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c170" w14:paraId="509c17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43C37" w:rsidP="00A167C6" w:rsidR="00EC159D">
      <w:pPr>
        <w:pStyle w:val="Bezproreda"/>
      </w:pPr>
      <w:r>
        <w:tab/>
      </w:r>
      <w:r>
        <w:tab/>
      </w:r>
      <w:r w:rsidR="003D7E8A">
        <w:tab/>
      </w:r>
      <w:r w:rsidR="003D7E8A">
        <w:tab/>
      </w:r>
      <w:r w:rsidR="003D7E8A">
        <w:tab/>
      </w:r>
      <w:r w:rsidR="003D7E8A">
        <w:tab/>
      </w:r>
      <w:r w:rsidR="003D7E8A">
        <w:tab/>
      </w:r>
      <w:r w:rsidR="003D7E8A">
        <w:tab/>
      </w:r>
      <w:r w:rsidR="003D7E8A">
        <w:tab/>
        <w:t xml:space="preserve">               70 St-1481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3D7E8A" w:rsidRPr="003D7E8A">
        <w:t>SAEVUS OFFA</w:t>
      </w:r>
      <w:r w:rsidR="003D7E8A">
        <w:t xml:space="preserve"> j.d.o.o. </w:t>
      </w:r>
      <w:r w:rsidR="004A58E7">
        <w:t>OIB:</w:t>
      </w:r>
      <w:r w:rsidR="003D7E8A" w:rsidRPr="003D7E8A">
        <w:t xml:space="preserve"> 58384929080</w:t>
      </w:r>
      <w:r w:rsidR="004A58E7">
        <w:t>, MBS</w:t>
      </w:r>
      <w:r w:rsidR="003D7E8A">
        <w:t xml:space="preserve">: </w:t>
      </w:r>
      <w:r w:rsidR="003D7E8A" w:rsidRPr="003D7E8A">
        <w:t>080923227</w:t>
      </w:r>
      <w:r w:rsidR="003D7E8A">
        <w:t xml:space="preserve"> </w:t>
      </w:r>
      <w:r w:rsidR="00D43C37">
        <w:t xml:space="preserve">iz Zagreba, </w:t>
      </w:r>
      <w:r w:rsidR="003D7E8A">
        <w:t xml:space="preserve">Šubićeva 40, </w:t>
      </w:r>
      <w:r w:rsidR="007C052C">
        <w:t xml:space="preserve">dana </w:t>
      </w:r>
      <w:r w:rsidR="003D7E8A">
        <w:t>16</w:t>
      </w:r>
      <w:r w:rsidR="00D43C37">
        <w:t>. veljače</w:t>
      </w:r>
      <w:r w:rsidR="00C92070">
        <w:t xml:space="preserve">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3D7E8A" w:rsidRPr="003D7E8A">
        <w:t>SAEVUS OFFA j.d.o.o. OIB: 58384929080, MBS: 080923227 iz Zagreba, Šubićeva 40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7E8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D7E8A">
        <w:t xml:space="preserve"> </w:t>
      </w:r>
      <w:r w:rsidR="003D7E8A" w:rsidRPr="003D7E8A">
        <w:t>SAEVUS OFFA j.d.o.o. OIB: 58384929080, MBS: 080923227 iz Zagreba, Šubićeva 40</w:t>
      </w:r>
      <w:r w:rsidR="003D7E8A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36046">
        <w:t xml:space="preserve">, </w:t>
      </w:r>
      <w:r w:rsidR="003D7E8A">
        <w:t>16</w:t>
      </w:r>
      <w:r w:rsidR="00D43C37" w:rsidRPr="00D43C37">
        <w:t>. veljače 2016.godine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503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D7E8A">
          <w:t>70.St-1481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3D7E8A"/>
    <w:rsid w:val="0045323B"/>
    <w:rsid w:val="004A58E7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43C37"/>
    <w:rsid w:val="00D52F94"/>
    <w:rsid w:val="00D574B1"/>
    <w:rsid w:val="00DE2C63"/>
    <w:rsid w:val="00DF43CB"/>
    <w:rsid w:val="00E0503E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5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5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St-1481/2016</izvorni_sadrzaj>
    <derivirana_varijabla naziv="DomainObject.Predmet.OznakaBroj_1">St-1481/2016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SAEVUS OFFA jednostavno društvo s ograničenom odgovornošću za informatičke usluge</izvorni_sadrzaj>
    <derivirana_varijabla naziv="DomainObject.Predmet.ProtustrankaFormated_1">  SAEVUS OFFA jednostavno društvo s ograničenom odgovornošću za informatičke usluge</derivirana_varijabla>
  </DomainObject.Predmet.ProtustrankaFormated>
  <DomainObject.Predmet.ProtustrankaFormatedOIB>
    <izvorni_sadrzaj>  SAEVUS OFFA jednostavno društvo s ograničenom odgovornošću za informatičke usluge, OIB 58384929080</izvorni_sadrzaj>
    <derivirana_varijabla naziv="DomainObject.Predmet.ProtustrankaFormatedOIB_1">  SAEVUS OFFA jednostavno društvo s ograničenom odgovornošću za informatičke usluge, OIB 58384929080</derivirana_varijabla>
  </DomainObject.Predmet.ProtustrankaFormatedOIB>
  <DomainObject.Predmet.ProtustrankaFormatedWithAdress>
    <izvorni_sadrzaj> SAEVUS OFFA jednostavno društvo s ograničenom odgovornošću za informatičke usluge, Šubićeva 40, 10000 Zagreb</izvorni_sadrzaj>
    <derivirana_varijabla naziv="DomainObject.Predmet.ProtustrankaFormatedWithAdress_1"> SAEVUS OFFA jednostavno društvo s ograničenom odgovornošću za informatičke usluge, Šubićeva 40, 10000 Zagreb</derivirana_varijabla>
  </DomainObject.Predmet.ProtustrankaFormatedWithAdress>
  <DomainObject.Predmet.ProtustrankaFormatedWithAdressOIB>
    <izvorni_sadrzaj> SAEVUS OFFA jednostavno društvo s ograničenom odgovornošću za informatičke usluge, OIB 58384929080, Šubićeva 40, 10000 Zagreb</izvorni_sadrzaj>
    <derivirana_varijabla naziv="DomainObject.Predmet.ProtustrankaFormatedWithAdressOIB_1"> SAEVUS OFFA jednostavno društvo s ograničenom odgovornošću za informatičke usluge, OIB 58384929080, Šubićeva 40, 10000 Zagreb</derivirana_varijabla>
  </DomainObject.Predmet.ProtustrankaFormatedWithAdressOIB>
  <DomainObject.Predmet.ProtustrankaWithAdress>
    <izvorni_sadrzaj>SAEVUS OFFA jednostavno društvo s ograničenom odgovornošću za informatičke usluge Šubićeva 40, 10000 Zagreb</izvorni_sadrzaj>
    <derivirana_varijabla naziv="DomainObject.Predmet.ProtustrankaWithAdress_1">SAEVUS OFFA jednostavno društvo s ograničenom odgovornošću za informatičke usluge Šubićeva 40, 10000 Zagreb</derivirana_varijabla>
  </DomainObject.Predmet.ProtustrankaWithAdress>
  <DomainObject.Predmet.ProtustrankaWithAdressOIB>
    <izvorni_sadrzaj>SAEVUS OFFA jednostavno društvo s ograničenom odgovornošću za informatičke usluge, OIB 58384929080, Šubićeva 40, 10000 Zagreb</izvorni_sadrzaj>
    <derivirana_varijabla naziv="DomainObject.Predmet.ProtustrankaWithAdressOIB_1">SAEVUS OFFA jednostavno društvo s ograničenom odgovornošću za informatičke usluge, OIB 58384929080, Šubićeva 40, 10000 Zagreb</derivirana_varijabla>
  </DomainObject.Predmet.ProtustrankaWithAdressOIB>
  <DomainObject.Predmet.ProtustrankaNazivFormated>
    <izvorni_sadrzaj>SAEVUS OFFA jednostavno društvo s ograničenom odgovornošću za informatičke usluge</izvorni_sadrzaj>
    <derivirana_varijabla naziv="DomainObject.Predmet.ProtustrankaNazivFormated_1">SAEVUS OFFA jednostavno društvo s ograničenom odgovornošću za informatičke usluge</derivirana_varijabla>
  </DomainObject.Predmet.ProtustrankaNazivFormated>
  <DomainObject.Predmet.ProtustrankaNazivFormatedOIB>
    <izvorni_sadrzaj>SAEVUS OFFA jednostavno društvo s ograničenom odgovornošću za informatičke usluge, OIB 58384929080</izvorni_sadrzaj>
    <derivirana_varijabla naziv="DomainObject.Predmet.ProtustrankaNazivFormatedOIB_1">SAEVUS OFFA jednostavno društvo s ograničenom odgovornošću za informatičke usluge, OIB 58384929080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SAEVUS OFFA jednostavno društvo s ograničenom odgovornošću za informatičke usluge</item>
    </izvorni_sadrzaj>
    <derivirana_varijabla naziv="DomainObject.Predmet.ProtuStrankaListFormated_1">
      <item>SAEVUS OFFA jednostavno društvo s ograničenom odgovornošću za informatičke usluge</item>
    </derivirana_varijabla>
  </DomainObject.Predmet.ProtuStrankaListFormated>
  <DomainObject.Predmet.ProtuStrankaListFormatedOIB>
    <izvorni_sadrzaj>
      <item>SAEVUS OFFA jednostavno društvo s ograničenom odgovornošću za informatičke usluge, OIB 58384929080</item>
    </izvorni_sadrzaj>
    <derivirana_varijabla naziv="DomainObject.Predmet.ProtuStrankaListFormatedOIB_1">
      <item>SAEVUS OFFA jednostavno društvo s ograničenom odgovornošću za informatičke usluge, OIB 58384929080</item>
    </derivirana_varijabla>
  </DomainObject.Predmet.ProtuStrankaListFormatedOIB>
  <DomainObject.Predmet.ProtuStrankaListFormatedWithAdress>
    <izvorni_sadrzaj>
      <item>SAEVUS OFFA jednostavno društvo s ograničenom odgovornošću za informatičke usluge, Šubićeva 40, 10000 Zagreb</item>
    </izvorni_sadrzaj>
    <derivirana_varijabla naziv="DomainObject.Predmet.ProtuStrankaListFormatedWithAdress_1">
      <item>SAEVUS OFFA jednostavno društvo s ograničenom odgovornošću za informatičke usluge, Šubićeva 40, 10000 Zagreb</item>
    </derivirana_varijabla>
  </DomainObject.Predmet.ProtuStrankaListFormatedWithAdress>
  <DomainObject.Predmet.ProtuStrankaListFormatedWithAdressOIB>
    <izvorni_sadrzaj>
      <item>SAEVUS OFFA jednostavno društvo s ograničenom odgovornošću za informatičke usluge, OIB 58384929080, Šubićeva 40, 10000 Zagreb</item>
    </izvorni_sadrzaj>
    <derivirana_varijabla naziv="DomainObject.Predmet.ProtuStrankaListFormatedWithAdressOIB_1">
      <item>SAEVUS OFFA jednostavno društvo s ograničenom odgovornošću za informatičke usluge, OIB 58384929080, Šubićeva 40, 10000 Zagreb</item>
    </derivirana_varijabla>
  </DomainObject.Predmet.ProtuStrankaListFormatedWithAdressOIB>
  <DomainObject.Predmet.ProtuStrankaListNazivFormated>
    <izvorni_sadrzaj>
      <item>SAEVUS OFFA jednostavno društvo s ograničenom odgovornošću za informatičke usluge</item>
    </izvorni_sadrzaj>
    <derivirana_varijabla naziv="DomainObject.Predmet.ProtuStrankaListNazivFormated_1">
      <item>SAEVUS OFFA jednostavno društvo s ograničenom odgovornošću za informatičke usluge</item>
    </derivirana_varijabla>
  </DomainObject.Predmet.ProtuStrankaListNazivFormated>
  <DomainObject.Predmet.ProtuStrankaListNazivFormatedOIB>
    <izvorni_sadrzaj>
      <item>SAEVUS OFFA jednostavno društvo s ograničenom odgovornošću za informatičke usluge, OIB 58384929080</item>
    </izvorni_sadrzaj>
    <derivirana_varijabla naziv="DomainObject.Predmet.ProtuStrankaListNazivFormatedOIB_1">
      <item>SAEVUS OFFA jednostavno društvo s ograničenom odgovornošću za informatičke usluge, OIB 58384929080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SAEVUS OFFA jednostavno društvo s ograničenom odgovornošću za informatičke usluge</izvorni_sadrzaj>
    <derivirana_varijabla naziv="DomainObject.Predmet.ProtustrankaIDrugi_1">SAEVUS OFFA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SAEVUS OFFA jednostavno društvo s ograničenom odgovornošću za informatičke usluge, OIB 58384929080, Šubićeva 40, 10000 Zagreb</izvorni_sadrzaj>
    <derivirana_varijabla naziv="DomainObject.Predmet.ProtustrankaIDrugiAdressOIB_1">SAEVUS OFFA jednostavno društvo s ograničenom odgovornošću za informatičke usluge, OIB 58384929080,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SAEVUS OFFA jednostavno društvo s ograničenom odgovornošću za informatičke usluge</item>
    </izvorni_sadrzaj>
    <derivirana_varijabla naziv="DomainObject.Predmet.SudioniciListNaziv_1">
      <item>FINA Regionalni centar Zagreb</item>
      <item>SAEVUS OFFA jednostavno društvo s ograničenom odgovornošću za informatičke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SAEVUS OFFA jednostavno društvo s ograničenom odgovornošću za informatičke usluge, OIB 58384929080, Šubićeva 40,10000 Zagreb</item>
    </izvorni_sadrzaj>
    <derivirana_varijabla naziv="DomainObject.Predmet.SudioniciListAdressOIB_1">
      <item>FINA Regionalni centar Zagreb, OIB 85821130368, Trg svibanjskih žrtava 1995. br. 1,10000 Zagreb</item>
      <item>SAEVUS OFFA jednostavno društvo s ograničenom odgovornošću za informatičke usluge, OIB 58384929080, Šubićeva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58384929080</item>
    </izvorni_sadrzaj>
    <derivirana_varijabla naziv="DomainObject.Predmet.SudioniciListNazivOIB_1">
      <item>, OIB 85821130368</item>
      <item>, OIB 58384929080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1726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2016-02-16T14:12:00Z</dcterms:created>
  <dc:creator>Maja Jurovicki</dc:creator>
  <cp:lastModifiedBy>Mirjana Gašparić</cp:lastModifiedBy>
  <cp:lastPrinted>2016-02-16T14:12:00Z</cp:lastPrinted>
  <dcterms:modified xmlns:xsi="http://www.w3.org/2001/XMLSchema-instance" xsi:type="dcterms:W3CDTF">2016-02-17T08:21:00Z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