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24af3" w14:paraId="9a24af3" w:rsidRDefault="0077456D" w:rsidP="004B741D" w:rsidR="004B741D">
      <w:pPr>
        <w:jc w:val="right"/>
        <w15:collapsed w:val="false"/>
      </w:pPr>
      <w:bookmarkStart w:name="_GoBack" w:id="0"/>
      <w:bookmarkEnd w:id="0"/>
      <w:r>
        <w:t>6 St-</w:t>
      </w:r>
      <w:r w:rsidR="0009206B">
        <w:t>551</w:t>
      </w:r>
      <w:r w:rsidR="00D259A4">
        <w:t>/16-</w:t>
      </w:r>
      <w:r w:rsidR="0009206B">
        <w:t>11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259A4" w:rsidRPr="00D259A4">
        <w:t xml:space="preserve">Financijska agencija Regionalni centar Osijek, za otvaranje stečajnog  postupka nad dužnikom </w:t>
      </w:r>
      <w:r w:rsidR="0009206B">
        <w:rPr>
          <w:color w:val="000000"/>
        </w:rPr>
        <w:t>TAKT AUTOMOBILI j.d.o.o., Osijek, Vinogradska 51, OIB: 17713202314, MBS: 030136551</w:t>
      </w:r>
      <w:r w:rsidR="000E2913">
        <w:rPr>
          <w:b/>
        </w:rPr>
        <w:t xml:space="preserve">, </w:t>
      </w:r>
      <w:r w:rsidR="000E2913">
        <w:t xml:space="preserve">dana </w:t>
      </w:r>
      <w:r w:rsidR="0009206B">
        <w:t>3. siječnja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09206B">
        <w:rPr>
          <w:color w:val="000000"/>
        </w:rPr>
        <w:t>TAKT AUTOMOBILI j.d.o.o., Osijek, Vinogradska 51, OIB: 17713202314, MBS: 030136551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09206B" w:rsidRPr="0009206B">
        <w:t>Snježana Sudarević iz Osijeka, K. A. Stepinca 35, OIB: 83030278680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EF5439">
        <w:t xml:space="preserve">o je dana </w:t>
      </w:r>
      <w:r w:rsidR="0009206B">
        <w:t>11</w:t>
      </w:r>
      <w:r w:rsidR="00C84B33">
        <w:t>. ožujka</w:t>
      </w:r>
      <w:r w:rsidR="00AC544E">
        <w:t xml:space="preserve"> 2016.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09206B">
        <w:rPr>
          <w:color w:val="000000"/>
        </w:rPr>
        <w:t>TAKT AUTOMOBILI j.d.o.o., Osijek, Vinogradska 51, OIB: 17713202314, MBS: 030136551.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316834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09206B">
        <w:t>1.9.2015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09206B">
        <w:t>538</w:t>
      </w:r>
      <w:r w:rsidR="00C0654F">
        <w:t xml:space="preserve"> </w:t>
      </w:r>
      <w:r w:rsidR="00316834">
        <w:t xml:space="preserve">dana u ukupnom iznosu od </w:t>
      </w:r>
      <w:r w:rsidR="0009206B">
        <w:t>9.439,94</w:t>
      </w:r>
      <w:r w:rsidR="00316834">
        <w:t xml:space="preserve"> kn u koji iznos je uračunata kamata i naknada FINE za provedbu ovrhe na novčanim sredstvima te da dužnik ima</w:t>
      </w:r>
      <w:r w:rsidR="00C0654F">
        <w:t xml:space="preserve"> </w:t>
      </w:r>
      <w:r w:rsidR="00D259A4">
        <w:t>1</w:t>
      </w:r>
      <w:r w:rsidR="00316834">
        <w:t xml:space="preserve"> zaposlenika.</w:t>
      </w:r>
    </w:p>
    <w:p w:rsidRDefault="00004F11" w:rsidP="00004F11" w:rsidR="00004F11">
      <w:pPr>
        <w:jc w:val="right"/>
      </w:pPr>
      <w:r>
        <w:lastRenderedPageBreak/>
        <w:t>6 St-</w:t>
      </w:r>
      <w:r w:rsidR="0009206B">
        <w:t>551/16-11</w:t>
      </w:r>
    </w:p>
    <w:p w:rsidRDefault="00004F11" w:rsidP="00004F11" w:rsidR="00004F11">
      <w:pPr>
        <w:pStyle w:val="Tijeloteksta"/>
        <w:ind w:firstLine="708"/>
      </w:pPr>
    </w:p>
    <w:p w:rsidRDefault="00316834" w:rsidP="00DD6DE4" w:rsidR="00316834">
      <w:pPr>
        <w:pStyle w:val="Tijeloteksta"/>
        <w:ind w:firstLine="708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09206B">
        <w:t>Snježana Sudarević iz Osijeka</w:t>
      </w:r>
      <w:r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09206B">
        <w:t>3. siječnja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9206B" w:rsidP="00C0654F" w:rsidR="00C0654F">
      <w:pPr>
        <w:pStyle w:val="Tijeloteksta"/>
        <w:jc w:val="left"/>
      </w:pPr>
      <w:r>
        <w:t>Žana Bem</w:t>
      </w:r>
      <w:r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         Nada Roso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r>
        <w:t>priv.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 xml:space="preserve">e-ogl. pl. </w:t>
      </w:r>
      <w:r w:rsidR="00004F11">
        <w:t xml:space="preserve">uz prijedlog FINE od </w:t>
      </w:r>
      <w:r w:rsidR="0009206B">
        <w:t>11.3.2016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09206B">
        <w:t>. 3/2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0394" w:rsidR="002D0394">
      <w:r>
        <w:separator/>
      </w:r>
    </w:p>
  </w:endnote>
  <w:endnote w:id="0" w:type="continuationSeparator">
    <w:p w:rsidRDefault="002D0394" w:rsidR="002D03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0394" w:rsidR="002D0394">
      <w:r>
        <w:separator/>
      </w:r>
    </w:p>
  </w:footnote>
  <w:footnote w:id="0" w:type="continuationSeparator">
    <w:p w:rsidRDefault="002D0394" w:rsidR="002D03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78B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5396D"/>
    <w:rsid w:val="00070D0F"/>
    <w:rsid w:val="0009206B"/>
    <w:rsid w:val="00094230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2142C7"/>
    <w:rsid w:val="00223C8E"/>
    <w:rsid w:val="00235549"/>
    <w:rsid w:val="00253D1A"/>
    <w:rsid w:val="00291B9C"/>
    <w:rsid w:val="002C570F"/>
    <w:rsid w:val="002D0394"/>
    <w:rsid w:val="002D5985"/>
    <w:rsid w:val="00313F98"/>
    <w:rsid w:val="00316834"/>
    <w:rsid w:val="00316E40"/>
    <w:rsid w:val="00327B99"/>
    <w:rsid w:val="00347D31"/>
    <w:rsid w:val="00366021"/>
    <w:rsid w:val="003742E1"/>
    <w:rsid w:val="00386AD3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9001D6"/>
    <w:rsid w:val="00906032"/>
    <w:rsid w:val="00926DED"/>
    <w:rsid w:val="00935547"/>
    <w:rsid w:val="00965A37"/>
    <w:rsid w:val="00994095"/>
    <w:rsid w:val="009B0969"/>
    <w:rsid w:val="009C13EB"/>
    <w:rsid w:val="009F6A0F"/>
    <w:rsid w:val="00A025E8"/>
    <w:rsid w:val="00A078B3"/>
    <w:rsid w:val="00A07AC6"/>
    <w:rsid w:val="00A15670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B00E84"/>
    <w:rsid w:val="00B32D98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D178DC"/>
    <w:rsid w:val="00D259A4"/>
    <w:rsid w:val="00D64559"/>
    <w:rsid w:val="00D85A5F"/>
    <w:rsid w:val="00D86163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55AA4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D2E1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78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8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8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8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8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078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8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8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8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8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St-551/2016</izvorni_sadrzaj>
    <derivirana_varijabla naziv="DomainObject.Predmet.OznakaBroj_1">St-551/2016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TAKT AUTOMOBILI j.d.o.o. za održavanje vozila i ostale usluge</izvorni_sadrzaj>
    <derivirana_varijabla naziv="DomainObject.Predmet.ProtustrankaFormated_1">  TAKT AUTOMOBILI j.d.o.o. za održavanje vozila i ostale usluge</derivirana_varijabla>
  </DomainObject.Predmet.ProtustrankaFormated>
  <DomainObject.Predmet.ProtustrankaFormatedOIB>
    <izvorni_sadrzaj>  TAKT AUTOMOBILI j.d.o.o. za održavanje vozila i ostale usluge, OIB 17713202314</izvorni_sadrzaj>
    <derivirana_varijabla naziv="DomainObject.Predmet.ProtustrankaFormatedOIB_1">  TAKT AUTOMOBILI j.d.o.o. za održavanje vozila i ostale usluge, OIB 17713202314</derivirana_varijabla>
  </DomainObject.Predmet.ProtustrankaFormatedOIB>
  <DomainObject.Predmet.ProtustrankaFormatedWithAdress>
    <izvorni_sadrzaj> TAKT AUTOMOBILI j.d.o.o. za održavanje vozila i ostale usluge, Vinogradska 51, 31000 Osijek</izvorni_sadrzaj>
    <derivirana_varijabla naziv="DomainObject.Predmet.ProtustrankaFormatedWithAdress_1"> TAKT AUTOMOBILI j.d.o.o. za održavanje vozila i ostale usluge, Vinogradska 51, 31000 Osijek</derivirana_varijabla>
  </DomainObject.Predmet.ProtustrankaFormatedWithAdress>
  <DomainObject.Predmet.ProtustrankaFormatedWithAdressOIB>
    <izvorni_sadrzaj> TAKT AUTOMOBILI j.d.o.o. za održavanje vozila i ostale usluge, OIB 17713202314, Vinogradska 51, 31000 Osijek</izvorni_sadrzaj>
    <derivirana_varijabla naziv="DomainObject.Predmet.ProtustrankaFormatedWithAdressOIB_1"> TAKT AUTOMOBILI j.d.o.o. za održavanje vozila i ostale usluge, OIB 17713202314, Vinogradska 51, 31000 Osijek</derivirana_varijabla>
  </DomainObject.Predmet.ProtustrankaFormatedWithAdressOIB>
  <DomainObject.Predmet.ProtustrankaWithAdress>
    <izvorni_sadrzaj>TAKT AUTOMOBILI j.d.o.o. za održavanje vozila i ostale usluge Vinogradska 51, 31000 Osijek</izvorni_sadrzaj>
    <derivirana_varijabla naziv="DomainObject.Predmet.ProtustrankaWithAdress_1">TAKT AUTOMOBILI j.d.o.o. za održavanje vozila i ostale usluge Vinogradska 51, 31000 Osijek</derivirana_varijabla>
  </DomainObject.Predmet.ProtustrankaWithAdress>
  <DomainObject.Predmet.ProtustrankaWithAdressOIB>
    <izvorni_sadrzaj>TAKT AUTOMOBILI j.d.o.o. za održavanje vozila i ostale usluge, OIB 17713202314, Vinogradska 51, 31000 Osijek</izvorni_sadrzaj>
    <derivirana_varijabla naziv="DomainObject.Predmet.ProtustrankaWithAdressOIB_1">TAKT AUTOMOBILI j.d.o.o. za održavanje vozila i ostale usluge, OIB 17713202314, Vinogradska 51, 31000 Osijek</derivirana_varijabla>
  </DomainObject.Predmet.ProtustrankaWithAdressOIB>
  <DomainObject.Predmet.ProtustrankaNazivFormated>
    <izvorni_sadrzaj>TAKT AUTOMOBILI j.d.o.o. za održavanje vozila i ostale usluge</izvorni_sadrzaj>
    <derivirana_varijabla naziv="DomainObject.Predmet.ProtustrankaNazivFormated_1">TAKT AUTOMOBILI j.d.o.o. za održavanje vozila i ostale usluge</derivirana_varijabla>
  </DomainObject.Predmet.ProtustrankaNazivFormated>
  <DomainObject.Predmet.ProtustrankaNazivFormatedOIB>
    <izvorni_sadrzaj>TAKT AUTOMOBILI j.d.o.o. za održavanje vozila i ostale usluge, OIB 17713202314</izvorni_sadrzaj>
    <derivirana_varijabla naziv="DomainObject.Predmet.ProtustrankaNazivFormatedOIB_1">TAKT AUTOMOBILI j.d.o.o. za održavanje vozila i ostale usluge, OIB 17713202314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TAKT AUTOMOBILI j.d.o.o. za održavanje vozila i ostale usluge</item>
    </izvorni_sadrzaj>
    <derivirana_varijabla naziv="DomainObject.Predmet.ProtuStrankaListFormated_1">
      <item>TAKT AUTOMOBILI j.d.o.o. za održavanje vozila i ostale usluge</item>
    </derivirana_varijabla>
  </DomainObject.Predmet.ProtuStrankaListFormated>
  <DomainObject.Predmet.ProtuStrankaListFormatedOIB>
    <izvorni_sadrzaj>
      <item>TAKT AUTOMOBILI j.d.o.o. za održavanje vozila i ostale usluge, OIB 17713202314</item>
    </izvorni_sadrzaj>
    <derivirana_varijabla naziv="DomainObject.Predmet.ProtuStrankaListFormatedOIB_1">
      <item>TAKT AUTOMOBILI j.d.o.o. za održavanje vozila i ostale usluge, OIB 17713202314</item>
    </derivirana_varijabla>
  </DomainObject.Predmet.ProtuStrankaListFormatedOIB>
  <DomainObject.Predmet.ProtuStrankaListFormatedWithAdress>
    <izvorni_sadrzaj>
      <item>TAKT AUTOMOBILI j.d.o.o. za održavanje vozila i ostale usluge, Vinogradska 51, 31000 Osijek</item>
    </izvorni_sadrzaj>
    <derivirana_varijabla naziv="DomainObject.Predmet.ProtuStrankaListFormatedWithAdress_1">
      <item>TAKT AUTOMOBILI j.d.o.o. za održavanje vozila i ostale usluge, Vinogradska 51, 31000 Osijek</item>
    </derivirana_varijabla>
  </DomainObject.Predmet.ProtuStrankaListFormatedWithAdress>
  <DomainObject.Predmet.ProtuStrankaListFormatedWithAdressOIB>
    <izvorni_sadrzaj>
      <item>TAKT AUTOMOBILI j.d.o.o. za održavanje vozila i ostale usluge, OIB 17713202314, Vinogradska 51, 31000 Osijek</item>
    </izvorni_sadrzaj>
    <derivirana_varijabla naziv="DomainObject.Predmet.ProtuStrankaListFormatedWithAdressOIB_1">
      <item>TAKT AUTOMOBILI j.d.o.o. za održavanje vozila i ostale usluge, OIB 17713202314, Vinogradska 51, 31000 Osijek</item>
    </derivirana_varijabla>
  </DomainObject.Predmet.ProtuStrankaListFormatedWithAdressOIB>
  <DomainObject.Predmet.ProtuStrankaListNazivFormated>
    <izvorni_sadrzaj>
      <item>TAKT AUTOMOBILI j.d.o.o. za održavanje vozila i ostale usluge</item>
    </izvorni_sadrzaj>
    <derivirana_varijabla naziv="DomainObject.Predmet.ProtuStrankaListNazivFormated_1">
      <item>TAKT AUTOMOBILI j.d.o.o. za održavanje vozila i ostale usluge</item>
    </derivirana_varijabla>
  </DomainObject.Predmet.ProtuStrankaListNazivFormated>
  <DomainObject.Predmet.ProtuStrankaListNazivFormatedOIB>
    <izvorni_sadrzaj>
      <item>TAKT AUTOMOBILI j.d.o.o. za održavanje vozila i ostale usluge, OIB 17713202314</item>
    </izvorni_sadrzaj>
    <derivirana_varijabla naziv="DomainObject.Predmet.ProtuStrankaListNazivFormatedOIB_1">
      <item>TAKT AUTOMOBILI j.d.o.o. za održavanje vozila i ostale usluge, OIB 17713202314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TAKT AUTOMOBILI j.d.o.o. za održavanje vozila i ostale usluge</izvorni_sadrzaj>
    <derivirana_varijabla naziv="DomainObject.Predmet.ProtustrankaIDrugi_1">TAKT AUTOMOBILI j.d.o.o. za održavanje vozila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TAKT AUTOMOBILI j.d.o.o. za održavanje vozila i ostale usluge, OIB 17713202314, Vinogradska 51, 31000 Osijek</izvorni_sadrzaj>
    <derivirana_varijabla naziv="DomainObject.Predmet.ProtustrankaIDrugiAdressOIB_1">TAKT AUTOMOBILI j.d.o.o. za održavanje vozila i ostale usluge, OIB 17713202314, Vinogradska 51,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TAKT AUTOMOBILI j.d.o.o. za održavanje vozila i ostale usluge</item>
    </izvorni_sadrzaj>
    <derivirana_varijabla naziv="DomainObject.Predmet.SudioniciListNaziv_1">
      <item>FINA RC OSIJEK</item>
      <item>TAKT AUTOMOBILI j.d.o.o. za održavanje vozila i ostale usluge</item>
    </derivirana_varijabla>
  </DomainObject.Predmet.SudioniciListNaziv>
  <DomainObject.Predmet.SudioniciListAdressOIB>
    <izvorni_sadrzaj>
      <item>FINA RC OSIJEK, OIB 85821130368</item>
      <item>TAKT AUTOMOBILI j.d.o.o. za održavanje vozila i ostale usluge, OIB 17713202314, Vinogradska 51,31000 Osijek</item>
    </izvorni_sadrzaj>
    <derivirana_varijabla naziv="DomainObject.Predmet.SudioniciListAdressOIB_1">
      <item>FINA RC OSIJEK, OIB 85821130368</item>
      <item>TAKT AUTOMOBILI j.d.o.o. za održavanje vozila i ostale usluge, OIB 17713202314, Vinogradska 51,31000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17713202314</item>
    </izvorni_sadrzaj>
    <derivirana_varijabla naziv="DomainObject.Predmet.SudioniciListNazivOIB_1">
      <item>, OIB 85821130368</item>
      <item>, OIB 17713202314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80E5D6-3C49-4400-8F5D-6924717B63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2388</properties:Characters>
  <properties:Lines>96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2017-01-03T09:36:00Z</dcterms:created>
  <dc:creator>hermanj</dc:creator>
  <cp:lastModifiedBy>Žana Bem</cp:lastModifiedBy>
  <cp:lastPrinted>2016-05-05T06:46:00Z</cp:lastPrinted>
  <dcterms:modified xmlns:xsi="http://www.w3.org/2001/XMLSchema-instance" xsi:type="dcterms:W3CDTF">2017-01-03T09:38:00Z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