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6646" w14:paraId="99e6646" w:rsidRDefault="001623AF" w:rsidP="001623A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623AF" w:rsidR="00AE649C" w:rsidRPr="00B76F3C">
      <w:pPr>
        <w:pStyle w:val="NormaleSPIS"/>
        <w:spacing w:after="0"/>
      </w:pPr>
    </w:p>
    <w:p w:rsidRDefault="001623AF" w:rsidP="001623AF" w:rsidR="001623AF">
      <w:pPr>
        <w:spacing w:after="0"/>
        <w:jc w:val="both"/>
      </w:pPr>
      <w:r>
        <w:tab/>
        <w:t>Republika Hrvatska</w:t>
      </w:r>
    </w:p>
    <w:p w:rsidRDefault="001623AF" w:rsidP="001623AF" w:rsidR="001623AF">
      <w:pPr>
        <w:spacing w:after="0"/>
        <w:jc w:val="both"/>
      </w:pPr>
      <w:r>
        <w:t xml:space="preserve">      Trgovački sud u Bjelovaru</w:t>
      </w:r>
    </w:p>
    <w:p w:rsidRDefault="001623AF" w:rsidP="001623AF" w:rsidR="001623AF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1623AF" w:rsidP="001623AF" w:rsidR="001623AF">
      <w:pPr>
        <w:spacing w:after="0"/>
        <w:jc w:val="right"/>
      </w:pPr>
      <w:r>
        <w:t>Poslovni broj: 2 St-190/2017-2</w:t>
      </w:r>
    </w:p>
    <w:p w:rsidRDefault="001623AF" w:rsidP="001623AF" w:rsidR="001623AF">
      <w:pPr>
        <w:spacing w:after="0"/>
      </w:pPr>
    </w:p>
    <w:p w:rsidRDefault="001623AF" w:rsidP="001623AF" w:rsidR="001623AF">
      <w:pPr>
        <w:spacing w:after="0"/>
      </w:pPr>
    </w:p>
    <w:p w:rsidRDefault="001623AF" w:rsidP="001623AF" w:rsidR="001623AF">
      <w:pPr>
        <w:spacing w:after="0"/>
        <w:jc w:val="center"/>
      </w:pPr>
      <w:r>
        <w:t>O G L A S</w:t>
      </w:r>
    </w:p>
    <w:p w:rsidRDefault="001623AF" w:rsidP="001623AF" w:rsidR="001623AF">
      <w:pPr>
        <w:spacing w:after="0"/>
        <w:jc w:val="center"/>
      </w:pPr>
    </w:p>
    <w:p w:rsidRDefault="001623AF" w:rsidP="001623AF" w:rsidR="001623AF">
      <w:pPr>
        <w:spacing w:after="0"/>
        <w:jc w:val="both"/>
      </w:pPr>
      <w:r>
        <w:t xml:space="preserve">Trgovački sud u Bjelovaru, u skraćenom stečajnom postupku nad stečajnim dužnikom KETER GAREL društvo s ograničenom odgovornošću za proizvodnju, trgovinu i usluge,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Đurina</w:t>
      </w:r>
      <w:proofErr w:type="spellEnd"/>
      <w:r>
        <w:t xml:space="preserve"> 132, MBS: 010081197, OIB: 77183383253, koji se vodi kod ovoga suda pod brojem St-190/2017, temeljem odredbe čl. 430., 431. i 434. Stečajnog zakona (Narodne novine br. 71/15), objavljuje:</w:t>
      </w:r>
    </w:p>
    <w:p w:rsidRDefault="001623AF" w:rsidP="001623AF" w:rsidR="001623AF">
      <w:pPr>
        <w:spacing w:after="0"/>
        <w:jc w:val="both"/>
      </w:pPr>
    </w:p>
    <w:p w:rsidRDefault="001623AF" w:rsidP="001623AF" w:rsidR="001623AF">
      <w:pPr>
        <w:spacing w:after="0"/>
        <w:jc w:val="both"/>
      </w:pPr>
      <w:r>
        <w:t xml:space="preserve">1. Na dan 10. veljače 2017. dužnik u Očevidniku redoslijeda osnova za plaćanje ima evidentirane neizvršene osnove za plaćanje u ukupnom iznosu od 394.090,16 kuna, u koji iznos je uračunata kamata i naknada Financijske agencije za provedbu ovrhe na novčanim sredstvima.  </w:t>
      </w:r>
    </w:p>
    <w:p w:rsidRDefault="001623AF" w:rsidP="001623AF" w:rsidR="001623AF">
      <w:pPr>
        <w:spacing w:after="0"/>
        <w:jc w:val="both"/>
      </w:pPr>
    </w:p>
    <w:p w:rsidRDefault="001623AF" w:rsidP="001623AF" w:rsidR="001623AF">
      <w:pPr>
        <w:spacing w:after="0"/>
        <w:jc w:val="both"/>
      </w:pPr>
      <w:r>
        <w:t xml:space="preserve">2. Pozivaju se osobe ovlaštene za zastupanje dužnika – Miran </w:t>
      </w:r>
      <w:proofErr w:type="spellStart"/>
      <w:r>
        <w:t>Hrženjak</w:t>
      </w:r>
      <w:proofErr w:type="spellEnd"/>
      <w:r>
        <w:t xml:space="preserve"> iz Slovenije, OIB: 74697633775, Zoran </w:t>
      </w:r>
      <w:proofErr w:type="spellStart"/>
      <w:r>
        <w:t>Alavanja</w:t>
      </w:r>
      <w:proofErr w:type="spellEnd"/>
      <w:r>
        <w:t xml:space="preserve">, Virovitica, </w:t>
      </w:r>
      <w:proofErr w:type="spellStart"/>
      <w:r>
        <w:t>Junija</w:t>
      </w:r>
      <w:proofErr w:type="spellEnd"/>
      <w:r>
        <w:t xml:space="preserve"> Palmotića 15, OIB: 81524691408, Nino </w:t>
      </w:r>
      <w:proofErr w:type="spellStart"/>
      <w:r>
        <w:t>Gabrovec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 xml:space="preserve">, Svetog Križa 12, OIB: 89705386279, i Vladimir </w:t>
      </w:r>
      <w:proofErr w:type="spellStart"/>
      <w:r>
        <w:t>Ivoš</w:t>
      </w:r>
      <w:proofErr w:type="spellEnd"/>
      <w:r>
        <w:t xml:space="preserve">, Virovitica, Petra </w:t>
      </w:r>
      <w:proofErr w:type="spellStart"/>
      <w:r>
        <w:t>Berislavića</w:t>
      </w:r>
      <w:proofErr w:type="spellEnd"/>
      <w:r>
        <w:t xml:space="preserve"> 1, OIB: 93677126465, da u roku od 15 dana od objave ovog oglasa na mrežnoj stranici e-Oglasna ploča Trgovačkog suda u Bjelovaru podnesu sudu javnobilježnički ovjerovljen popis imovine i obveza na propisanom obrascu.</w:t>
      </w:r>
    </w:p>
    <w:p w:rsidRDefault="001623AF" w:rsidP="001623AF" w:rsidR="001623AF">
      <w:pPr>
        <w:spacing w:after="0"/>
        <w:jc w:val="both"/>
      </w:pPr>
    </w:p>
    <w:p w:rsidRDefault="001623AF" w:rsidP="001623AF" w:rsidR="001623A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23AF" w:rsidP="001623AF" w:rsidR="001623AF">
      <w:pPr>
        <w:spacing w:after="0"/>
        <w:jc w:val="both"/>
      </w:pPr>
    </w:p>
    <w:p w:rsidRDefault="001623AF" w:rsidP="001623AF" w:rsidR="001623A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23AF" w:rsidP="001623AF" w:rsidR="001623AF">
      <w:pPr>
        <w:spacing w:after="0"/>
        <w:jc w:val="both"/>
      </w:pPr>
    </w:p>
    <w:p w:rsidRDefault="001623AF" w:rsidP="001623AF" w:rsidR="001623AF">
      <w:pPr>
        <w:spacing w:after="0"/>
        <w:jc w:val="center"/>
      </w:pPr>
      <w:r>
        <w:t>U Bjelovaru 7. studenoga 2017.</w:t>
      </w:r>
    </w:p>
    <w:p w:rsidRDefault="001623AF" w:rsidP="001623AF" w:rsidR="001623A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623AF" w:rsidP="001623AF" w:rsidR="001623AF">
      <w:pPr>
        <w:spacing w:after="0"/>
        <w:ind w:firstLine="5103"/>
      </w:pPr>
      <w:r>
        <w:t xml:space="preserve">    SUDSKI SAVJETNIK</w:t>
      </w:r>
    </w:p>
    <w:p w:rsidRDefault="001623AF" w:rsidP="001623A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3AF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C8A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8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St-190/2017-2</izvorni_sadrzaj>
    <derivirana_varijabla naziv="DomainObject.Oznaka_1">St-190/2017-2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 zastupanog po punomoćniku Zoran Alavanja; Miran Hrženjak; Nino Gabrovec; Vladimir Ivoš</izvorni_sadrzaj>
    <derivirana_varijabla naziv="DomainObject.Predmet.ProtustrankaFormated_1">  KETER GAREL društvo s ograničenom odgovornošću za proizvodnju, trgovinu i usluge zastupanog po punomoćniku Zoran Alavanja; Miran Hrženjak; Nino Gabrovec; Vladimir Ivoš</derivirana_varijabla>
  </DomainObject.Predmet.ProtustrankaFormated>
  <DomainObject.Predmet.ProtustrankaFormatedOIB>
    <izvorni_sadrzaj>  KETER GAREL društvo s ograničenom odgovornošću za proizvodnju, trgovinu i usluge, OIB 77183383253 zastupanog po punomoćniku Zoran Alavanja; Miran Hrženjak; Nino Gabrovec; Vladimir Ivoš</izvorni_sadrzaj>
    <derivirana_varijabla naziv="DomainObject.Predmet.ProtustrankaFormatedOIB_1">  KETER GAREL društvo s ograničenom odgovornošću za proizvodnju, trgovinu i usluge, OIB 77183383253 zastupanog po punomoćniku Zoran Alavanja; Miran Hrženjak; Nino Gabrovec; Vladimir Ivoš</derivirana_varijabla>
  </DomainObject.Predmet.ProtustrankaFormatedOIB>
  <DomainObject.Predmet.ProtustrankaFormatedWithAdress>
    <izvorni_sadrzaj> KETER GAREL društvo s ograničenom odgovornošću za proizvodnju, trgovinu i usluge, Đurina 132, 43532 Đulovac zastupanog po punomoćniku Zoran Alavanja; Miran Hrženjak; Nino Gabrovec; Vladimir Ivoš</izvorni_sadrzaj>
    <derivirana_varijabla naziv="DomainObject.Predmet.ProtustrankaFormatedWithAdress_1"> KETER GAREL društvo s ograničenom odgovornošću za proizvodnju, trgovinu i usluge, Đurina 132, 43532 Đulovac zastupanog po punomoćniku Zoran Alavanja; Miran Hrženjak; Nino Gabrovec; Vladimir Ivoš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 zastupanog po punomoćniku Zoran Alavanja; Miran Hrženjak; Nino Gabrovec; Vladimir Ivoš</izvorni_sadrzaj>
    <derivirana_varijabla naziv="DomainObject.Predmet.ProtustrankaFormatedWithAdressOIB_1"> KETER GAREL društvo s ograničenom odgovornošću za proizvodnju, trgovinu i usluge, OIB 77183383253, Đurina 132, 43532 Đulovac zastupanog po punomoćniku Zoran Alavanja; Miran Hrženjak; Nino Gabrovec; Vladimir Ivoš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KETER GAREL društvo s ograničenom odgovornošću za proizvodnju, trgovinu i usluge zastupanog po punomoćniku Zoran Alavanja; Miran Hrženjak; Nino Gabrovec; Vladimir Ivoš</item>
    </izvorni_sadrzaj>
    <derivirana_varijabla naziv="DomainObject.Predmet.ProtuStrankaListFormated_1">
      <item>KETER GAREL društvo s ograničenom odgovornošću za proizvodnju, trgovinu i usluge zastupanog po punomoćniku Zoran Alavanja; Miran Hrženjak; Nino Gabrovec; Vladimir Ivoš</item>
    </derivirana_varijabla>
  </DomainObject.Predmet.ProtuStrankaListFormated>
  <DomainObject.Predmet.ProtuStrankaListFormatedOIB>
    <izvorni_sadrzaj>
      <item>KETER GAREL društvo s ograničenom odgovornošću za proizvodnju, trgovinu i usluge, OIB 77183383253 zastupanog po punomoćniku Zoran Alavanja; Miran Hrženjak; Nino Gabrovec; Vladimir Ivoš</item>
    </izvorni_sadrzaj>
    <derivirana_varijabla naziv="DomainObject.Predmet.ProtuStrankaListFormatedOIB_1">
      <item>KETER GAREL društvo s ograničenom odgovornošću za proizvodnju, trgovinu i usluge, OIB 77183383253 zastupanog po punomoćniku Zoran Alavanja; Miran Hrženjak; Nino Gabrovec; Vladimir Ivoš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 zastupanog po punomoćniku Zoran Alavanja; Miran Hrženjak; Nino Gabrovec; Vladimir Ivoš</item>
    </izvorni_sadrzaj>
    <derivirana_varijabla naziv="DomainObject.Predmet.ProtuStrankaListFormatedWithAdress_1">
      <item>KETER GAREL društvo s ograničenom odgovornošću za proizvodnju, trgovinu i usluge, Đurina 132, 43532 Đulovac zastupanog po punomoćniku Zoran Alavanja; Miran Hrženjak; Nino Gabrovec; Vladimir Ivoš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 zastupanog po punomoćniku Zoran Alavanja; Miran Hrženjak; Nino Gabrovec; Vladimir Ivoš</item>
    </izvorni_sadrzaj>
    <derivirana_varijabla naziv="DomainObject.Predmet.ProtuStrankaListFormatedWithAdressOIB_1">
      <item>KETER GAREL društvo s ograničenom odgovornošću za proizvodnju, trgovinu i usluge, OIB 77183383253, Đurina 132, 43532 Đulovac zastupanog po punomoćniku Zoran Alavanja; Miran Hrženjak; Nino Gabrovec; Vladimir Ivoš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 punomoćnik sudionika u postupku KETER GAREL društvo s ograničenom odgovornošću za proizvodnju, trgovinu i usluge</item>
      <item>Zoran Alavanja punomoćnik sudionika u postupku KETER GAREL društvo s ograničenom odgovornošću za proizvodnju, trgovinu i usluge</item>
      <item>Nino Gabrovec punomoćnik sudionika u postupku KETER GAREL društvo s ograničenom odgovornošću za proizvodnju, trgovinu i usluge</item>
      <item>Vladimir Ivoš punomoćnik sudionika u postupku KETER GAREL društvo s ograničenom odgovornošću za proizvodnju, trgovinu i usluge</item>
    </izvorni_sadrzaj>
    <derivirana_varijabla naziv="DomainObject.Predmet.OstaliListFormated_1">
      <item>Miran Hrženjak punomoćnik sudionika u postupku KETER GAREL društvo s ograničenom odgovornošću za proizvodnju, trgovinu i usluge</item>
      <item>Zoran Alavanja punomoćnik sudionika u postupku KETER GAREL društvo s ograničenom odgovornošću za proizvodnju, trgovinu i usluge</item>
      <item>Nino Gabrovec punomoćnik sudionika u postupku KETER GAREL društvo s ograničenom odgovornošću za proizvodnju, trgovinu i usluge</item>
      <item>Vladimir Ivoš punomoćnik sudionika u postupku KETER GAREL društvo s ograničenom odgovornošću za proizvodnju, trgovinu i usluge</item>
    </derivirana_varijabla>
  </DomainObject.Predmet.OstaliListFormated>
  <DomainObject.Predmet.OstaliListFormatedOIB>
    <izvorni_sadrzaj>
      <item>Miran Hrženjak, OIB 74697633775 punomoćnik sudionika u postupku KETER GAREL društvo s ograničenom odgovornošću za proizvodnju, trgovinu i usluge</item>
      <item>Zoran Alavanja, OIB 81524691408 punomoćnik sudionika u postupku KETER GAREL društvo s ograničenom odgovornošću za proizvodnju, trgovinu i usluge</item>
      <item>Nino Gabrovec, OIB 89705386279 punomoćnik sudionika u postupku KETER GAREL društvo s ograničenom odgovornošću za proizvodnju, trgovinu i usluge</item>
      <item>Vladimir Ivoš, OIB 93677126465 punomoćnik sudionika u postupku KETER GAREL društvo s ograničenom odgovornošću za proizvodnju, trgovinu i usluge</item>
    </izvorni_sadrzaj>
    <derivirana_varijabla naziv="DomainObject.Predmet.OstaliListFormatedOIB_1">
      <item>Miran Hrženjak, OIB 74697633775 punomoćnik sudionika u postupku KETER GAREL društvo s ograničenom odgovornošću za proizvodnju, trgovinu i usluge</item>
      <item>Zoran Alavanja, OIB 81524691408 punomoćnik sudionika u postupku KETER GAREL društvo s ograničenom odgovornošću za proizvodnju, trgovinu i usluge</item>
      <item>Nino Gabrovec, OIB 89705386279 punomoćnik sudionika u postupku KETER GAREL društvo s ograničenom odgovornošću za proizvodnju, trgovinu i usluge</item>
      <item>Vladimir Ivoš, OIB 93677126465 punomoćnik sudionika u postupku KETER GAREL društvo s ograničenom odgovornošću za proizvodnju, trgovinu i usluge</item>
    </derivirana_varijabla>
  </DomainObject.Predmet.OstaliListFormatedOIB>
  <DomainObject.Predmet.OstaliListFormatedWithAdress>
    <izvorni_sadrzaj>
      <item>Miran Hrženjak, Kosovelova Ulica 17/B, slovenija punomoćnik sudionika u postupku KETER GAREL društvo s ograničenom odgovornošću za proizvodnju, trgovinu i usluge</item>
      <item>Zoran Alavanja, Junija Palmotića 15, 33000 Virovitica punomoćnik sudionika u postupku KETER GAREL društvo s ograničenom odgovornošću za proizvodnju, trgovinu i usluge</item>
      <item>Nino Gabrovec, Milanovac, Svetog Križa 12, 33000 Virovitica punomoćnik sudionika u postupku KETER GAREL društvo s ograničenom odgovornošću za proizvodnju, trgovinu i usluge</item>
      <item>Vladimir Ivoš, Petra Berislavića 1, 33000 Virovitica punomoćnik sudionika u postupku KETER GAREL društvo s ograničenom odgovornošću za proizvodnju, trgovinu i usluge</item>
    </izvorni_sadrzaj>
    <derivirana_varijabla naziv="DomainObject.Predmet.OstaliListFormatedWithAdress_1">
      <item>Miran Hrženjak, Kosovelova Ulica 17/B, slovenija punomoćnik sudionika u postupku KETER GAREL društvo s ograničenom odgovornošću za proizvodnju, trgovinu i usluge</item>
      <item>Zoran Alavanja, Junija Palmotića 15, 33000 Virovitica punomoćnik sudionika u postupku KETER GAREL društvo s ograničenom odgovornošću za proizvodnju, trgovinu i usluge</item>
      <item>Nino Gabrovec, Milanovac, Svetog Križa 12, 33000 Virovitica punomoćnik sudionika u postupku KETER GAREL društvo s ograničenom odgovornošću za proizvodnju, trgovinu i usluge</item>
      <item>Vladimir Ivoš, Petra Berislavića 1, 33000 Virovitica punomoćnik sudionika u postupku KETER GAREL društvo s ograničenom odgovornošću za proizvodnju, trgovinu i usluge</item>
    </derivirana_varijabla>
  </DomainObject.Predmet.OstaliListFormatedWithAdress>
  <DomainObject.Predmet.OstaliListFormatedWithAdressOIB>
    <izvorni_sadrzaj>
      <item>Miran Hrženjak, OIB 74697633775, Kosovelova Ulica 17/B, slovenija punomoćnik sudionika u postupku KETER GAREL društvo s ograničenom odgovornošću za proizvodnju, trgovinu i usluge</item>
      <item>Zoran Alavanja, OIB 81524691408, Junija Palmotića 15, 33000 Virovitica punomoćnik sudionika u postupku KETER GAREL društvo s ograničenom odgovornošću za proizvodnju, trgovinu i usluge</item>
      <item>Nino Gabrovec, OIB 89705386279, Milanovac, Svetog Križa 12, 33000 Virovitica punomoćnik sudionika u postupku KETER GAREL društvo s ograničenom odgovornošću za proizvodnju, trgovinu i usluge</item>
      <item>Vladimir Ivoš, OIB 93677126465, Petra Berislavića 1, 33000 Virovitica punomoćnik sudionika u postupku KETER GAREL društvo s ograničenom odgovornošću za proizvodnju, trgovinu i usluge</item>
    </izvorni_sadrzaj>
    <derivirana_varijabla naziv="DomainObject.Predmet.OstaliListFormatedWithAdressOIB_1">
      <item>Miran Hrženjak, OIB 74697633775, Kosovelova Ulica 17/B, slovenija punomoćnik sudionika u postupku KETER GAREL društvo s ograničenom odgovornošću za proizvodnju, trgovinu i usluge</item>
      <item>Zoran Alavanja, OIB 81524691408, Junija Palmotića 15, 33000 Virovitica punomoćnik sudionika u postupku KETER GAREL društvo s ograničenom odgovornošću za proizvodnju, trgovinu i usluge</item>
      <item>Nino Gabrovec, OIB 89705386279, Milanovac, Svetog Križa 12, 33000 Virovitica punomoćnik sudionika u postupku KETER GAREL društvo s ograničenom odgovornošću za proizvodnju, trgovinu i usluge</item>
      <item>Vladimir Ivoš, OIB 93677126465, Petra Berislavića 1, 33000 Virovitica punomoćnik sudionika u postupku KETER GAREL društvo s ograničenom odgovornošću za proizvodnju, trgovinu i usluge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</izvorni_sadrzaj>
    <derivirana_varijabla naziv="DomainObject.Predmet.OstaliListNazivFormated_1">
      <item>Miran Hrženjak</item>
      <item>Zoran Alavanja</item>
      <item>Nino Gabrovec</item>
      <item>Vladimir Ivoš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St-190/2017-2</izvorni_sadrzaj>
    <derivirana_varijabla naziv="DomainObject.PoslovniBrojDokumenta_1">St-190/2017-2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KETER GAREL društvo s ograničenom odgovornošću za proizvodnju, trgovinu i usluge</item>
      <item>Miran Hrženjak</item>
      <item>Zoran Alavanja</item>
      <item>Nino Gabrovec</item>
      <item>Vladimir Ivoš</item>
    </izvorni_sadrzaj>
    <derivirana_varijabla naziv="DomainObject.Predmet.SudioniciListNaziv_1">
      <item>FINA, RC ZAGREB, Podružnica BJELOVAR</item>
      <item>KETER GAREL društvo s ograničenom odgovornošću za proizvodnju, trgovinu i usluge</item>
      <item>Miran Hrženjak</item>
      <item>Zoran Alavanja</item>
      <item>Nino Gabrovec</item>
      <item>Vladimir Ivoš</item>
    </derivirana_varijabla>
  </DomainObject.Predmet.SudioniciListNaziv>
  <DomainObject.Predmet.SudioniciListAdressOIB>
    <izvorni_sadrzaj>
      <item>FINA, RC ZAGREB, Podružnica BJELOVAR, OIB 85821130368, F. Supila 4,43000 Bjelovar</item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</izvorni_sadrzaj>
    <derivirana_varijabla naziv="DomainObject.Predmet.SudioniciListAdressOIB_1">
      <item>FINA, RC ZAGREB, Podružnica BJELOVAR, OIB 85821130368, F. Supila 4,43000 Bjelovar</item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05C54-9E2B-4265-9C47-D4C8C0976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1883</properties:Characters>
  <properties:Lines>45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2017-11-07T07:39:00Z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