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16c0" w14:paraId="13e16c0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C83325">
        <w:rPr>
          <w:rFonts w:cs="Times New Roman" w:eastAsia="Times New Roman"/>
          <w:lang w:eastAsia="hr-HR"/>
        </w:rPr>
        <w:t>903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2E18AC">
        <w:t>ŽUNIĆ MIRAN</w:t>
      </w:r>
      <w:r w:rsidR="00FB5452" w:rsidRPr="00FB5452">
        <w:t xml:space="preserve"> j.d.o.o.</w:t>
      </w:r>
      <w:r w:rsidR="0007516D">
        <w:t xml:space="preserve">, </w:t>
      </w:r>
      <w:r w:rsidR="00856FA6">
        <w:t>Zagreb,</w:t>
      </w:r>
      <w:r w:rsidR="004E7324">
        <w:t xml:space="preserve"> </w:t>
      </w:r>
      <w:r w:rsidR="002E18AC">
        <w:t>Martićeva 67</w:t>
      </w:r>
      <w:r w:rsidR="00856FA6">
        <w:t xml:space="preserve">, OIB: </w:t>
      </w:r>
      <w:r w:rsidR="002E18AC">
        <w:t>68912486167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4F106F">
        <w:rPr>
          <w:rFonts w:cs="Times New Roman" w:eastAsia="Times New Roman"/>
          <w:lang w:eastAsia="hr-HR"/>
        </w:rPr>
        <w:t>26</w:t>
      </w:r>
      <w:r w:rsidR="00682189">
        <w:rPr>
          <w:rFonts w:cs="Times New Roman" w:eastAsia="Times New Roman"/>
          <w:lang w:eastAsia="hr-HR"/>
        </w:rPr>
        <w:t xml:space="preserve">. </w:t>
      </w:r>
      <w:r w:rsidR="004F106F">
        <w:rPr>
          <w:rFonts w:cs="Times New Roman" w:eastAsia="Times New Roman"/>
          <w:lang w:eastAsia="hr-HR"/>
        </w:rPr>
        <w:t>srp</w:t>
      </w:r>
      <w:r w:rsidR="00640D1E">
        <w:rPr>
          <w:rFonts w:cs="Times New Roman" w:eastAsia="Times New Roman"/>
          <w:lang w:eastAsia="hr-HR"/>
        </w:rPr>
        <w:t>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7A49D8">
        <w:t>ŽUNIĆ MIRAN</w:t>
      </w:r>
      <w:r w:rsidR="007A49D8" w:rsidRPr="00FB5452">
        <w:t xml:space="preserve"> j.d.o.o.</w:t>
      </w:r>
      <w:r w:rsidR="007A49D8">
        <w:t>, Zagreb, Martićeva 67, OIB: 68912486167</w:t>
      </w:r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F16860">
        <w:rPr>
          <w:rFonts w:cs="Times New Roman" w:eastAsia="Times New Roman"/>
          <w:lang w:eastAsia="hr-HR"/>
        </w:rPr>
        <w:t>40</w:t>
      </w:r>
      <w:r w:rsidR="00856FA6">
        <w:rPr>
          <w:rFonts w:cs="Times New Roman" w:eastAsia="Times New Roman"/>
          <w:lang w:eastAsia="hr-HR"/>
        </w:rPr>
        <w:t>.</w:t>
      </w:r>
      <w:r w:rsidR="00F16860">
        <w:rPr>
          <w:rFonts w:cs="Times New Roman" w:eastAsia="Times New Roman"/>
          <w:lang w:eastAsia="hr-HR"/>
        </w:rPr>
        <w:t>448</w:t>
      </w:r>
      <w:r w:rsidR="00856FA6">
        <w:rPr>
          <w:rFonts w:cs="Times New Roman" w:eastAsia="Times New Roman"/>
          <w:lang w:eastAsia="hr-HR"/>
        </w:rPr>
        <w:t>,</w:t>
      </w:r>
      <w:r w:rsidR="00F16860">
        <w:rPr>
          <w:rFonts w:cs="Times New Roman" w:eastAsia="Times New Roman"/>
          <w:lang w:eastAsia="hr-HR"/>
        </w:rPr>
        <w:t>90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D003D">
        <w:rPr>
          <w:rFonts w:cs="Times New Roman" w:eastAsia="Times New Roman"/>
          <w:lang w:eastAsia="hr-HR"/>
        </w:rPr>
        <w:t>26</w:t>
      </w:r>
      <w:r w:rsidR="00682189">
        <w:rPr>
          <w:rFonts w:cs="Times New Roman" w:eastAsia="Times New Roman"/>
          <w:lang w:eastAsia="hr-HR"/>
        </w:rPr>
        <w:t xml:space="preserve">. </w:t>
      </w:r>
      <w:r w:rsidR="004F106F">
        <w:rPr>
          <w:rFonts w:cs="Times New Roman" w:eastAsia="Times New Roman"/>
          <w:lang w:eastAsia="hr-HR"/>
        </w:rPr>
        <w:t>srp</w:t>
      </w:r>
      <w:r w:rsidR="00640D1E">
        <w:rPr>
          <w:rFonts w:cs="Times New Roman" w:eastAsia="Times New Roman"/>
          <w:lang w:eastAsia="hr-HR"/>
        </w:rPr>
        <w:t>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9D7678">
        <w:rPr>
          <w:rFonts w:cs="Times New Roman" w:eastAsia="Times New Roman"/>
          <w:lang w:eastAsia="hr-HR"/>
        </w:rPr>
        <w:t xml:space="preserve">, v. r. </w:t>
      </w:r>
    </w:p>
    <w:p w:rsidRDefault="009D7678" w:rsidP="00907AB4" w:rsidR="009D7678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D7678" w:rsidP="004A36CD" w:rsidR="009D7678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9D7678" w:rsidP="00907AB4" w:rsidR="009D7678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          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516D"/>
    <w:rsid w:val="001F1DA7"/>
    <w:rsid w:val="002450E7"/>
    <w:rsid w:val="00281D6B"/>
    <w:rsid w:val="002A509B"/>
    <w:rsid w:val="002B275E"/>
    <w:rsid w:val="002C5206"/>
    <w:rsid w:val="002E18AC"/>
    <w:rsid w:val="003A1A9C"/>
    <w:rsid w:val="003C51F8"/>
    <w:rsid w:val="003E0C83"/>
    <w:rsid w:val="004059EB"/>
    <w:rsid w:val="004A3F8A"/>
    <w:rsid w:val="004B2DE6"/>
    <w:rsid w:val="004C7061"/>
    <w:rsid w:val="004E7324"/>
    <w:rsid w:val="004F106F"/>
    <w:rsid w:val="005C7BEC"/>
    <w:rsid w:val="00640D1E"/>
    <w:rsid w:val="00682189"/>
    <w:rsid w:val="007132BB"/>
    <w:rsid w:val="007329B5"/>
    <w:rsid w:val="007A49D8"/>
    <w:rsid w:val="007B3A0C"/>
    <w:rsid w:val="00807761"/>
    <w:rsid w:val="00856FA6"/>
    <w:rsid w:val="008758CC"/>
    <w:rsid w:val="00907AB4"/>
    <w:rsid w:val="00992706"/>
    <w:rsid w:val="009D7678"/>
    <w:rsid w:val="00A1720E"/>
    <w:rsid w:val="00A80E54"/>
    <w:rsid w:val="00B37838"/>
    <w:rsid w:val="00BF0A6A"/>
    <w:rsid w:val="00C53427"/>
    <w:rsid w:val="00C83325"/>
    <w:rsid w:val="00E9568D"/>
    <w:rsid w:val="00EC0067"/>
    <w:rsid w:val="00F16860"/>
    <w:rsid w:val="00F95E52"/>
    <w:rsid w:val="00FB5452"/>
    <w:rsid w:val="00FD003D"/>
    <w:rsid w:val="00FE3D72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7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67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7678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767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767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7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67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7678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767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767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St-903/2018</izvorni_sadrzaj>
    <derivirana_varijabla naziv="DomainObject.Predmet.OznakaBroj_1">St-903/2018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ŽUNIĆ MIRAN jednostavno društvo s ograničenom odgovornošću za  trgovinu i usluge zastupanog po punomoćniku Miran Žunić</izvorni_sadrzaj>
    <derivirana_varijabla naziv="DomainObject.Predmet.ProtustrankaFormated_1">  ŽUNIĆ MIRAN jednostavno društvo s ograničenom odgovornošću za  trgovinu i usluge zastupanog po punomoćniku Miran Žunić</derivirana_varijabla>
  </DomainObject.Predmet.ProtustrankaFormated>
  <DomainObject.Predmet.ProtustrankaFormatedOIB>
    <izvorni_sadrzaj>  ŽUNIĆ MIRAN jednostavno društvo s ograničenom odgovornošću za  trgovinu i usluge, OIB 68912486167 zastupanog po punomoćniku Miran Žunić</izvorni_sadrzaj>
    <derivirana_varijabla naziv="DomainObject.Predmet.ProtustrankaFormatedOIB_1">  ŽUNIĆ MIRAN jednostavno društvo s ograničenom odgovornošću za  trgovinu i usluge, OIB 68912486167 zastupanog po punomoćniku Miran Žunić</derivirana_varijabla>
  </DomainObject.Predmet.ProtustrankaFormatedOIB>
  <DomainObject.Predmet.ProtustrankaFormatedWithAdress>
    <izvorni_sadrzaj> ŽUNIĆ MIRAN jednostavno društvo s ograničenom odgovornošću za  trgovinu i usluge, Martićeva 67, 10000 Zagreb zastupanog po punomoćniku Miran Žunić</izvorni_sadrzaj>
    <derivirana_varijabla naziv="DomainObject.Predmet.ProtustrankaFormatedWithAdress_1"> ŽUNIĆ MIRAN jednostavno društvo s ograničenom odgovornošću za  trgovinu i usluge, Martićeva 67, 10000 Zagreb zastupanog po punomoćniku Miran Žunić</derivirana_varijabla>
  </DomainObject.Predmet.ProtustrankaFormatedWithAdress>
  <DomainObject.Predmet.ProtustrankaFormatedWithAdressOIB>
    <izvorni_sadrzaj> ŽUNIĆ MIRAN jednostavno društvo s ograničenom odgovornošću za  trgovinu i usluge, OIB 68912486167, Martićeva 67, 10000 Zagreb zastupanog po punomoćniku Miran Žunić</izvorni_sadrzaj>
    <derivirana_varijabla naziv="DomainObject.Predmet.ProtustrankaFormatedWithAdressOIB_1"> ŽUNIĆ MIRAN jednostavno društvo s ograničenom odgovornošću za  trgovinu i usluge, OIB 68912486167, Martićeva 67, 10000 Zagreb zastupanog po punomoćniku Miran Žunić</derivirana_varijabla>
  </DomainObject.Predmet.ProtustrankaFormatedWithAdressOIB>
  <DomainObject.Predmet.ProtustrankaWithAdress>
    <izvorni_sadrzaj>ŽUNIĆ MIRAN jednostavno društvo s ograničenom odgovornošću za  trgovinu i usluge Martićeva 67, 10000 Zagreb</izvorni_sadrzaj>
    <derivirana_varijabla naziv="DomainObject.Predmet.ProtustrankaWithAdress_1">ŽUNIĆ MIRAN jednostavno društvo s ograničenom odgovornošću za  trgovinu i usluge Martićeva 67, 10000 Zagreb</derivirana_varijabla>
  </DomainObject.Predmet.ProtustrankaWithAdress>
  <DomainObject.Predmet.ProtustrankaWithAdressOIB>
    <izvorni_sadrzaj>ŽUNIĆ MIRAN jednostavno društvo s ograničenom odgovornošću za  trgovinu i usluge, OIB 68912486167, Martićeva 67, 10000 Zagreb</izvorni_sadrzaj>
    <derivirana_varijabla naziv="DomainObject.Predmet.ProtustrankaWithAdressOIB_1">ŽUNIĆ MIRAN jednostavno društvo s ograničenom odgovornošću za  trgovinu i usluge, OIB 68912486167, Martićeva 67, 10000 Zagreb</derivirana_varijabla>
  </DomainObject.Predmet.ProtustrankaWithAdressOIB>
  <DomainObject.Predmet.ProtustrankaNazivFormated>
    <izvorni_sadrzaj>ŽUNIĆ MIRAN jednostavno društvo s ograničenom odgovornošću za  trgovinu i usluge</izvorni_sadrzaj>
    <derivirana_varijabla naziv="DomainObject.Predmet.ProtustrankaNazivFormated_1">ŽUNIĆ MIRAN jednostavno društvo s ograničenom odgovornošću za  trgovinu i usluge</derivirana_varijabla>
  </DomainObject.Predmet.ProtustrankaNazivFormated>
  <DomainObject.Predmet.ProtustrankaNazivFormatedOIB>
    <izvorni_sadrzaj>ŽUNIĆ MIRAN jednostavno društvo s ograničenom odgovornošću za  trgovinu i usluge, OIB 68912486167</izvorni_sadrzaj>
    <derivirana_varijabla naziv="DomainObject.Predmet.ProtustrankaNazivFormatedOIB_1">ŽUNIĆ MIRAN jednostavno društvo s ograničenom odgovornošću za  trgovinu i usluge, OIB 68912486167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ŽUNIĆ MIRAN jednostavno društvo s ograničenom odgovornošću za  trgovinu i usluge zastupanog po punomoćniku Miran Žunić</item>
    </izvorni_sadrzaj>
    <derivirana_varijabla naziv="DomainObject.Predmet.ProtuStrankaListFormated_1">
      <item>ŽUNIĆ MIRAN jednostavno društvo s ograničenom odgovornošću za  trgovinu i usluge zastupanog po punomoćniku Miran Žunić</item>
    </derivirana_varijabla>
  </DomainObject.Predmet.ProtuStrankaListFormated>
  <DomainObject.Predmet.ProtuStrankaListFormatedOIB>
    <izvorni_sadrzaj>
      <item>ŽUNIĆ MIRAN jednostavno društvo s ograničenom odgovornošću za  trgovinu i usluge, OIB 68912486167 zastupanog po punomoćniku Miran Žunić</item>
    </izvorni_sadrzaj>
    <derivirana_varijabla naziv="DomainObject.Predmet.ProtuStrankaListFormatedOIB_1">
      <item>ŽUNIĆ MIRAN jednostavno društvo s ograničenom odgovornošću za  trgovinu i usluge, OIB 68912486167 zastupanog po punomoćniku Miran Žunić</item>
    </derivirana_varijabla>
  </DomainObject.Predmet.ProtuStrankaListFormatedOIB>
  <DomainObject.Predmet.ProtuStrankaListFormatedWithAdress>
    <izvorni_sadrzaj>
      <item>ŽUNIĆ MIRAN jednostavno društvo s ograničenom odgovornošću za  trgovinu i usluge, Martićeva 67, 10000 Zagreb zastupanog po punomoćniku Miran Žunić</item>
    </izvorni_sadrzaj>
    <derivirana_varijabla naziv="DomainObject.Predmet.ProtuStrankaListFormatedWithAdress_1">
      <item>ŽUNIĆ MIRAN jednostavno društvo s ograničenom odgovornošću za  trgovinu i usluge, Martićeva 67, 10000 Zagreb zastupanog po punomoćniku Miran Žunić</item>
    </derivirana_varijabla>
  </DomainObject.Predmet.ProtuStrankaListFormatedWithAdress>
  <DomainObject.Predmet.ProtuStrankaListFormatedWithAdressOIB>
    <izvorni_sadrzaj>
      <item>ŽUNIĆ MIRAN jednostavno društvo s ograničenom odgovornošću za  trgovinu i usluge, OIB 68912486167, Martićeva 67, 10000 Zagreb zastupanog po punomoćniku Miran Žunić</item>
    </izvorni_sadrzaj>
    <derivirana_varijabla naziv="DomainObject.Predmet.ProtuStrankaListFormatedWithAdressOIB_1">
      <item>ŽUNIĆ MIRAN jednostavno društvo s ograničenom odgovornošću za  trgovinu i usluge, OIB 68912486167, Martićeva 67, 10000 Zagreb zastupanog po punomoćniku Miran Žunić</item>
    </derivirana_varijabla>
  </DomainObject.Predmet.ProtuStrankaListFormatedWithAdressOIB>
  <DomainObject.Predmet.ProtuStrankaListNazivFormated>
    <izvorni_sadrzaj>
      <item>ŽUNIĆ MIRAN jednostavno društvo s ograničenom odgovornošću za  trgovinu i usluge</item>
    </izvorni_sadrzaj>
    <derivirana_varijabla naziv="DomainObject.Predmet.ProtuStrankaListNazivFormated_1">
      <item>ŽUNIĆ MIRAN jednostavno društvo s ograničenom odgovornošću za  trgovinu i usluge</item>
    </derivirana_varijabla>
  </DomainObject.Predmet.ProtuStrankaListNazivFormated>
  <DomainObject.Predmet.ProtuStrankaListNazivFormatedOIB>
    <izvorni_sadrzaj>
      <item>ŽUNIĆ MIRAN jednostavno društvo s ograničenom odgovornošću za  trgovinu i usluge, OIB 68912486167</item>
    </izvorni_sadrzaj>
    <derivirana_varijabla naziv="DomainObject.Predmet.ProtuStrankaListNazivFormatedOIB_1">
      <item>ŽUNIĆ MIRAN jednostavno društvo s ograničenom odgovornošću za  trgovinu i usluge, OIB 68912486167</item>
    </derivirana_varijabla>
  </DomainObject.Predmet.ProtuStrankaListNazivFormatedOIB>
  <DomainObject.Predmet.OstaliListFormated>
    <izvorni_sadrzaj>
      <item>Miran Žunić punomoćnik sudionika u postupku ŽUNIĆ MIRAN jednostavno društvo s ograničenom odgovornošću za  trgovinu i usluge</item>
    </izvorni_sadrzaj>
    <derivirana_varijabla naziv="DomainObject.Predmet.OstaliListFormated_1">
      <item>Miran Žunić punomoćnik sudionika u postupku ŽUNIĆ MIRAN jednostavno društvo s ograničenom odgovornošću za  trgovinu i usluge</item>
    </derivirana_varijabla>
  </DomainObject.Predmet.OstaliListFormated>
  <DomainObject.Predmet.OstaliListFormatedOIB>
    <izvorni_sadrzaj>
      <item>Miran Žunić, OIB 03117805165 punomoćnik sudionika u postupku ŽUNIĆ MIRAN jednostavno društvo s ograničenom odgovornošću za  trgovinu i usluge</item>
    </izvorni_sadrzaj>
    <derivirana_varijabla naziv="DomainObject.Predmet.OstaliListFormatedOIB_1">
      <item>Miran Žunić, OIB 03117805165 punomoćnik sudionika u postupku ŽUNIĆ MIRAN jednostavno društvo s ograničenom odgovornošću za  trgovinu i usluge</item>
    </derivirana_varijabla>
  </DomainObject.Predmet.OstaliListFormatedOIB>
  <DomainObject.Predmet.OstaliListFormatedWithAdress>
    <izvorni_sadrzaj>
      <item>Miran Žunić, Stjepana Radića 44, 33000 Virovitica punomoćnik sudionika u postupku ŽUNIĆ MIRAN jednostavno društvo s ograničenom odgovornošću za  trgovinu i usluge</item>
    </izvorni_sadrzaj>
    <derivirana_varijabla naziv="DomainObject.Predmet.OstaliListFormatedWithAdress_1">
      <item>Miran Žunić, Stjepana Radića 44, 33000 Virovitica punomoćnik sudionika u postupku ŽUNIĆ MIRAN jednostavno društvo s ograničenom odgovornošću za  trgovinu i usluge</item>
    </derivirana_varijabla>
  </DomainObject.Predmet.OstaliListFormatedWithAdress>
  <DomainObject.Predmet.OstaliListFormatedWithAdressOIB>
    <izvorni_sadrzaj>
      <item>Miran Žunić, OIB 03117805165, Stjepana Radića 44, 33000 Virovitica punomoćnik sudionika u postupku ŽUNIĆ MIRAN jednostavno društvo s ograničenom odgovornošću za  trgovinu i usluge</item>
    </izvorni_sadrzaj>
    <derivirana_varijabla naziv="DomainObject.Predmet.OstaliListFormatedWithAdressOIB_1">
      <item>Miran Žunić, OIB 03117805165, Stjepana Radića 44, 33000 Virovitica punomoćnik sudionika u postupku ŽUNIĆ MIRAN jednostavno društvo s ograničenom odgovornošću za  trgovinu i usluge</item>
    </derivirana_varijabla>
  </DomainObject.Predmet.OstaliListFormatedWithAdressOIB>
  <DomainObject.Predmet.OstaliListNazivFormated>
    <izvorni_sadrzaj>
      <item>Miran Žunić</item>
    </izvorni_sadrzaj>
    <derivirana_varijabla naziv="DomainObject.Predmet.OstaliListNazivFormated_1">
      <item>Miran Žunić</item>
    </derivirana_varijabla>
  </DomainObject.Predmet.OstaliListNazivFormated>
  <DomainObject.Predmet.OstaliListNazivFormatedOIB>
    <izvorni_sadrzaj>
      <item>Miran Žunić, OIB 03117805165</item>
    </izvorni_sadrzaj>
    <derivirana_varijabla naziv="DomainObject.Predmet.OstaliListNazivFormatedOIB_1">
      <item>Miran Žunić, OIB 03117805165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ŽUNIĆ MIRAN jednostavno društvo s ograničenom odgovornošću za  trgovinu i usluge</izvorni_sadrzaj>
    <derivirana_varijabla naziv="DomainObject.Predmet.ProtustrankaIDrugi_1">ŽUNIĆ MIRAN jednostavno društvo s ograničenom odgovornošću za 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ŽUNIĆ MIRAN jednostavno društvo s ograničenom odgovornošću za  trgovinu i usluge, OIB 68912486167, Martićeva 67, 10000 Zagreb</izvorni_sadrzaj>
    <derivirana_varijabla naziv="DomainObject.Predmet.ProtustrankaIDrugiAdressOIB_1">ŽUNIĆ MIRAN jednostavno društvo s ograničenom odgovornošću za  trgovinu i usluge, OIB 68912486167,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ŽUNIĆ MIRAN jednostavno društvo s ograničenom odgovornošću za  trgovinu i usluge</item>
      <item>FINA Regionalni centar Zagreb</item>
      <item>Miran Žunić</item>
    </izvorni_sadrzaj>
    <derivirana_varijabla naziv="DomainObject.Predmet.SudioniciListNaziv_1">
      <item>ŽUNIĆ MIRAN jednostavno društvo s ograničenom odgovornošću za  trgovinu i usluge</item>
      <item>FINA Regionalni centar Zagreb</item>
      <item>Miran Žunić</item>
    </derivirana_varijabla>
  </DomainObject.Predmet.SudioniciListNaziv>
  <DomainObject.Predmet.SudioniciListAdressOIB>
    <izvorni_sadrzaj>
      <item>ŽUNIĆ MIRAN jednostavno društvo s ograničenom odgovornošću za  trgovinu i usluge, OIB 68912486167, Martićeva 67,10000 Zagreb</item>
      <item>FINA Regionalni centar Zagreb, OIB 85821130368, Trg svibanjskih žrtava 1995. 1,10000 Zagreb</item>
      <item>Miran Žunić, OIB 03117805165, Stjepana Radića 44,33000 Virovitica</item>
    </izvorni_sadrzaj>
    <derivirana_varijabla naziv="DomainObject.Predmet.SudioniciListAdressOIB_1">
      <item>ŽUNIĆ MIRAN jednostavno društvo s ograničenom odgovornošću za  trgovinu i usluge, OIB 68912486167, Martićeva 67,10000 Zagreb</item>
      <item>FINA Regionalni centar Zagreb, OIB 85821130368, Trg svibanjskih žrtava 1995. 1,10000 Zagreb</item>
      <item>Miran Žunić, OIB 03117805165, Stjepana Radića 44,33000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68912486167</item>
      <item>, OIB 85821130368</item>
      <item>, OIB 03117805165</item>
    </izvorni_sadrzaj>
    <derivirana_varijabla naziv="DomainObject.Predmet.SudioniciListNazivOIB_1">
      <item>, OIB 68912486167</item>
      <item>, OIB 85821130368</item>
      <item>, OIB 03117805165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1467</properties:Characters>
  <properties:Lines>42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2018-07-25T10:43:00Z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2018-07-26T12:15:00Z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(St-903-18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