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abe9" w14:paraId="79babe9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5E0F33">
        <w:t>556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FE1AB4">
        <w:t>5</w:t>
      </w:r>
      <w:r w:rsidR="005E0F33">
        <w:t>56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E0F33">
        <w:t xml:space="preserve">NETIPIČNI d.o.o., OIB 65152332605, Zagreb, </w:t>
      </w:r>
      <w:proofErr w:type="spellStart"/>
      <w:r w:rsidR="005E0F33">
        <w:t>Laginjina</w:t>
      </w:r>
      <w:proofErr w:type="spellEnd"/>
      <w:r w:rsidR="005E0F33">
        <w:t xml:space="preserve"> 9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5E0F33">
        <w:t>34.932,32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F71A5"/>
    <w:rsid w:val="00101281"/>
    <w:rsid w:val="00170F4B"/>
    <w:rsid w:val="001870C5"/>
    <w:rsid w:val="00194DE9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E0F33"/>
    <w:rsid w:val="005E554B"/>
    <w:rsid w:val="006156D0"/>
    <w:rsid w:val="0064498B"/>
    <w:rsid w:val="00676489"/>
    <w:rsid w:val="00726015"/>
    <w:rsid w:val="00761680"/>
    <w:rsid w:val="00783B34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C1013"/>
    <w:rsid w:val="00BC1743"/>
    <w:rsid w:val="00BD3C3A"/>
    <w:rsid w:val="00C445F4"/>
    <w:rsid w:val="00D41108"/>
    <w:rsid w:val="00D660C0"/>
    <w:rsid w:val="00D903A1"/>
    <w:rsid w:val="00D970B2"/>
    <w:rsid w:val="00EB6112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3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C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C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C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C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3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C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C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C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C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6556</izvorni_sadrzaj>
    <derivirana_varijabla naziv="DomainObject.Predmet.Broj_1">6556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St-6556/2015</izvorni_sadrzaj>
    <derivirana_varijabla naziv="DomainObject.Predmet.OznakaBroj_1">St-6556/2015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NETIPIČNI d.o.o. zastupanog po punomoćniku Vedran Gulin</izvorni_sadrzaj>
    <derivirana_varijabla naziv="DomainObject.Predmet.ProtustrankaFormated_1">  NETIPIČNI d.o.o. zastupanog po punomoćniku Vedran Gulin</derivirana_varijabla>
  </DomainObject.Predmet.ProtustrankaFormated>
  <DomainObject.Predmet.ProtustrankaFormatedOIB>
    <izvorni_sadrzaj>  NETIPIČNI d.o.o., OIB 65152332605 zastupanog po punomoćniku Vedran Gulin</izvorni_sadrzaj>
    <derivirana_varijabla naziv="DomainObject.Predmet.ProtustrankaFormatedOIB_1">  NETIPIČNI d.o.o., OIB 65152332605 zastupanog po punomoćniku Vedran Gulin</derivirana_varijabla>
  </DomainObject.Predmet.ProtustrankaFormatedOIB>
  <DomainObject.Predmet.ProtustrankaFormatedWithAdress>
    <izvorni_sadrzaj> NETIPIČNI d.o.o., Laginjina 9, 10000 Zagreb zastupanog po punomoćniku Vedran Gulin</izvorni_sadrzaj>
    <derivirana_varijabla naziv="DomainObject.Predmet.ProtustrankaFormatedWithAdress_1"> NETIPIČNI d.o.o., Laginjina 9, 10000 Zagreb zastupanog po punomoćniku Vedran Gulin</derivirana_varijabla>
  </DomainObject.Predmet.ProtustrankaFormatedWithAdress>
  <DomainObject.Predmet.ProtustrankaFormatedWithAdressOIB>
    <izvorni_sadrzaj> NETIPIČNI d.o.o., OIB 65152332605, Laginjina 9, 10000 Zagreb zastupanog po punomoćniku Vedran Gulin</izvorni_sadrzaj>
    <derivirana_varijabla naziv="DomainObject.Predmet.ProtustrankaFormatedWithAdressOIB_1"> NETIPIČNI d.o.o., OIB 65152332605, Laginjina 9, 10000 Zagreb zastupanog po punomoćniku Vedran Gulin</derivirana_varijabla>
  </DomainObject.Predmet.ProtustrankaFormatedWithAdressOIB>
  <DomainObject.Predmet.ProtustrankaWithAdress>
    <izvorni_sadrzaj>NETIPIČNI d.o.o. Laginjina 9, 10000 Zagreb</izvorni_sadrzaj>
    <derivirana_varijabla naziv="DomainObject.Predmet.ProtustrankaWithAdress_1">NETIPIČNI d.o.o. Laginjina 9, 10000 Zagreb</derivirana_varijabla>
  </DomainObject.Predmet.ProtustrankaWithAdress>
  <DomainObject.Predmet.ProtustrankaWithAdressOIB>
    <izvorni_sadrzaj>NETIPIČNI d.o.o., OIB 65152332605, Laginjina 9, 10000 Zagreb</izvorni_sadrzaj>
    <derivirana_varijabla naziv="DomainObject.Predmet.ProtustrankaWithAdressOIB_1">NETIPIČNI d.o.o., OIB 65152332605, Laginjina 9, 10000 Zagreb</derivirana_varijabla>
  </DomainObject.Predmet.ProtustrankaWithAdressOIB>
  <DomainObject.Predmet.ProtustrankaNazivFormated>
    <izvorni_sadrzaj>NETIPIČNI d.o.o.</izvorni_sadrzaj>
    <derivirana_varijabla naziv="DomainObject.Predmet.ProtustrankaNazivFormated_1">NETIPIČNI d.o.o.</derivirana_varijabla>
  </DomainObject.Predmet.ProtustrankaNazivFormated>
  <DomainObject.Predmet.ProtustrankaNazivFormatedOIB>
    <izvorni_sadrzaj>NETIPIČNI d.o.o., OIB 65152332605</izvorni_sadrzaj>
    <derivirana_varijabla naziv="DomainObject.Predmet.ProtustrankaNazivFormatedOIB_1">NETIPIČNI d.o.o., OIB 65152332605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NETIPIČNI d.o.o. zastupanog po punomoćniku Vedran Gulin</item>
    </izvorni_sadrzaj>
    <derivirana_varijabla naziv="DomainObject.Predmet.ProtuStrankaListFormated_1">
      <item>NETIPIČNI d.o.o. zastupanog po punomoćniku Vedran Gulin</item>
    </derivirana_varijabla>
  </DomainObject.Predmet.ProtuStrankaListFormated>
  <DomainObject.Predmet.ProtuStrankaListFormatedOIB>
    <izvorni_sadrzaj>
      <item>NETIPIČNI d.o.o., OIB 65152332605 zastupanog po punomoćniku Vedran Gulin</item>
    </izvorni_sadrzaj>
    <derivirana_varijabla naziv="DomainObject.Predmet.ProtuStrankaListFormatedOIB_1">
      <item>NETIPIČNI d.o.o., OIB 65152332605 zastupanog po punomoćniku Vedran Gulin</item>
    </derivirana_varijabla>
  </DomainObject.Predmet.ProtuStrankaListFormatedOIB>
  <DomainObject.Predmet.ProtuStrankaListFormatedWithAdress>
    <izvorni_sadrzaj>
      <item>NETIPIČNI d.o.o., Laginjina 9, 10000 Zagreb zastupanog po punomoćniku Vedran Gulin</item>
    </izvorni_sadrzaj>
    <derivirana_varijabla naziv="DomainObject.Predmet.ProtuStrankaListFormatedWithAdress_1">
      <item>NETIPIČNI d.o.o., Laginjina 9, 10000 Zagreb zastupanog po punomoćniku Vedran Gulin</item>
    </derivirana_varijabla>
  </DomainObject.Predmet.ProtuStrankaListFormatedWithAdress>
  <DomainObject.Predmet.ProtuStrankaListFormatedWithAdressOIB>
    <izvorni_sadrzaj>
      <item>NETIPIČNI d.o.o., OIB 65152332605, Laginjina 9, 10000 Zagreb zastupanog po punomoćniku Vedran Gulin</item>
    </izvorni_sadrzaj>
    <derivirana_varijabla naziv="DomainObject.Predmet.ProtuStrankaListFormatedWithAdressOIB_1">
      <item>NETIPIČNI d.o.o., OIB 65152332605, Laginjina 9, 10000 Zagreb zastupanog po punomoćniku Vedran Gulin</item>
    </derivirana_varijabla>
  </DomainObject.Predmet.ProtuStrankaListFormatedWithAdressOIB>
  <DomainObject.Predmet.ProtuStrankaListNazivFormated>
    <izvorni_sadrzaj>
      <item>NETIPIČNI d.o.o.</item>
    </izvorni_sadrzaj>
    <derivirana_varijabla naziv="DomainObject.Predmet.ProtuStrankaListNazivFormated_1">
      <item>NETIPIČNI d.o.o.</item>
    </derivirana_varijabla>
  </DomainObject.Predmet.ProtuStrankaListNazivFormated>
  <DomainObject.Predmet.ProtuStrankaListNazivFormatedOIB>
    <izvorni_sadrzaj>
      <item>NETIPIČNI d.o.o., OIB 65152332605</item>
    </izvorni_sadrzaj>
    <derivirana_varijabla naziv="DomainObject.Predmet.ProtuStrankaListNazivFormatedOIB_1">
      <item>NETIPIČNI d.o.o., OIB 65152332605</item>
    </derivirana_varijabla>
  </DomainObject.Predmet.ProtuStrankaListNazivFormatedOIB>
  <DomainObject.Predmet.OstaliListFormated>
    <izvorni_sadrzaj>
      <item>Vedran Gulin punomoćnik sudionika u postupku NETIPIČNI d.o.o.</item>
    </izvorni_sadrzaj>
    <derivirana_varijabla naziv="DomainObject.Predmet.OstaliListFormated_1">
      <item>Vedran Gulin punomoćnik sudionika u postupku NETIPIČNI d.o.o.</item>
    </derivirana_varijabla>
  </DomainObject.Predmet.OstaliListFormated>
  <DomainObject.Predmet.OstaliListFormatedOIB>
    <izvorni_sadrzaj>
      <item>Vedran Gulin, OIB 16988418825 punomoćnik sudionika u postupku NETIPIČNI d.o.o.</item>
    </izvorni_sadrzaj>
    <derivirana_varijabla naziv="DomainObject.Predmet.OstaliListFormatedOIB_1">
      <item>Vedran Gulin, OIB 16988418825 punomoćnik sudionika u postupku NETIPIČNI d.o.o.</item>
    </derivirana_varijabla>
  </DomainObject.Predmet.OstaliListFormatedOIB>
  <DomainObject.Predmet.OstaliListFormatedWithAdress>
    <izvorni_sadrzaj>
      <item>Vedran Gulin, Virovska 1, 10000 Zagreb punomoćnik sudionika u postupku NETIPIČNI d.o.o.</item>
    </izvorni_sadrzaj>
    <derivirana_varijabla naziv="DomainObject.Predmet.OstaliListFormatedWithAdress_1">
      <item>Vedran Gulin, Virovska 1, 10000 Zagreb punomoćnik sudionika u postupku NETIPIČNI d.o.o.</item>
    </derivirana_varijabla>
  </DomainObject.Predmet.OstaliListFormatedWithAdress>
  <DomainObject.Predmet.OstaliListFormatedWithAdressOIB>
    <izvorni_sadrzaj>
      <item>Vedran Gulin, OIB 16988418825, Virovska 1, 10000 Zagreb punomoćnik sudionika u postupku NETIPIČNI d.o.o.</item>
    </izvorni_sadrzaj>
    <derivirana_varijabla naziv="DomainObject.Predmet.OstaliListFormatedWithAdressOIB_1">
      <item>Vedran Gulin, OIB 16988418825, Virovska 1, 10000 Zagreb punomoćnik sudionika u postupku NETIPIČNI d.o.o.</item>
    </derivirana_varijabla>
  </DomainObject.Predmet.OstaliListFormatedWithAdressOIB>
  <DomainObject.Predmet.OstaliListNazivFormated>
    <izvorni_sadrzaj>
      <item>Vedran Gulin</item>
    </izvorni_sadrzaj>
    <derivirana_varijabla naziv="DomainObject.Predmet.OstaliListNazivFormated_1">
      <item>Vedran Gulin</item>
    </derivirana_varijabla>
  </DomainObject.Predmet.OstaliListNazivFormated>
  <DomainObject.Predmet.OstaliListNazivFormatedOIB>
    <izvorni_sadrzaj>
      <item>Vedran Gulin, OIB 16988418825</item>
    </izvorni_sadrzaj>
    <derivirana_varijabla naziv="DomainObject.Predmet.OstaliListNazivFormatedOIB_1">
      <item>Vedran Gulin, OIB 16988418825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NETIPIČNI d.o.o.</izvorni_sadrzaj>
    <derivirana_varijabla naziv="DomainObject.Predmet.ProtustrankaIDrugi_1">NETIPIČNI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NETIPIČNI d.o.o., OIB 65152332605, Laginjina 9, 10000 Zagreb</izvorni_sadrzaj>
    <derivirana_varijabla naziv="DomainObject.Predmet.ProtustrankaIDrugiAdressOIB_1">NETIPIČNI d.o.o., OIB 65152332605, Laginjina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NETIPIČNI d.o.o.</item>
      <item>Vedran Gulin</item>
    </izvorni_sadrzaj>
    <derivirana_varijabla naziv="DomainObject.Predmet.SudioniciListNaziv_1">
      <item>FINA Regionalni centar Zagreb</item>
      <item>NETIPIČNI d.o.o.</item>
      <item>Vedran Gulin</item>
    </derivirana_varijabla>
  </DomainObject.Predmet.SudioniciListNaziv>
  <DomainObject.Predmet.SudioniciListAdressOIB>
    <izvorni_sadrzaj>
      <item>FINA Regionalni centar Zagreb, OIB 85821130368, Trg svibanjskih žrtava 1995. br.1,10000 Zagreb</item>
      <item>NETIPIČNI d.o.o., OIB 65152332605, Laginjina 9,10000 Zagreb</item>
      <item>Vedran Gulin, OIB 16988418825, Virovska 1,10000 Zagreb</item>
    </izvorni_sadrzaj>
    <derivirana_varijabla naziv="DomainObject.Predmet.SudioniciListAdressOIB_1">
      <item>FINA Regionalni centar Zagreb, OIB 85821130368, Trg svibanjskih žrtava 1995. br.1,10000 Zagreb</item>
      <item>NETIPIČNI d.o.o., OIB 65152332605, Laginjina 9,10000 Zagreb</item>
      <item>Vedran Gulin, OIB 16988418825, Virovska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65152332605</item>
      <item>, OIB 16988418825</item>
    </izvorni_sadrzaj>
    <derivirana_varijabla naziv="DomainObject.Predmet.SudioniciListNazivOIB_1">
      <item>, OIB 85821130368</item>
      <item>, OIB 65152332605</item>
      <item>, OIB 16988418825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1318</properties:Characters>
  <properties:Lines>47</properties:Lines>
  <properties:Paragraphs>17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2016-01-18T08:42:00Z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