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41be" w14:paraId="e4141be" w:rsidRDefault="00AC0FD2" w:rsidP="00C85453" w:rsidR="00AC0FD2" w:rsidRPr="00A87074">
      <w:pPr>
        <w:pStyle w:val="Standard"/>
        <w:tabs>
          <w:tab w:pos="4005" w:val="left"/>
        </w:tabs>
        <w15:collapsed w:val="false"/>
        <w:rPr>
          <w:rFonts w:cs="Times New Roman"/>
          <w:b/>
          <w:bCs/>
          <w:sz w:val="22"/>
          <w:szCs w:val="22"/>
        </w:rPr>
      </w:pPr>
      <w:bookmarkStart w:name="_GoBack" w:id="0"/>
      <w:bookmarkEnd w:id="0"/>
    </w:p>
    <w:p w:rsidRDefault="00AC0FD2" w:rsidP="00AC0FD2" w:rsidR="00AC0FD2" w:rsidRPr="00A87074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AC0FD2" w:rsidP="00AC0FD2" w:rsidR="00AC0FD2" w:rsidRPr="00E6787D">
      <w:pPr>
        <w:pStyle w:val="Standard"/>
        <w:tabs>
          <w:tab w:pos="4005" w:val="left"/>
        </w:tabs>
        <w:jc w:val="right"/>
        <w:rPr>
          <w:b/>
          <w:bCs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E6787D">
        <w:rPr>
          <w:b/>
          <w:bCs/>
        </w:rPr>
        <w:t>St-</w:t>
      </w:r>
      <w:r w:rsidR="004B7EEF">
        <w:rPr>
          <w:b/>
          <w:bCs/>
        </w:rPr>
        <w:t>6792/16</w:t>
      </w:r>
    </w:p>
    <w:p w:rsidRDefault="00AC0FD2" w:rsidP="00AC0FD2" w:rsidR="00AC0FD2" w:rsidRPr="003726DD">
      <w:pPr>
        <w:jc w:val="center"/>
        <w:rPr>
          <w:b/>
          <w:sz w:val="28"/>
        </w:rPr>
      </w:pPr>
      <w:r w:rsidRPr="00655B39">
        <w:rPr>
          <w:b/>
          <w:sz w:val="28"/>
        </w:rPr>
        <w:t xml:space="preserve">Obrazac </w:t>
      </w:r>
      <w:r w:rsidRPr="003726DD">
        <w:rPr>
          <w:b/>
          <w:sz w:val="28"/>
        </w:rPr>
        <w:t>19.</w:t>
      </w:r>
    </w:p>
    <w:p w:rsidRDefault="00AC0FD2" w:rsidP="00F754C7" w:rsidR="00AC0FD2" w:rsidRPr="00BA2933">
      <w:pPr>
        <w:rPr>
          <w:b/>
        </w:rPr>
      </w:pPr>
      <w:r w:rsidRPr="00BA2933">
        <w:rPr>
          <w:b/>
          <w:lang w:val="pl-PL"/>
        </w:rPr>
        <w:t>Trgova</w:t>
      </w:r>
      <w:r w:rsidRPr="00BA2933">
        <w:rPr>
          <w:b/>
        </w:rPr>
        <w:t>č</w:t>
      </w:r>
      <w:r w:rsidRPr="00BA2933">
        <w:rPr>
          <w:b/>
          <w:lang w:val="pl-PL"/>
        </w:rPr>
        <w:t>ki</w:t>
      </w:r>
      <w:r w:rsidRPr="00BA2933">
        <w:rPr>
          <w:b/>
        </w:rPr>
        <w:t xml:space="preserve"> </w:t>
      </w:r>
      <w:r w:rsidRPr="00BA2933">
        <w:rPr>
          <w:b/>
          <w:lang w:val="pl-PL"/>
        </w:rPr>
        <w:t>sud</w:t>
      </w:r>
      <w:r w:rsidRPr="00BA2933">
        <w:rPr>
          <w:b/>
        </w:rPr>
        <w:t xml:space="preserve"> u Zagrebu</w:t>
      </w:r>
    </w:p>
    <w:p w:rsidRDefault="00AC0FD2" w:rsidP="00AC0FD2" w:rsidR="00AC0FD2" w:rsidRPr="00BA2933">
      <w:pPr>
        <w:jc w:val="both"/>
        <w:rPr>
          <w:b/>
          <w:lang w:val="pl-PL"/>
        </w:rPr>
      </w:pPr>
      <w:r w:rsidRPr="00BA2933">
        <w:rPr>
          <w:lang w:val="pl-PL"/>
        </w:rPr>
        <w:t xml:space="preserve">Poslovni broj spisa </w:t>
      </w:r>
      <w:r w:rsidRPr="00BA2933">
        <w:rPr>
          <w:b/>
          <w:lang w:val="pl-PL"/>
        </w:rPr>
        <w:t>St-</w:t>
      </w:r>
      <w:r w:rsidR="00F754C7">
        <w:rPr>
          <w:b/>
          <w:lang w:val="pl-PL"/>
        </w:rPr>
        <w:t>183/15</w:t>
      </w:r>
    </w:p>
    <w:p w:rsidRDefault="00AC0FD2" w:rsidP="00AC0FD2" w:rsidR="00AC0FD2" w:rsidRPr="00BA2933">
      <w:pPr>
        <w:pStyle w:val="Standard"/>
        <w:tabs>
          <w:tab w:pos="4005" w:val="left"/>
        </w:tabs>
        <w:rPr>
          <w:b/>
          <w:bCs/>
        </w:rPr>
      </w:pPr>
      <w:r w:rsidRPr="00BA2933">
        <w:rPr>
          <w:lang w:val="pl-PL"/>
        </w:rPr>
        <w:t xml:space="preserve">Dužnik: </w:t>
      </w:r>
      <w:r w:rsidR="00F754C7">
        <w:rPr>
          <w:b/>
          <w:bCs/>
        </w:rPr>
        <w:t>PRIMOŠTEN PRIMA CENTAR</w:t>
      </w:r>
      <w:r w:rsidRPr="00BA2933">
        <w:rPr>
          <w:b/>
          <w:bCs/>
        </w:rPr>
        <w:t xml:space="preserve"> d.o.o – u stečaju, </w:t>
      </w:r>
    </w:p>
    <w:p w:rsidRDefault="00F754C7" w:rsidP="00AC0FD2" w:rsidR="00AC0FD2" w:rsidRPr="00BA2933">
      <w:pPr>
        <w:pStyle w:val="Standard"/>
        <w:tabs>
          <w:tab w:pos="4005" w:val="left"/>
        </w:tabs>
        <w:rPr>
          <w:b/>
          <w:bCs/>
        </w:rPr>
      </w:pPr>
      <w:r>
        <w:rPr>
          <w:b/>
          <w:bCs/>
        </w:rPr>
        <w:t>Primošten</w:t>
      </w:r>
    </w:p>
    <w:p w:rsidRDefault="00AC0FD2" w:rsidP="00AC0FD2" w:rsidR="00AC0FD2">
      <w:pPr>
        <w:rPr>
          <w:b/>
          <w:bCs/>
          <w:sz w:val="22"/>
          <w:szCs w:val="22"/>
        </w:rPr>
      </w:pPr>
    </w:p>
    <w:p w:rsidRDefault="00AC0FD2" w:rsidP="00AC0FD2" w:rsidR="00AC0FD2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OIB:</w:t>
      </w:r>
      <w:r w:rsidRPr="00E6787D">
        <w:rPr>
          <w:rFonts w:cs="Times New Roman"/>
          <w:b/>
        </w:rPr>
        <w:t xml:space="preserve"> 48</w:t>
      </w:r>
      <w:r w:rsidR="00F754C7">
        <w:rPr>
          <w:rFonts w:cs="Times New Roman"/>
          <w:b/>
        </w:rPr>
        <w:t>162065212</w:t>
      </w:r>
    </w:p>
    <w:p w:rsidRDefault="00AC0FD2" w:rsidP="00AC0FD2" w:rsidR="00AC0FD2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</w:p>
    <w:p w:rsidRDefault="00AC0FD2" w:rsidP="00C85453" w:rsidR="00AC0FD2" w:rsidRPr="00A87074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B67016" w:rsidR="00B67016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D33D64" w:rsidP="00244994" w:rsidR="00244994">
      <w:pPr>
        <w:pStyle w:val="Standard"/>
        <w:tabs>
          <w:tab w:pos="4005" w:val="left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   </w:t>
      </w:r>
      <w:r w:rsidR="00244994" w:rsidRPr="00707918">
        <w:rPr>
          <w:b/>
          <w:bCs/>
        </w:rPr>
        <w:t>TABLICA PRIJAVLJENIH TRAŽBINA STEČAJNOG UPRAVITELJA</w:t>
      </w:r>
    </w:p>
    <w:p w:rsidRDefault="00244994" w:rsidR="00D9405A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n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a temelju čl. </w:t>
      </w:r>
      <w:r>
        <w:rPr>
          <w:rFonts w:cs="Times New Roman"/>
          <w:b/>
          <w:bCs/>
          <w:sz w:val="22"/>
          <w:szCs w:val="22"/>
        </w:rPr>
        <w:t>259.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 </w:t>
      </w:r>
      <w:r>
        <w:rPr>
          <w:rFonts w:cs="Times New Roman"/>
          <w:b/>
          <w:bCs/>
          <w:sz w:val="22"/>
          <w:szCs w:val="22"/>
        </w:rPr>
        <w:t>Stečajnog zakona (NN br. 71/15)</w:t>
      </w:r>
    </w:p>
    <w:p w:rsidRDefault="00C06FC1" w:rsidR="00C06FC1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C85453" w:rsidR="00C85453" w:rsidRPr="00A87074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B67016" w:rsidR="00B67016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I isplatni red</w:t>
      </w: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552"/>
        <w:gridCol w:w="1984"/>
        <w:gridCol w:w="1843"/>
        <w:gridCol w:w="3544"/>
        <w:gridCol w:w="992"/>
      </w:tblGrid>
      <w:tr w:rsidTr="00F86EF2" w:rsidR="00EB31E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13F2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="00EB31E0"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B31E0" w:rsidP="00F86EF2" w:rsidR="00EB31E0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Tr="00F86EF2" w:rsidR="00EB31E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EB31E0" w:rsidR="00EB31E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EB31E0" w:rsidP="00EB31E0" w:rsidR="00EB31E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EB31E0" w:rsidP="00EB31E0" w:rsidR="00EB31E0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Porez i prirez na dohodak</w:t>
            </w:r>
            <w:r w:rsidR="00F86EF2">
              <w:rPr>
                <w:rFonts w:cs="Times New Roman"/>
                <w:sz w:val="22"/>
                <w:szCs w:val="22"/>
              </w:rPr>
              <w:t xml:space="preserve"> i doprinosi za MO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EB31E0" w:rsidP="00F86EF2" w:rsidR="00EB31E0" w:rsidRPr="00244994"/>
          <w:p w:rsidRDefault="00EB31E0" w:rsidP="00F86EF2" w:rsidR="00EB31E0"/>
          <w:p w:rsidRDefault="00EB31E0" w:rsidP="00F86EF2" w:rsidR="00EB31E0" w:rsidRPr="0024499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F86EF2" w:rsidR="00EB31E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B1897" w:rsidP="00F86EF2" w:rsidR="00EB31E0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337.792,6</w:t>
            </w:r>
            <w:r w:rsidR="00EB31E0">
              <w:rPr>
                <w:rFonts w:cs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B1897" w:rsidP="00F86EF2" w:rsidR="00EB31E0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337.792,69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F86EF2" w:rsidR="00EB31E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EB31E0" w:rsidR="00EB31E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20D9A" w:rsidP="00120D9A" w:rsidR="00EB31E0" w:rsidRPr="00120D9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120D9A"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EB31E0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B1897" w:rsidP="00120D9A" w:rsidR="00EB31E0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337.792,69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B1897" w:rsidP="00120D9A" w:rsidR="00EB31E0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337.792,69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B31E0" w:rsidP="00EB31E0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6D5B85" w:rsidR="006D5B85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6D5B85" w:rsidR="006D5B85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C85453" w:rsidR="00C85453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892019" w:rsidR="00464E49" w:rsidRPr="00A87074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  <w:r w:rsidRPr="00A87074">
        <w:rPr>
          <w:rFonts w:cs="Times New Roman"/>
          <w:b/>
          <w:sz w:val="22"/>
          <w:szCs w:val="22"/>
        </w:rPr>
        <w:lastRenderedPageBreak/>
        <w:t>II viši isplatni red</w:t>
      </w:r>
      <w:r w:rsidR="00244994">
        <w:rPr>
          <w:rFonts w:cs="Times New Roman"/>
          <w:sz w:val="22"/>
          <w:szCs w:val="22"/>
        </w:rPr>
        <w:t xml:space="preserve"> </w:t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552"/>
        <w:gridCol w:w="1984"/>
        <w:gridCol w:w="1843"/>
        <w:gridCol w:w="3544"/>
        <w:gridCol w:w="992"/>
      </w:tblGrid>
      <w:tr w:rsidTr="00BB4B73" w:rsidR="00B502A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R="00B502AE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B7A09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13F2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="00B502AE"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72AF7" w:rsidP="00E41E60" w:rsidR="00B502AE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Tr="00BB4B73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54C7" w:rsidP="00244994" w:rsidR="00112A32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GRADSKA ČISTOĆA d.o.o.</w:t>
            </w:r>
          </w:p>
          <w:p w:rsidRDefault="00F754C7" w:rsidP="00244994" w:rsid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Stjepana Radića 100</w:t>
            </w:r>
          </w:p>
          <w:p w:rsidRDefault="00F754C7" w:rsidP="00244994" w:rsidR="00244994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Šibenik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54C7" w:rsidP="00244994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54873130289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F754C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Ovršna isprava</w:t>
            </w:r>
            <w:r w:rsidR="00244994">
              <w:rPr>
                <w:rFonts w:cs="Times New Roman"/>
                <w:sz w:val="22"/>
                <w:szCs w:val="22"/>
              </w:rPr>
              <w:t xml:space="preserve">: </w:t>
            </w:r>
          </w:p>
          <w:p w:rsidRDefault="00E124BD" w:rsidP="00112A32" w:rsidR="00971AB5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Pravomoćna i ovršna </w:t>
            </w:r>
            <w:r w:rsidR="00244994">
              <w:rPr>
                <w:rFonts w:cs="Times New Roman"/>
                <w:sz w:val="22"/>
                <w:szCs w:val="22"/>
              </w:rPr>
              <w:t>Rješenja</w:t>
            </w:r>
            <w:r w:rsidR="00112A32">
              <w:rPr>
                <w:rFonts w:cs="Times New Roman"/>
                <w:sz w:val="22"/>
                <w:szCs w:val="22"/>
              </w:rPr>
              <w:t xml:space="preserve"> o ovrsi </w:t>
            </w:r>
            <w:r w:rsidR="00F754C7">
              <w:rPr>
                <w:rFonts w:cs="Times New Roman"/>
                <w:sz w:val="22"/>
                <w:szCs w:val="22"/>
              </w:rPr>
              <w:t>br. Ovrv-538/12, Ovrv-1304/14, Ovrv-3592/16</w:t>
            </w:r>
          </w:p>
          <w:p w:rsidRDefault="00244994" w:rsidP="00244994" w:rsidR="002449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Glavnica</w:t>
            </w:r>
          </w:p>
          <w:p w:rsidRDefault="00244994" w:rsidP="00244994" w:rsidR="00112A32" w:rsidRPr="00A87074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Kamate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44994" w:rsidP="00244994" w:rsidR="002449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244994" w:rsidP="00244994" w:rsidR="00244994" w:rsidRPr="00244994"/>
          <w:p w:rsidRDefault="00134B8D" w:rsidP="00244994" w:rsidR="00134B8D"/>
          <w:p w:rsidRDefault="00117F35" w:rsidP="00244994" w:rsidR="00117F35"/>
          <w:p w:rsidRDefault="00E124BD" w:rsidP="00244994" w:rsidR="00E124BD"/>
          <w:p w:rsidRDefault="00F754C7" w:rsidP="00244994" w:rsidR="00112A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44.958,8</w:t>
            </w:r>
            <w:r w:rsidR="00117F35">
              <w:rPr>
                <w:sz w:val="22"/>
                <w:szCs w:val="22"/>
              </w:rPr>
              <w:t>1</w:t>
            </w:r>
            <w:r w:rsidR="00244994" w:rsidRPr="00244994">
              <w:rPr>
                <w:sz w:val="22"/>
                <w:szCs w:val="22"/>
              </w:rPr>
              <w:t xml:space="preserve"> kn</w:t>
            </w:r>
          </w:p>
          <w:p w:rsidRDefault="00117F35" w:rsidP="00117F35" w:rsidR="00244994" w:rsidRPr="0024499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24499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005</w:t>
            </w:r>
            <w:r w:rsidR="0024499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19</w:t>
            </w:r>
            <w:r w:rsidR="00244994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754C7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7F35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63.964,00</w:t>
            </w:r>
            <w:r w:rsidR="00244994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7F35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63.964,00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82788" w:rsidP="00882788" w:rsidR="008827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HRVATSKE ŠUME</w:t>
            </w:r>
          </w:p>
          <w:p w:rsidRDefault="00882788" w:rsidP="00882788" w:rsidR="008827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Ljudevita F. Vukotinovića 2</w:t>
            </w:r>
          </w:p>
          <w:p w:rsidRDefault="00882788" w:rsidP="00882788" w:rsidR="005F373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82788" w:rsidP="00317F3F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69693144506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60F75">
              <w:rPr>
                <w:rFonts w:cs="Times New Roman"/>
                <w:bCs/>
                <w:sz w:val="22"/>
                <w:szCs w:val="22"/>
              </w:rPr>
              <w:t>Ovršne isprave</w:t>
            </w:r>
            <w:r>
              <w:rPr>
                <w:rFonts w:cs="Times New Roman"/>
                <w:bCs/>
                <w:sz w:val="22"/>
                <w:szCs w:val="22"/>
              </w:rPr>
              <w:t xml:space="preserve"> - </w:t>
            </w:r>
          </w:p>
          <w:p w:rsidRDefault="00E124BD" w:rsidP="00112A32" w:rsidR="00112A3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Pravomoćno i ovršno Rješenje o ovrsi </w:t>
            </w:r>
            <w:r w:rsidR="00112A32">
              <w:rPr>
                <w:rFonts w:cs="Times New Roman"/>
                <w:bCs/>
                <w:sz w:val="22"/>
                <w:szCs w:val="22"/>
              </w:rPr>
              <w:t>Ovrv-</w:t>
            </w:r>
            <w:r w:rsidR="00882788">
              <w:rPr>
                <w:rFonts w:cs="Times New Roman"/>
                <w:bCs/>
                <w:sz w:val="22"/>
                <w:szCs w:val="22"/>
              </w:rPr>
              <w:t>1867/12</w:t>
            </w:r>
            <w:r w:rsidR="004428F9">
              <w:rPr>
                <w:rFonts w:cs="Times New Roman"/>
                <w:bCs/>
                <w:sz w:val="22"/>
                <w:szCs w:val="22"/>
              </w:rPr>
              <w:t xml:space="preserve">  </w:t>
            </w:r>
          </w:p>
          <w:p w:rsidRDefault="00112A32" w:rsidP="00112A32" w:rsidR="00112A32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112A32" w:rsidP="00112A32" w:rsidR="00112A32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112A32" w:rsidP="00112A32" w:rsidR="00112A32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4428F9" w:rsidP="00BD742A" w:rsidR="004428F9" w:rsidRPr="009D4A4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F3F" w:rsidP="00317F3F" w:rsidR="00317F3F" w:rsidRPr="009D4A4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112A32" w:rsidP="00112A32" w:rsidR="00112A32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124BD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BB4B73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24BD" w:rsidP="00E124BD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18</w:t>
            </w:r>
            <w:r w:rsidR="00112A32">
              <w:rPr>
                <w:rFonts w:cs="Times New Roman"/>
                <w:b/>
                <w:bCs/>
                <w:sz w:val="22"/>
                <w:szCs w:val="22"/>
              </w:rPr>
              <w:t>.</w:t>
            </w:r>
            <w:r>
              <w:rPr>
                <w:rFonts w:cs="Times New Roman"/>
                <w:b/>
                <w:bCs/>
                <w:sz w:val="22"/>
                <w:szCs w:val="22"/>
              </w:rPr>
              <w:t>045</w:t>
            </w:r>
            <w:r w:rsidR="00112A32">
              <w:rPr>
                <w:rFonts w:cs="Times New Roman"/>
                <w:b/>
                <w:bCs/>
                <w:sz w:val="22"/>
                <w:szCs w:val="22"/>
              </w:rPr>
              <w:t>,</w:t>
            </w:r>
            <w:r>
              <w:rPr>
                <w:rFonts w:cs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24BD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18.045,02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F86EF2" w:rsidR="00112A32" w:rsidRPr="00F86EF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7F63EF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F63EF" w:rsidP="007F63EF" w:rsidR="007F63E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24BD" w:rsidP="00E124BD" w:rsidR="00E124B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HEP-Opskrba d.o.o.</w:t>
            </w:r>
          </w:p>
          <w:p w:rsidRDefault="00E124BD" w:rsidP="00E124BD" w:rsidR="00E124B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Ul. grada Vukovara 37 </w:t>
            </w:r>
          </w:p>
          <w:p w:rsidRDefault="00E124BD" w:rsidP="00E124BD" w:rsidR="007F63EF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24BD" w:rsidP="007F63EF" w:rsidR="007F63E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63073332379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428F9" w:rsidP="004428F9" w:rsidR="004428F9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60F75">
              <w:rPr>
                <w:rFonts w:cs="Times New Roman"/>
                <w:bCs/>
                <w:sz w:val="22"/>
                <w:szCs w:val="22"/>
              </w:rPr>
              <w:t>Vjerodostojne isprave</w:t>
            </w:r>
          </w:p>
          <w:p w:rsidRDefault="00E124BD" w:rsidP="004428F9" w:rsidR="00E124B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Računi, ispis otvorenih stavki, analitička kartica, ugovor o opskrbi el. En. Br. O-09-40811, nepravomoćna presuda</w:t>
            </w:r>
            <w:r w:rsidR="00923902">
              <w:rPr>
                <w:rFonts w:cs="Times New Roman"/>
                <w:bCs/>
                <w:sz w:val="22"/>
                <w:szCs w:val="22"/>
              </w:rPr>
              <w:t xml:space="preserve"> br. Povrv-342/2013 od 20.01.2014.</w:t>
            </w:r>
          </w:p>
          <w:p w:rsidRDefault="00923902" w:rsidP="004428F9" w:rsidR="00923902" w:rsidRPr="00180FC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Ovršne isprave: 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F63EF" w:rsidP="007F63EF" w:rsidR="007F63EF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BB4B73" w:rsidP="007F63EF" w:rsidR="00BB4B7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BB4B73" w:rsidP="007F63EF" w:rsidR="00BB4B7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BB4B73" w:rsidP="007F63EF" w:rsidR="00BB4B7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BB4B73" w:rsidP="007F63EF" w:rsidR="00BB4B7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BB4B73" w:rsidP="00BD742A" w:rsidR="00BB4B73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F63EF" w:rsidP="00112A32" w:rsidR="007F63EF" w:rsidRPr="003C7F46">
            <w:pPr>
              <w:jc w:val="right"/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F63EF" w:rsidP="007F63EF" w:rsidR="007F63E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923902" w:rsidP="007F63EF" w:rsidR="007F63E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336,94</w:t>
            </w:r>
          </w:p>
        </w:tc>
      </w:tr>
      <w:tr w:rsidTr="00BB4B73" w:rsidR="007F63EF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F63EF" w:rsidP="007F63EF" w:rsidR="007F63E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F63EF" w:rsidP="007F63EF" w:rsidR="007F63EF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F63EF" w:rsidP="007F63EF" w:rsidR="007F63E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F63EF" w:rsidP="007F63EF" w:rsidR="007F63EF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23902" w:rsidP="007F63EF" w:rsidR="007F63EF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16.847,01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6874" w:rsidP="00112A32" w:rsidR="007F63EF" w:rsidRPr="00112A32">
            <w:pPr>
              <w:jc w:val="right"/>
              <w:rPr>
                <w:b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16.847,01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F63EF" w:rsidP="007F63EF" w:rsidR="007F63E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7F63EF" w:rsidP="007F63EF" w:rsidR="007F63E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F3769C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3769C" w:rsidP="00F3769C" w:rsidR="00F3769C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23902" w:rsidP="00923902" w:rsidR="0092390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HRVATSKI TELEKOM d.d.</w:t>
            </w:r>
          </w:p>
          <w:p w:rsidRDefault="00923902" w:rsidP="00923902" w:rsidR="0092390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Roberta Frangeša Mihanovića 9</w:t>
            </w:r>
          </w:p>
          <w:p w:rsidRDefault="00923902" w:rsidP="00923902" w:rsidR="0049778D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23902" w:rsidP="00F3769C" w:rsidR="00F3769C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81793146560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9778D" w:rsidP="00F3769C" w:rsidR="00F3769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Vjerodostojna isprava: </w:t>
            </w:r>
            <w:r w:rsidR="00923902">
              <w:rPr>
                <w:rFonts w:cs="Times New Roman"/>
                <w:bCs/>
                <w:sz w:val="22"/>
                <w:szCs w:val="22"/>
              </w:rPr>
              <w:t>specifikacija potraživanja, izvod iz poslovnih knjiga, obračun kamata</w:t>
            </w:r>
          </w:p>
          <w:p w:rsidRDefault="0049778D" w:rsidP="003A576C" w:rsidR="0049778D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Ovršna isprava: </w:t>
            </w:r>
            <w:r w:rsidR="003A576C">
              <w:rPr>
                <w:rFonts w:cs="Times New Roman"/>
                <w:bCs/>
                <w:sz w:val="22"/>
                <w:szCs w:val="22"/>
              </w:rPr>
              <w:t xml:space="preserve">Pravomoćna i ovršna </w:t>
            </w:r>
            <w:r w:rsidR="00923902">
              <w:rPr>
                <w:rFonts w:cs="Times New Roman"/>
                <w:sz w:val="22"/>
                <w:szCs w:val="22"/>
              </w:rPr>
              <w:t>Rješenja o ovrsi br. Ovrv-5022/12, Ovrv-3275/10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3769C" w:rsidP="00F3769C" w:rsidR="00F3769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F3769C" w:rsidP="00F3769C" w:rsidR="00F3769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F3769C" w:rsidP="00971AB5" w:rsidR="00F3769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F3769C" w:rsidP="00F3769C" w:rsidR="00F3769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F3769C" w:rsidP="00F3769C" w:rsidR="00F3769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F3769C" w:rsidP="00F3769C" w:rsidR="00F3769C" w:rsidRPr="00A8707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3769C" w:rsidP="00F3769C" w:rsidR="00F3769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F3769C" w:rsidP="00F3769C" w:rsidR="00F3769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F3769C" w:rsidP="00F3769C" w:rsidR="00F3769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F3769C" w:rsidP="00F3769C" w:rsidR="00F3769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F3769C" w:rsidP="00F3769C" w:rsidR="00F3769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F3769C" w:rsidP="00F3769C" w:rsidR="00F3769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F3769C" w:rsidP="00F3769C" w:rsidR="00F3769C" w:rsidRPr="00A8707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3769C" w:rsidP="00F3769C" w:rsidR="00F3769C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923902" w:rsidP="00F3769C" w:rsidR="00F3769C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110,00</w:t>
            </w:r>
          </w:p>
        </w:tc>
      </w:tr>
      <w:tr w:rsidTr="00BB4B73" w:rsidR="00F3769C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3769C" w:rsidP="00F3769C" w:rsidR="00F3769C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3769C" w:rsidP="00F3769C" w:rsidR="00F3769C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3769C" w:rsidP="00F3769C" w:rsidR="00F3769C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3769C" w:rsidP="00F3769C" w:rsidR="00F3769C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23902" w:rsidP="00F3769C" w:rsidR="00F3769C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5.503,52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23902" w:rsidP="00F3769C" w:rsidR="00F3769C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5.503,52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3769C" w:rsidP="00F3769C" w:rsidR="00F3769C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3769C" w:rsidP="00F3769C" w:rsidR="00F3769C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A175A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75A5" w:rsidP="00A175A5" w:rsidR="00A175A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A06B9" w:rsidP="00A175A5" w:rsidR="003B71E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FINANCIJSKA AGENCIJA</w:t>
            </w:r>
          </w:p>
          <w:p w:rsidRDefault="00AA06B9" w:rsidP="00A175A5" w:rsidR="00AA06B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70</w:t>
            </w:r>
          </w:p>
          <w:p w:rsidRDefault="00AA06B9" w:rsidP="00A175A5" w:rsidR="00AA06B9" w:rsidRPr="00A0272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A06B9" w:rsidP="00A175A5" w:rsidR="00A175A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85821130368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072BC" w:rsidP="00A175A5" w:rsidR="00A175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 računi, izvadak</w:t>
            </w:r>
            <w:r w:rsidR="00CC2E7B">
              <w:rPr>
                <w:rFonts w:cs="Times New Roman"/>
                <w:bCs/>
                <w:sz w:val="22"/>
                <w:szCs w:val="22"/>
              </w:rPr>
              <w:t xml:space="preserve"> otvorenih stavki, ugovor o obavljanju usluga certificiranja, obračun kamata </w:t>
            </w:r>
          </w:p>
          <w:p w:rsidRDefault="00CC2E7B" w:rsidP="00A175A5" w:rsidR="00CD371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Ovršne isprave:</w:t>
            </w:r>
            <w:r w:rsidR="00CD371B">
              <w:rPr>
                <w:rFonts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cs="Times New Roman"/>
                <w:bCs/>
                <w:sz w:val="22"/>
                <w:szCs w:val="22"/>
              </w:rPr>
              <w:t>NE</w:t>
            </w:r>
          </w:p>
          <w:p w:rsidRDefault="00CD371B" w:rsidP="00A175A5" w:rsidR="00CD371B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75A5" w:rsidP="00A175A5" w:rsidR="00A175A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CD371B" w:rsidP="00A175A5" w:rsidR="00CD371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CD371B" w:rsidP="00A175A5" w:rsidR="00CD371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CD371B" w:rsidP="00A175A5" w:rsidR="00CD371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CD371B" w:rsidP="00CC2E7B" w:rsidR="00CD371B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75A5" w:rsidP="00A175A5" w:rsidR="00A175A5" w:rsidRPr="00A8707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75A5" w:rsidP="00A175A5" w:rsidR="00A175A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C2E7B" w:rsidP="00A175A5" w:rsidR="00A175A5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CC2E7B">
              <w:rPr>
                <w:rFonts w:cs="Times New Roman"/>
                <w:bCs/>
                <w:sz w:val="22"/>
                <w:szCs w:val="22"/>
              </w:rPr>
              <w:t>10,98</w:t>
            </w:r>
          </w:p>
        </w:tc>
      </w:tr>
      <w:tr w:rsidTr="00BB4B73" w:rsidR="00A175A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75A5" w:rsidP="00A175A5" w:rsidR="00A175A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75A5" w:rsidP="00A175A5" w:rsidR="00A175A5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75A5" w:rsidP="00A175A5" w:rsidR="00A175A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75A5" w:rsidP="00A175A5" w:rsidR="00A175A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E7B" w:rsidP="00A175A5" w:rsidR="00A175A5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549,22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6874" w:rsidP="00A175A5" w:rsidR="00A175A5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549,22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75A5" w:rsidP="00D6390A" w:rsidR="00A175A5" w:rsidRPr="00A8707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A175A5" w:rsidP="00A175A5" w:rsidR="00A175A5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90723D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0723D" w:rsidP="0090723D" w:rsidR="0090723D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2A89" w:rsidP="0037038C" w:rsidR="0037038C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PIK VRBOVEC – Mesna industrija d.d.</w:t>
            </w:r>
          </w:p>
          <w:p w:rsidRDefault="00382A89" w:rsidP="0037038C" w:rsidR="0037038C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Zagrebačka 148</w:t>
            </w:r>
          </w:p>
          <w:p w:rsidRDefault="00382A89" w:rsidP="0037038C" w:rsidR="0090723D" w:rsidRPr="00E626D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Vrbovec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2A89" w:rsidP="0090723D" w:rsidR="0090723D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78909170415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7038C" w:rsidP="0037038C" w:rsidR="0037038C" w:rsidRPr="0037038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Vjerodostojna isprava: </w:t>
            </w:r>
            <w:r w:rsidR="00382A89">
              <w:rPr>
                <w:rFonts w:cs="Times New Roman"/>
                <w:bCs/>
                <w:sz w:val="22"/>
                <w:szCs w:val="22"/>
              </w:rPr>
              <w:t>Otvorene stavke kupca, izračun kamata</w:t>
            </w:r>
          </w:p>
          <w:p w:rsidRDefault="0037038C" w:rsidP="0037038C" w:rsidR="0037038C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Ovršne isprave</w:t>
            </w:r>
            <w:r w:rsidR="00382A89">
              <w:rPr>
                <w:rFonts w:cs="Times New Roman"/>
                <w:sz w:val="22"/>
                <w:szCs w:val="22"/>
              </w:rPr>
              <w:t>:</w:t>
            </w:r>
          </w:p>
          <w:p w:rsidRDefault="00382A89" w:rsidP="0037038C" w:rsidR="0090723D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Pravomočna i ovršna Presuda br. Pž-5829/11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0723D" w:rsidP="0090723D" w:rsidR="0090723D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90723D" w:rsidP="0090723D" w:rsidR="0090723D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37038C" w:rsidP="0090723D" w:rsidR="0037038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37038C" w:rsidP="0090723D" w:rsidR="0037038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90723D" w:rsidP="0037038C" w:rsidR="0090723D" w:rsidRPr="00A8707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0723D" w:rsidP="0090723D" w:rsidR="0090723D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90723D" w:rsidP="0090723D" w:rsidR="0090723D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90723D" w:rsidP="0090723D" w:rsidR="0090723D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90723D" w:rsidP="0090723D" w:rsidR="0090723D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90723D" w:rsidP="0090723D" w:rsidR="0090723D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90723D" w:rsidP="0090723D" w:rsidR="0090723D" w:rsidRPr="00A8707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2A89" w:rsidP="0090723D" w:rsidR="0090723D" w:rsidRPr="005368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Nema u prijavi drugostupanjske presude</w:t>
            </w:r>
            <w:r w:rsidR="00536874">
              <w:rPr>
                <w:rFonts w:cs="Times New Roman"/>
                <w:bCs/>
                <w:sz w:val="22"/>
                <w:szCs w:val="22"/>
              </w:rPr>
              <w:t xml:space="preserve"> (</w:t>
            </w:r>
            <w:r w:rsidR="00536874">
              <w:rPr>
                <w:rFonts w:cs="Times New Roman"/>
                <w:bCs/>
                <w:color w:val="FF0000"/>
                <w:sz w:val="22"/>
                <w:szCs w:val="22"/>
              </w:rPr>
              <w:t>dostaviti presudu VTS-a</w:t>
            </w:r>
            <w:r w:rsidR="00536874">
              <w:rPr>
                <w:rFonts w:cs="Times New Roman"/>
                <w:bCs/>
                <w:sz w:val="22"/>
                <w:szCs w:val="22"/>
              </w:rPr>
              <w:t>)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82A89" w:rsidP="0000772A" w:rsidR="0090723D" w:rsidRPr="00382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90723D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0723D" w:rsidP="0090723D" w:rsidR="0090723D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0723D" w:rsidP="0090723D" w:rsidR="0090723D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0723D" w:rsidP="0090723D" w:rsidR="0090723D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0723D" w:rsidP="0090723D" w:rsidR="0090723D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2A89" w:rsidP="0090723D" w:rsidR="0090723D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113.632,51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6874" w:rsidP="0090723D" w:rsidR="0090723D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113.632,51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0723D" w:rsidP="0090723D" w:rsidR="0090723D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90723D" w:rsidP="0090723D" w:rsidR="0090723D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EC505B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670DF" w:rsidP="00EC505B" w:rsidR="00EC505B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</w:t>
            </w:r>
            <w:r w:rsidR="00EC505B"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718D" w:rsidP="0084718D" w:rsidR="0084718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FINANCIJSKA AGENCIJA</w:t>
            </w:r>
          </w:p>
          <w:p w:rsidRDefault="0084718D" w:rsidP="0084718D" w:rsidR="0084718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70</w:t>
            </w:r>
          </w:p>
          <w:p w:rsidRDefault="0084718D" w:rsidP="0084718D" w:rsidR="00B34820" w:rsidRPr="003F559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718D" w:rsidP="00EC505B" w:rsidR="00EC505B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85821130368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718D" w:rsidP="0084718D" w:rsidR="0084718D" w:rsidRPr="0037038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 izvadak otvorenih stavki, obračun kamata</w:t>
            </w:r>
          </w:p>
          <w:p w:rsidRDefault="0084718D" w:rsidP="0084718D" w:rsidR="0084718D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Ovršne isprave:</w:t>
            </w:r>
          </w:p>
          <w:p w:rsidRDefault="0084718D" w:rsidP="0084718D" w:rsidR="00EC505B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Rješenje nagodbenog vijeća HR01 od 22.04.2015.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C505B" w:rsidP="00EC505B" w:rsidR="00EC505B">
            <w:pPr>
              <w:jc w:val="right"/>
              <w:rPr>
                <w:rFonts w:cs="Times New Roman"/>
                <w:sz w:val="22"/>
                <w:szCs w:val="22"/>
              </w:rPr>
            </w:pPr>
          </w:p>
          <w:p w:rsidRDefault="00BB1079" w:rsidP="00EC505B" w:rsidR="00BB1079">
            <w:pPr>
              <w:jc w:val="right"/>
              <w:rPr>
                <w:rFonts w:cs="Times New Roman"/>
                <w:sz w:val="22"/>
                <w:szCs w:val="22"/>
              </w:rPr>
            </w:pPr>
          </w:p>
          <w:p w:rsidRDefault="00BB1079" w:rsidP="00EC505B" w:rsidR="00BB1079">
            <w:pPr>
              <w:jc w:val="right"/>
              <w:rPr>
                <w:rFonts w:cs="Times New Roman"/>
                <w:sz w:val="22"/>
                <w:szCs w:val="22"/>
              </w:rPr>
            </w:pPr>
          </w:p>
          <w:p w:rsidRDefault="00BB1079" w:rsidP="00EC505B" w:rsidR="00BB1079">
            <w:pPr>
              <w:jc w:val="right"/>
              <w:rPr>
                <w:rFonts w:cs="Times New Roman"/>
                <w:sz w:val="22"/>
                <w:szCs w:val="22"/>
              </w:rPr>
            </w:pPr>
          </w:p>
          <w:p w:rsidRDefault="00E65E1E" w:rsidP="00E65E1E" w:rsidR="00E65E1E" w:rsidRPr="00A87074">
            <w:pPr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C505B" w:rsidP="00EC505B" w:rsidR="00EC505B" w:rsidRPr="00A87074">
            <w:pPr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C505B" w:rsidP="00EC505B" w:rsidR="00EC505B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4718D" w:rsidP="00EC505B" w:rsidR="00EC505B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3,67</w:t>
            </w:r>
          </w:p>
        </w:tc>
      </w:tr>
      <w:tr w:rsidTr="00BB4B73" w:rsidR="00EC505B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C505B" w:rsidP="00EC505B" w:rsidR="00EC505B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C505B" w:rsidP="00EC505B" w:rsidR="00EC505B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C505B" w:rsidP="00EC505B" w:rsidR="00EC505B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C505B" w:rsidP="00EC505B" w:rsidR="00EC505B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718D" w:rsidP="00EC505B" w:rsidR="00EC505B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183,53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718D" w:rsidP="00EC505B" w:rsidR="00EC505B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183,53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C505B" w:rsidP="00DD37FA" w:rsidR="00EC505B" w:rsidRPr="00A8707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C505B" w:rsidP="00EC505B" w:rsidR="00EC505B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B3482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670DF" w:rsidP="00EC505B" w:rsidR="00B3482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</w:t>
            </w:r>
            <w:r w:rsidR="00B34820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513E" w:rsidP="006D0AB5" w:rsidR="006D0AB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HRVATSKE VODE</w:t>
            </w:r>
          </w:p>
          <w:p w:rsidRDefault="002A513E" w:rsidP="006D0AB5" w:rsidR="002A513E" w:rsidRPr="00B3482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220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513E" w:rsidP="00EC505B" w:rsidR="00B3482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28921383001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14A27" w:rsidP="002A513E" w:rsidR="00B14A2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 kartice obveznika</w:t>
            </w:r>
          </w:p>
          <w:p w:rsidRDefault="002A513E" w:rsidP="002A513E" w:rsidR="002A513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Ovršna isprava: </w:t>
            </w:r>
          </w:p>
          <w:p w:rsidRDefault="002A513E" w:rsidP="002A513E" w:rsidR="001C26A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Izvršna </w:t>
            </w:r>
            <w:r>
              <w:rPr>
                <w:rFonts w:cs="Times New Roman"/>
                <w:sz w:val="22"/>
                <w:szCs w:val="22"/>
              </w:rPr>
              <w:t>Rješenja o ovrsi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34820" w:rsidP="00EC505B" w:rsidR="00B3482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5E32EE" w:rsidP="005E32EE" w:rsidR="005E32EE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34820" w:rsidP="00EC505B" w:rsidR="00B34820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E1264" w:rsidP="00DE1264" w:rsidR="00DE1264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A513E" w:rsidP="00EC505B" w:rsidR="00B3482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BB4B73" w:rsidR="006D0AB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0AB5" w:rsidP="00EC505B" w:rsidR="006D0AB5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0AB5" w:rsidP="006D0AB5" w:rsidR="006D0AB5" w:rsidRPr="006D0AB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6D0AB5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0AB5" w:rsidP="00EC505B" w:rsidR="006D0AB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0AB5" w:rsidP="00EC505B" w:rsidR="006D0AB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513E" w:rsidP="00EC505B" w:rsidR="006D0AB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28.813,19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513E" w:rsidP="00D96C71" w:rsidR="006D0AB5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28.813,19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0AB5" w:rsidP="00D96C71" w:rsidR="006D0AB5" w:rsidRPr="00DE126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6D0AB5" w:rsidP="00EC505B" w:rsidR="006D0AB5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B3482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670DF" w:rsidP="00EC505B" w:rsidR="00B3482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</w:t>
            </w:r>
            <w:r w:rsidR="006D0AB5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73CF5" w:rsidP="00C73CF5" w:rsidR="00C73C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CROATIA OSIGURANJE d.d.</w:t>
            </w:r>
          </w:p>
          <w:p w:rsidRDefault="00C73CF5" w:rsidP="00C73CF5" w:rsidR="00C73C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Vatroslava Jagića 33</w:t>
            </w:r>
          </w:p>
          <w:p w:rsidRDefault="00C73CF5" w:rsidP="00C73CF5" w:rsidR="006D0AB5" w:rsidRPr="006D0AB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73CF5" w:rsidP="00EC505B" w:rsidR="00B3482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26187994862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26A7" w:rsidP="00EC505B" w:rsidR="00B3482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Vjerodostojna isprava: </w:t>
            </w:r>
            <w:r w:rsidR="00C73CF5">
              <w:rPr>
                <w:rFonts w:cs="Times New Roman"/>
                <w:bCs/>
                <w:sz w:val="22"/>
                <w:szCs w:val="22"/>
              </w:rPr>
              <w:t>izvadak iz poslovnih knjiga, obračun kamata, računi, police</w:t>
            </w:r>
          </w:p>
          <w:p w:rsidRDefault="001C26A7" w:rsidP="00EC505B" w:rsidR="001C26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Ovršne isprave: </w:t>
            </w:r>
          </w:p>
          <w:p w:rsidRDefault="00C73CF5" w:rsidP="00EC505B" w:rsidR="00C27ED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Pravomoćno i ovršno </w:t>
            </w:r>
            <w:r>
              <w:rPr>
                <w:rFonts w:cs="Times New Roman"/>
                <w:bCs/>
                <w:sz w:val="22"/>
                <w:szCs w:val="22"/>
              </w:rPr>
              <w:lastRenderedPageBreak/>
              <w:t>Rješenje</w:t>
            </w:r>
            <w:r w:rsidR="001C26A7">
              <w:rPr>
                <w:rFonts w:cs="Times New Roman"/>
                <w:bCs/>
                <w:sz w:val="22"/>
                <w:szCs w:val="22"/>
              </w:rPr>
              <w:t xml:space="preserve"> o ovrsi</w:t>
            </w:r>
            <w:r>
              <w:rPr>
                <w:rFonts w:cs="Times New Roman"/>
                <w:bCs/>
                <w:sz w:val="22"/>
                <w:szCs w:val="22"/>
              </w:rPr>
              <w:t xml:space="preserve"> br. Ovrv-48/10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34820" w:rsidP="00EC505B" w:rsidR="00B3482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1C26A7" w:rsidP="00EC505B" w:rsidR="001C26A7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1C26A7" w:rsidP="00EC505B" w:rsidR="001C26A7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1C26A7" w:rsidP="00EC505B" w:rsidR="001C26A7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1C26A7" w:rsidP="00EC505B" w:rsidR="001C26A7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C27ED6" w:rsidP="00EC505B" w:rsidR="00C27ED6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34820" w:rsidP="00EC505B" w:rsidR="00B34820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34820" w:rsidP="00E213D3" w:rsidR="00B3482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73A90" w:rsidP="00EC505B" w:rsidR="00B3482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6D0AB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0AB5" w:rsidP="00EC505B" w:rsidR="006D0AB5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0AB5" w:rsidP="006D0AB5" w:rsidR="006D0AB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6D0AB5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0AB5" w:rsidP="00EC505B" w:rsidR="006D0AB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0AB5" w:rsidP="00EC505B" w:rsidR="006D0AB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213D3" w:rsidP="00EC505B" w:rsidR="006D0AB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93.623,27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213D3" w:rsidP="00EC505B" w:rsidR="006D0AB5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93.623,27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0AB5" w:rsidP="00DE1264" w:rsidR="006D0AB5" w:rsidRPr="00A8707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6D0AB5" w:rsidP="00EC505B" w:rsidR="006D0AB5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6D0AB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269A2" w:rsidP="00EC505B" w:rsidR="006D0AB5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10</w:t>
            </w:r>
            <w:r w:rsidR="00C670DF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73A90" w:rsidP="00C670DF" w:rsidR="00C670DF" w:rsidRPr="00B3482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KBM Leasing Hrvatska d.o.o. u likvidaciji</w:t>
            </w:r>
          </w:p>
          <w:p w:rsidRDefault="00573A90" w:rsidP="00C670DF" w:rsidR="00C670DF" w:rsidRPr="00B3482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Draškovićeva 54</w:t>
            </w:r>
            <w:r w:rsidR="00C670DF" w:rsidRPr="00B34820">
              <w:rPr>
                <w:bCs/>
                <w:sz w:val="22"/>
                <w:szCs w:val="22"/>
              </w:rPr>
              <w:t>,</w:t>
            </w:r>
          </w:p>
          <w:p w:rsidRDefault="00C670DF" w:rsidP="00C670DF" w:rsidR="006D0AB5" w:rsidRPr="006D0AB5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73A90" w:rsidP="00573A90" w:rsidR="006D0AB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30069323966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27ED6" w:rsidP="00EC505B" w:rsidR="006D0AB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FD295F" w:rsidP="00EC505B" w:rsidR="00C27ED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Stanje otvorenih potraživanja, otvorene stavke, Ugovori o financijskom leasingu, Ugovor o operativnom leasingu</w:t>
            </w:r>
          </w:p>
          <w:p w:rsidRDefault="00C27ED6" w:rsidP="00EC505B" w:rsidR="00C27ED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Ovršne isprave:</w:t>
            </w:r>
          </w:p>
          <w:p w:rsidRDefault="00FD295F" w:rsidP="00EC505B" w:rsidR="00C27ED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Zadužnice OV-10210/07, OV-909/08, OV-4148/08, OV-8689/08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0AB5" w:rsidP="00EC505B" w:rsidR="006D0AB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C27ED6" w:rsidP="00EC505B" w:rsidR="00C27ED6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C27ED6" w:rsidP="00EC505B" w:rsidR="00C27ED6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C27ED6" w:rsidP="00EC505B" w:rsidR="00C27ED6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C27ED6" w:rsidP="00EC505B" w:rsidR="00C27ED6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C27ED6" w:rsidP="00EC505B" w:rsidR="00C27ED6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C27ED6" w:rsidP="00EC505B" w:rsidR="00C27ED6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0AB5" w:rsidP="00EC505B" w:rsidR="006D0AB5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0AB5" w:rsidP="00EC505B" w:rsidR="006D0AB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D295F" w:rsidP="00EC505B" w:rsidR="006D0AB5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6D0AB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0AB5" w:rsidP="00EC505B" w:rsidR="006D0AB5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670DF" w:rsidP="006D0AB5" w:rsidR="006D0AB5" w:rsidRPr="006D0AB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 xml:space="preserve">Ukupno:                 </w:t>
            </w:r>
            <w:r w:rsidR="008462BC">
              <w:rPr>
                <w:rFonts w:cs="Times New Roman"/>
                <w:b/>
                <w:bCs/>
                <w:sz w:val="22"/>
                <w:szCs w:val="22"/>
              </w:rPr>
              <w:t xml:space="preserve">                    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0AB5" w:rsidP="00EC505B" w:rsidR="006D0AB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0AB5" w:rsidP="00EC505B" w:rsidR="006D0AB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D295F" w:rsidP="00EC505B" w:rsidR="006D0AB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6.987.740,44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6874" w:rsidP="00EC505B" w:rsidR="006D0AB5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6.987.740,44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0AB5" w:rsidP="00EC505B" w:rsidR="006D0AB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6D0AB5" w:rsidP="00EC505B" w:rsidR="006D0AB5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8462BC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269A2" w:rsidP="00EC505B" w:rsidR="008462BC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11</w:t>
            </w:r>
            <w:r w:rsidR="008462BC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8A6" w:rsidP="008462BC" w:rsidR="008462B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2E48A6">
              <w:rPr>
                <w:rFonts w:cs="Times New Roman"/>
                <w:bCs/>
                <w:sz w:val="22"/>
                <w:szCs w:val="22"/>
              </w:rPr>
              <w:t>JADRANSKA BANKA</w:t>
            </w:r>
            <w:r>
              <w:rPr>
                <w:rFonts w:cs="Times New Roman"/>
                <w:bCs/>
                <w:sz w:val="22"/>
                <w:szCs w:val="22"/>
              </w:rPr>
              <w:t xml:space="preserve"> d.d.</w:t>
            </w:r>
          </w:p>
          <w:p w:rsidRDefault="002E48A6" w:rsidP="008462BC" w:rsidR="002E48A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Ante Starčevića 4</w:t>
            </w:r>
          </w:p>
          <w:p w:rsidRDefault="002E48A6" w:rsidP="008462BC" w:rsidR="002E48A6" w:rsidRPr="002E48A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Šibenik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8A6" w:rsidP="00EC505B" w:rsidR="008462B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02899494784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27ED6" w:rsidP="00C27ED6" w:rsidR="00C27ED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Ovršne isprave:</w:t>
            </w:r>
          </w:p>
          <w:p w:rsidRDefault="002E48A6" w:rsidP="00C27ED6" w:rsidR="00C27ED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Pravomoćna presuda P-111/10</w:t>
            </w:r>
          </w:p>
          <w:p w:rsidRDefault="004D7BBA" w:rsidP="00C27ED6" w:rsidR="004D7BB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Druga potraživanja:</w:t>
            </w:r>
          </w:p>
          <w:p w:rsidRDefault="004D7BBA" w:rsidP="00C27ED6" w:rsidR="004D7BB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Trošak sudskih postupaka koji su u tijeku – </w:t>
            </w:r>
          </w:p>
          <w:p w:rsidRDefault="004D7BBA" w:rsidP="00C27ED6" w:rsidR="004D7BB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P-2751/13</w:t>
            </w:r>
          </w:p>
          <w:p w:rsidRDefault="004D7BBA" w:rsidP="00C27ED6" w:rsidR="004D7BB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P-479/12</w:t>
            </w:r>
          </w:p>
          <w:p w:rsidRDefault="004D7BBA" w:rsidP="00C27ED6" w:rsidR="004D7BB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P-2080/11</w:t>
            </w:r>
          </w:p>
          <w:p w:rsidRDefault="004D7BBA" w:rsidP="00C27ED6" w:rsidR="004D7BB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P-400/12</w:t>
            </w:r>
          </w:p>
          <w:p w:rsidRDefault="004D7BBA" w:rsidP="00C27ED6" w:rsidR="004D7BB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Ovr-541/10</w:t>
            </w:r>
          </w:p>
          <w:p w:rsidRDefault="004D7BBA" w:rsidP="00396620" w:rsidR="00C27ED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Trošak prijave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62BC" w:rsidP="00EC505B" w:rsidR="008462BC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Default="004D7BBA" w:rsidP="00EC505B" w:rsidR="004D7BBA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Default="004D7BBA" w:rsidP="00EC505B" w:rsidR="004D7BBA" w:rsidRPr="004D7BBA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  <w:r w:rsidRPr="004D7BBA">
              <w:rPr>
                <w:rFonts w:cs="Times New Roman"/>
                <w:sz w:val="22"/>
                <w:szCs w:val="22"/>
              </w:rPr>
              <w:t>92.250,00 kn</w:t>
            </w:r>
          </w:p>
          <w:p w:rsidRDefault="00396620" w:rsidP="00EC505B" w:rsidR="00396620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Default="00396620" w:rsidP="00EC505B" w:rsidR="00396620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Default="004D7BBA" w:rsidP="00EC505B" w:rsidR="004D7BBA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Default="004D7BBA" w:rsidP="00EC505B" w:rsidR="004D7BBA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  <w:r w:rsidRPr="004D7BBA">
              <w:rPr>
                <w:rFonts w:cs="Times New Roman"/>
                <w:sz w:val="22"/>
                <w:szCs w:val="22"/>
              </w:rPr>
              <w:t>75.000,00 kn</w:t>
            </w:r>
          </w:p>
          <w:p w:rsidRDefault="004D7BBA" w:rsidP="00EC505B" w:rsidR="004D7BBA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64.923,75 kn</w:t>
            </w:r>
          </w:p>
          <w:p w:rsidRDefault="004D7BBA" w:rsidP="00EC505B" w:rsidR="004D7BBA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3.500,00 kn</w:t>
            </w:r>
          </w:p>
          <w:p w:rsidRDefault="004D7BBA" w:rsidP="00EC505B" w:rsidR="004D7BBA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29.350,00 kn</w:t>
            </w:r>
          </w:p>
          <w:p w:rsidRDefault="004D7BBA" w:rsidP="00EC505B" w:rsidR="004D7BBA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5.000,00 kn</w:t>
            </w:r>
          </w:p>
          <w:p w:rsidRDefault="004D7BBA" w:rsidP="004D7BBA" w:rsidR="00396620" w:rsidRPr="004D7BBA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  <w:r w:rsidRPr="00B475FC">
              <w:rPr>
                <w:rFonts w:cs="Times New Roman"/>
                <w:color w:val="FF0000"/>
                <w:sz w:val="22"/>
                <w:szCs w:val="22"/>
              </w:rPr>
              <w:t>500,00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62BC" w:rsidP="00EC505B" w:rsidR="008462BC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7B6C42" w:rsidP="00EC505B" w:rsidR="007B6C4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7B6C42" w:rsidP="00EC505B" w:rsidR="007B6C4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7B6C42" w:rsidP="00EC505B" w:rsidR="007B6C4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7B6C42" w:rsidP="00EC505B" w:rsidR="007B6C4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7B6C42" w:rsidP="00EC505B" w:rsidR="007B6C4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7B6C42" w:rsidP="00EC505B" w:rsidR="007B6C4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7B6C42" w:rsidP="00EC505B" w:rsidR="007B6C4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7B6C42" w:rsidP="00EC505B" w:rsidR="007B6C4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7B6C42" w:rsidP="00EC505B" w:rsidR="007B6C4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7B6C42" w:rsidP="00EC505B" w:rsidR="007B6C4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7B6C42" w:rsidP="00EC505B" w:rsidR="007B6C4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62BC" w:rsidP="00EC505B" w:rsidR="008462B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7B6C42" w:rsidP="00EC505B" w:rsidR="007B6C4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7B6C42" w:rsidP="00EC505B" w:rsidR="007B6C4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7B6C42" w:rsidP="00EC505B" w:rsidR="007B6C4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7B6C42" w:rsidP="00EC505B" w:rsidR="007B6C4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7B6C42" w:rsidP="00EC505B" w:rsidR="007B6C4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7B6C42" w:rsidP="00EC505B" w:rsidR="007B6C4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7B6C42" w:rsidP="00EC505B" w:rsidR="007B6C4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7B6C42" w:rsidP="00EC505B" w:rsidR="007B6C4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7B6C42" w:rsidP="00EC505B" w:rsidR="007B6C4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7B6C42" w:rsidP="00EC505B" w:rsidR="007B6C4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7B6C42" w:rsidP="00EC505B" w:rsidR="007B6C4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7B6C42">
              <w:rPr>
                <w:rFonts w:cs="Times New Roman"/>
                <w:bCs/>
                <w:sz w:val="22"/>
                <w:szCs w:val="22"/>
              </w:rPr>
              <w:t>odbača</w:t>
            </w:r>
            <w:r>
              <w:rPr>
                <w:rFonts w:cs="Times New Roman"/>
                <w:b/>
                <w:bCs/>
                <w:sz w:val="22"/>
                <w:szCs w:val="22"/>
              </w:rPr>
              <w:t>j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4D7BBA" w:rsidP="00EC505B" w:rsidR="008462BC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8462BC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62BC" w:rsidP="00EC505B" w:rsidR="008462BC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62BC" w:rsidP="006D0AB5" w:rsidR="008462BC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62BC" w:rsidP="00EC505B" w:rsidR="008462B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62BC" w:rsidP="00EC505B" w:rsidR="008462BC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D7BBA" w:rsidP="00EC505B" w:rsidR="008462BC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270.523,75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D7BBA" w:rsidP="00EC505B" w:rsidR="008462BC" w:rsidRPr="004D7BB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D7BBA">
              <w:rPr>
                <w:rFonts w:cs="Times New Roman"/>
                <w:b/>
                <w:sz w:val="22"/>
                <w:szCs w:val="22"/>
              </w:rPr>
              <w:t>92.250,00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475FC" w:rsidP="00B475FC" w:rsidR="008462BC" w:rsidRPr="00A8707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178,273.75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462BC" w:rsidP="00EC505B" w:rsidR="008462BC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8462BC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269A2" w:rsidP="00EC505B" w:rsidR="008462BC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12</w:t>
            </w:r>
            <w:r w:rsidR="002E573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54CA4" w:rsidP="00354CA4" w:rsidR="00354CA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354CA4" w:rsidP="00354CA4" w:rsidR="00354CA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Ministarstvo financija, </w:t>
            </w:r>
          </w:p>
          <w:p w:rsidRDefault="00354CA4" w:rsidP="00354CA4" w:rsidR="002E5734">
            <w:pPr>
              <w:pStyle w:val="TableContents"/>
              <w:numPr>
                <w:ilvl w:val="0"/>
                <w:numId w:val="8"/>
              </w:num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Carinska uprava, Područni  carinski ured Split</w:t>
            </w:r>
          </w:p>
          <w:p w:rsidRDefault="00354CA4" w:rsidP="00354CA4" w:rsidR="00354CA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354CA4" w:rsidP="00354CA4" w:rsidR="00354CA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354CA4" w:rsidP="00354CA4" w:rsidR="00354CA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354CA4" w:rsidP="00354CA4" w:rsidR="00354CA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354CA4" w:rsidP="00354CA4" w:rsidR="00354CA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354CA4" w:rsidP="00354CA4" w:rsidR="00354CA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C2505A" w:rsidP="00354CA4" w:rsidR="00C2505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C2505A" w:rsidP="00354CA4" w:rsidR="00354CA4" w:rsidRPr="00354CA4">
            <w:pPr>
              <w:pStyle w:val="TableContents"/>
              <w:numPr>
                <w:ilvl w:val="0"/>
                <w:numId w:val="8"/>
              </w:num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Porezna uprava, Područni ured 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54CA4" w:rsidP="002E48A6" w:rsidR="008462B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18683136487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54CA4" w:rsidP="00EC505B" w:rsidR="00354CA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354CA4" w:rsidP="00EC505B" w:rsidR="00354CA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20206D" w:rsidP="00EC505B" w:rsidR="0020206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20206D" w:rsidP="00EC505B" w:rsidR="0020206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Pravomoćn</w:t>
            </w:r>
            <w:r w:rsidR="00354CA4">
              <w:rPr>
                <w:rFonts w:cs="Times New Roman"/>
                <w:bCs/>
                <w:sz w:val="22"/>
                <w:szCs w:val="22"/>
              </w:rPr>
              <w:t>o i ovršno</w:t>
            </w:r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r w:rsidR="00354CA4">
              <w:rPr>
                <w:rFonts w:cs="Times New Roman"/>
                <w:bCs/>
                <w:sz w:val="22"/>
                <w:szCs w:val="22"/>
              </w:rPr>
              <w:t xml:space="preserve">rješenje Područnog carinskog ureda Split od 24.10.2014., Prekršajni nalog Područnog carinskog ureda Split od 25.09.2014., </w:t>
            </w:r>
            <w:r w:rsidR="00354CA4">
              <w:rPr>
                <w:rFonts w:cs="Times New Roman"/>
                <w:bCs/>
                <w:sz w:val="22"/>
                <w:szCs w:val="22"/>
              </w:rPr>
              <w:lastRenderedPageBreak/>
              <w:t>Nalog FINI za pljenidbu od 07.01.2015.</w:t>
            </w:r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</w:p>
          <w:p w:rsidRDefault="00C2505A" w:rsidP="00EC505B" w:rsidR="00C2505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C2505A" w:rsidP="00EC505B" w:rsidR="00C2505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C2505A" w:rsidP="00EC505B" w:rsidR="00C2505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Prijava turističke članarine, Prijava spomeničke rente, PP-MI-PO obrazac, ID obrazac, Prijava PDV-a, Porezna rješenja; Rješenja o obračunu poreza na tvrtku, IPP obrazac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62BC" w:rsidP="00EC505B" w:rsidR="008462BC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Default="0020206D" w:rsidP="00EC505B" w:rsidR="0020206D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Default="0020206D" w:rsidP="00EC505B" w:rsidR="0020206D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Default="00C2505A" w:rsidP="00EC505B" w:rsidR="0020206D" w:rsidRPr="00C2505A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  <w:r w:rsidRPr="00C2505A">
              <w:rPr>
                <w:rFonts w:cs="Times New Roman"/>
                <w:sz w:val="22"/>
                <w:szCs w:val="22"/>
              </w:rPr>
              <w:t>119.851,12 kn</w:t>
            </w:r>
          </w:p>
          <w:p w:rsidRDefault="0020206D" w:rsidP="00EC505B" w:rsidR="0020206D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Default="0020206D" w:rsidP="00EC505B" w:rsidR="0020206D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Default="0020206D" w:rsidP="00EC505B" w:rsidR="0020206D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Default="0020206D" w:rsidP="0020206D" w:rsidR="0020206D" w:rsidRPr="0020206D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</w:p>
          <w:p w:rsidRDefault="0020206D" w:rsidP="0020206D" w:rsidR="0020206D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Default="00C2505A" w:rsidP="0020206D" w:rsidR="00C2505A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Default="00C2505A" w:rsidP="0020206D" w:rsidR="00C2505A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Default="00C2505A" w:rsidP="0020206D" w:rsidR="00C2505A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Default="00C2505A" w:rsidP="0020206D" w:rsidR="00C2505A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Default="00C2505A" w:rsidP="00C2505A" w:rsidR="00C2505A" w:rsidRPr="00C2505A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  <w:r w:rsidRPr="00C2505A">
              <w:rPr>
                <w:rFonts w:cs="Times New Roman"/>
                <w:sz w:val="22"/>
                <w:szCs w:val="22"/>
              </w:rPr>
              <w:t>1.458.277,01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62BC" w:rsidP="00EC505B" w:rsidR="008462BC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62BC" w:rsidP="00EC505B" w:rsidR="008462BC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456A2" w:rsidP="00EC505B" w:rsidR="008462BC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BB4B73" w:rsidR="008462BC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62BC" w:rsidP="00EC505B" w:rsidR="008462BC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734" w:rsidP="006D0AB5" w:rsidR="008462BC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62BC" w:rsidP="00EC505B" w:rsidR="008462B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62BC" w:rsidP="00EC505B" w:rsidR="008462BC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456A2" w:rsidP="00EC505B" w:rsidR="008462BC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1.578.128,13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456A2" w:rsidP="00EC505B" w:rsidR="008462BC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1.578.128,13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62BC" w:rsidP="00EC505B" w:rsidR="008462BC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462BC" w:rsidP="00EC505B" w:rsidR="008462BC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8462BC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269A2" w:rsidP="00EC505B" w:rsidR="008462BC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13</w:t>
            </w:r>
            <w:r w:rsidR="00013A41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03509" w:rsidP="00013A41" w:rsid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NLB Interfinanz AG</w:t>
            </w:r>
          </w:p>
          <w:p w:rsidRDefault="00703509" w:rsidP="00013A41" w:rsidR="0070350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Beethovenstrasse 48</w:t>
            </w:r>
          </w:p>
          <w:p w:rsidRDefault="00703509" w:rsidP="00013A41" w:rsidR="00703509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Zurich, Švicarska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03509" w:rsidP="00EC505B" w:rsidR="008462B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43668678136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03509" w:rsidP="00703509" w:rsidR="0070350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703509" w:rsidP="00703509" w:rsidR="0070350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Potvrde o stanju duga sa obračunom kamata, zapisnici i podnesci</w:t>
            </w:r>
          </w:p>
          <w:p w:rsidRDefault="0076267E" w:rsidP="00EC505B" w:rsidR="008462B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Ovršne isprave</w:t>
            </w:r>
            <w:r w:rsidR="00703509">
              <w:rPr>
                <w:rFonts w:cs="Times New Roman"/>
                <w:bCs/>
                <w:sz w:val="22"/>
                <w:szCs w:val="22"/>
              </w:rPr>
              <w:t>:</w:t>
            </w:r>
          </w:p>
          <w:p w:rsidRDefault="00703509" w:rsidP="00EC505B" w:rsidR="0070350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Sporazumi o zasnivanju založnog prava br. OV-8613/2008, OV-9081/2007, Prvi dodatak sporazuma br. OV-2375/2009, Zadužnice br. OV-8600/2008, OV-2370/2009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62BC" w:rsidP="00EC505B" w:rsidR="008462BC" w:rsidRPr="00C825B3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62BC" w:rsidP="00EC505B" w:rsidR="008462BC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62BC" w:rsidP="00EC505B" w:rsidR="008462BC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703509" w:rsidP="00EC505B" w:rsidR="008462BC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1.000,00</w:t>
            </w:r>
          </w:p>
        </w:tc>
      </w:tr>
      <w:tr w:rsidTr="00BB4B73" w:rsidR="008462BC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62BC" w:rsidP="00EC505B" w:rsidR="008462BC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13A41" w:rsidP="006D0AB5" w:rsidR="008462BC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62BC" w:rsidP="00EC505B" w:rsidR="008462B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62BC" w:rsidP="00EC505B" w:rsidR="008462BC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03509" w:rsidP="00EC505B" w:rsidR="008462BC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135.369.182,40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B6C42" w:rsidP="00EC505B" w:rsidR="008462BC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135.369.182,40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62BC" w:rsidP="00EC505B" w:rsidR="008462BC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462BC" w:rsidP="00EC505B" w:rsidR="008462BC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8462BC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269A2" w:rsidP="00EC505B" w:rsidR="008462BC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14</w:t>
            </w:r>
            <w:r w:rsidR="000F2847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96851" w:rsidP="000F2847" w:rsidR="008462B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IMING d.o.o.</w:t>
            </w:r>
          </w:p>
          <w:p w:rsidRDefault="00796851" w:rsidP="000F2847" w:rsidR="000F284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Put Vrbovnika bb</w:t>
            </w:r>
          </w:p>
          <w:p w:rsidRDefault="00796851" w:rsidP="000F2847" w:rsidR="00844E74" w:rsidRPr="000F284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Stobreč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96851" w:rsidP="00EC505B" w:rsidR="008462B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85087069236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825B3" w:rsidP="00C825B3" w:rsidR="00C825B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651DA8" w:rsidP="00651DA8" w:rsidR="008462BC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Ugovor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62BC" w:rsidP="00EC505B" w:rsidR="008462BC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62BC" w:rsidP="00EC505B" w:rsidR="008462BC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825B3" w:rsidP="00651DA8" w:rsidR="008462BC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Razlog osporavanja: </w:t>
            </w:r>
            <w:r w:rsidR="00651DA8">
              <w:rPr>
                <w:rFonts w:cs="Times New Roman"/>
                <w:bCs/>
                <w:sz w:val="22"/>
                <w:szCs w:val="22"/>
              </w:rPr>
              <w:t>nije priložena pravna osnova potraživanja (nema ugovora)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704929" w:rsidP="00EC505B" w:rsidR="008462BC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844E74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4E74" w:rsidP="00EC505B" w:rsidR="00844E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4E74" w:rsidP="00844E74" w:rsidR="00844E74" w:rsidRPr="00844E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4E74" w:rsidP="00EC505B" w:rsidR="00844E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44E74" w:rsidP="00EC505B" w:rsidR="00844E74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51DA8" w:rsidP="00EC505B" w:rsidR="00844E74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28.169.517,16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51DA8" w:rsidP="00EC505B" w:rsidR="00844E74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0</w:t>
            </w:r>
            <w:r w:rsidR="00C825B3">
              <w:rPr>
                <w:rFonts w:cs="Times New Roman"/>
                <w:b/>
                <w:bCs/>
                <w:sz w:val="22"/>
                <w:szCs w:val="22"/>
              </w:rPr>
              <w:t>,00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51DA8" w:rsidP="00C825B3" w:rsidR="00844E74" w:rsidRPr="00651DA8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651DA8">
              <w:rPr>
                <w:rFonts w:cs="Times New Roman"/>
                <w:sz w:val="22"/>
                <w:szCs w:val="22"/>
              </w:rPr>
              <w:t>28.169.517,16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44E74" w:rsidP="00EC505B" w:rsidR="00844E74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DA5194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269A2" w:rsidP="00EC505B" w:rsidR="00DA51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15</w:t>
            </w:r>
            <w:r w:rsidR="00DA519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C09" w:rsidP="00DA5194" w:rsidR="00DA51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DANICA GOVIĆ</w:t>
            </w:r>
          </w:p>
          <w:p w:rsidRDefault="00DD399D" w:rsidP="00DA5194" w:rsidR="00DD399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Bubanj 4</w:t>
            </w:r>
          </w:p>
          <w:p w:rsidRDefault="00DD399D" w:rsidP="00DA5194" w:rsidR="00DD399D" w:rsidRPr="00DA51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Žaborić, Šibenik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C09" w:rsidP="00EC505B" w:rsidR="00DA51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82087769849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C09" w:rsidP="00CF5C09" w:rsidR="00CF5C0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CF5C09" w:rsidP="00CF5C09" w:rsidR="00C825B3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Ugovor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A5194" w:rsidP="00EC505B" w:rsidR="00DA5194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A5194" w:rsidP="00EC505B" w:rsidR="00DA5194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D399D" w:rsidP="00EC505B" w:rsidR="00DA5194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Razlog osporavanja: nije priložena pravna osnova potraživanja (nema ugovora)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704929" w:rsidP="00EC505B" w:rsidR="00DA5194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DA5194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A5194" w:rsidP="00EC505B" w:rsidR="00DA51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A5194" w:rsidP="00844E74" w:rsidR="00DA51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A5194" w:rsidP="00EC505B" w:rsidR="00DA51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A5194" w:rsidP="00EC505B" w:rsidR="00DA5194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C09" w:rsidP="00EC505B" w:rsidR="00DA5194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78.638,33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D399D" w:rsidP="00EC505B" w:rsidR="00DA5194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D399D" w:rsidP="00DD399D" w:rsidR="00DA5194" w:rsidRPr="00DD399D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DD399D">
              <w:rPr>
                <w:rFonts w:cs="Times New Roman"/>
                <w:sz w:val="22"/>
                <w:szCs w:val="22"/>
              </w:rPr>
              <w:t>78.638,33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A5194" w:rsidP="00EC505B" w:rsidR="00DA5194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DA5194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269A2" w:rsidP="00EC505B" w:rsidR="00DA51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16</w:t>
            </w:r>
            <w:r w:rsidR="00B90D2E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D399D" w:rsidP="00DD399D" w:rsidR="00DD399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HUSNI ZOGAJ</w:t>
            </w:r>
            <w:r w:rsidR="002205D4">
              <w:rPr>
                <w:rFonts w:cs="Times New Roman"/>
                <w:bCs/>
                <w:sz w:val="22"/>
                <w:szCs w:val="22"/>
              </w:rPr>
              <w:t xml:space="preserve"> </w:t>
            </w:r>
          </w:p>
          <w:p w:rsidRDefault="00DD399D" w:rsidP="00DD399D" w:rsidR="00DD399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Obala Milutina Roka 24</w:t>
            </w:r>
          </w:p>
          <w:p w:rsidRDefault="00DD399D" w:rsidP="00DD399D" w:rsidR="00DD399D" w:rsidRPr="00B90D2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Brodarica, Šibenik</w:t>
            </w:r>
          </w:p>
          <w:p w:rsidRDefault="002205D4" w:rsidP="00B90D2E" w:rsidR="002205D4" w:rsidRPr="00B90D2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D399D" w:rsidP="00EC505B" w:rsidR="00DA51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43760838286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D399D" w:rsidP="00DD399D" w:rsidR="00DD399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DD399D" w:rsidP="00DD399D" w:rsidR="008E194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Ugovor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E1942" w:rsidP="00DD399D" w:rsidR="008E1942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A5194" w:rsidP="00EC505B" w:rsidR="00DA5194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D399D" w:rsidP="00EC505B" w:rsidR="00DA5194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Razlog osporavanja: nije priložena pravna osnova potraživanja (nema ugovora)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866E0" w:rsidP="00EC505B" w:rsidR="00DA5194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DA5194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A5194" w:rsidP="00EC505B" w:rsidR="00DA51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205D4" w:rsidP="00844E74" w:rsidR="00DA51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A5194" w:rsidP="00EC505B" w:rsidR="00DA51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A5194" w:rsidP="00EC505B" w:rsidR="00DA5194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D399D" w:rsidP="00EC505B" w:rsidR="00DA5194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416.491,60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D399D" w:rsidP="00EC505B" w:rsidR="00DA5194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D399D" w:rsidP="00DD399D" w:rsidR="00DA5194" w:rsidRPr="00DD399D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DD399D">
              <w:rPr>
                <w:rFonts w:cs="Times New Roman"/>
                <w:sz w:val="22"/>
                <w:szCs w:val="22"/>
              </w:rPr>
              <w:t>416.491,60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A5194" w:rsidP="00EC505B" w:rsidR="00DA5194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DA5194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269A2" w:rsidP="00EC505B" w:rsidR="00DA51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17</w:t>
            </w:r>
            <w:r w:rsidR="0050799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7A22" w:rsidP="00507994" w:rsidR="005079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GORDANA ZOGAJ</w:t>
            </w:r>
          </w:p>
          <w:p w:rsidRDefault="00537A22" w:rsidP="00537A22" w:rsidR="00537A2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Obala Milutina Roka 24</w:t>
            </w:r>
          </w:p>
          <w:p w:rsidRDefault="00537A22" w:rsidP="00537A22" w:rsidR="00537A22" w:rsidRPr="005079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Brodarica, Šibenik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7A22" w:rsidP="00EC505B" w:rsidR="00DA51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92279876453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7A22" w:rsidP="00537A22" w:rsidR="00537A2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537A22" w:rsidP="00537A22" w:rsidR="00DA5194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Ugovor</w:t>
            </w:r>
            <w:r w:rsidRPr="00A87074">
              <w:rPr>
                <w:rFonts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cs="Times New Roman"/>
                <w:bCs/>
                <w:sz w:val="22"/>
                <w:szCs w:val="22"/>
              </w:rPr>
              <w:t>, Pozajmica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A5194" w:rsidP="00EC505B" w:rsidR="00DA5194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A5194" w:rsidP="00EC505B" w:rsidR="00DA5194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7A22" w:rsidP="005337C1" w:rsidR="00DA5194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Razlog osporavanja: nije priložena pravna osnova potraživanja (nema ugovora)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E1942" w:rsidP="00EC505B" w:rsidR="00DA5194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507994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07994" w:rsidP="00EC505B" w:rsidR="005079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07994" w:rsidP="00844E74" w:rsidR="005079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07994" w:rsidP="00EC505B" w:rsidR="005079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07994" w:rsidP="00EC505B" w:rsidR="00507994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7A22" w:rsidP="00EC505B" w:rsidR="00507994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234.843,83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7A22" w:rsidP="00EC505B" w:rsidR="00507994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7A22" w:rsidP="005337C1" w:rsidR="00507994" w:rsidRPr="00537A2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537A22">
              <w:rPr>
                <w:rFonts w:cs="Times New Roman"/>
                <w:sz w:val="22"/>
                <w:szCs w:val="22"/>
              </w:rPr>
              <w:t>234.843,83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07994" w:rsidP="00EC505B" w:rsidR="00507994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5C2A37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2A37" w:rsidP="00EC505B" w:rsidR="005C2A37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18.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2A37" w:rsidP="005C2A37" w:rsidR="005C2A3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MESNA INDUSTRIJA-VAJDA d.d.</w:t>
            </w:r>
          </w:p>
          <w:p w:rsidRDefault="005C2A37" w:rsidP="005C2A37" w:rsidR="005C2A3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Zagrebačka 4</w:t>
            </w:r>
          </w:p>
          <w:p w:rsidRDefault="005C2A37" w:rsidP="005C2A37" w:rsidR="005C2A37" w:rsidRPr="005C2A3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Čakovec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2A37" w:rsidP="00EC505B" w:rsidR="005C2A3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16257048014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2A37" w:rsidP="00EC505B" w:rsidR="005C2A3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5C2A37" w:rsidP="00EC505B" w:rsidR="005C2A3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Presuda br. Povrv-883/11 od 26.09.2013.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2A37" w:rsidP="00EC505B" w:rsidR="005C2A37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2A37" w:rsidP="00EC505B" w:rsidR="005C2A37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2A37" w:rsidP="005337C1" w:rsidR="005C2A37" w:rsidRPr="00537A22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Zakašnjela prijava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C2A37" w:rsidP="00EC505B" w:rsidR="005C2A37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Nije plaćena</w:t>
            </w:r>
          </w:p>
        </w:tc>
      </w:tr>
      <w:tr w:rsidTr="00BB4B73" w:rsidR="005C2A37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2A37" w:rsidP="00EC505B" w:rsidR="005C2A37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2A37" w:rsidP="00844E74" w:rsidR="005C2A37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2A37" w:rsidP="00EC505B" w:rsidR="005C2A3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2A37" w:rsidP="00EC505B" w:rsidR="005C2A3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2A37" w:rsidP="00EC505B" w:rsidR="005C2A37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285.432,49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2A37" w:rsidP="00EC505B" w:rsidR="005C2A37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2A37" w:rsidP="005337C1" w:rsidR="005C2A37" w:rsidRPr="005C2A37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  <w:r w:rsidRPr="005C2A37">
              <w:rPr>
                <w:rFonts w:cs="Times New Roman"/>
                <w:sz w:val="22"/>
                <w:szCs w:val="22"/>
              </w:rPr>
              <w:t>285.432,49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C2A37" w:rsidP="00EC505B" w:rsidR="005C2A37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F845B6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FA054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86201" w:rsidP="002269A2" w:rsidR="00F845B6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173</w:t>
            </w:r>
            <w:r w:rsidR="004F2791">
              <w:rPr>
                <w:rFonts w:cs="Times New Roman"/>
                <w:b/>
                <w:bCs/>
                <w:sz w:val="22"/>
                <w:szCs w:val="22"/>
              </w:rPr>
              <w:t>.</w:t>
            </w:r>
            <w:r>
              <w:rPr>
                <w:rFonts w:cs="Times New Roman"/>
                <w:b/>
                <w:bCs/>
                <w:sz w:val="22"/>
                <w:szCs w:val="22"/>
              </w:rPr>
              <w:t>4</w:t>
            </w:r>
            <w:r w:rsidR="002269A2">
              <w:rPr>
                <w:rFonts w:cs="Times New Roman"/>
                <w:b/>
                <w:bCs/>
                <w:sz w:val="22"/>
                <w:szCs w:val="22"/>
              </w:rPr>
              <w:t>46</w:t>
            </w:r>
            <w:r w:rsidR="004F2791">
              <w:rPr>
                <w:rFonts w:cs="Times New Roman"/>
                <w:b/>
                <w:bCs/>
                <w:sz w:val="22"/>
                <w:szCs w:val="22"/>
              </w:rPr>
              <w:t>.</w:t>
            </w:r>
            <w:r w:rsidR="002269A2">
              <w:rPr>
                <w:rFonts w:cs="Times New Roman"/>
                <w:b/>
                <w:bCs/>
                <w:sz w:val="22"/>
                <w:szCs w:val="22"/>
              </w:rPr>
              <w:t>226</w:t>
            </w:r>
            <w:r w:rsidR="004F2791">
              <w:rPr>
                <w:rFonts w:cs="Times New Roman"/>
                <w:b/>
                <w:bCs/>
                <w:sz w:val="22"/>
                <w:szCs w:val="22"/>
              </w:rPr>
              <w:t>,</w:t>
            </w:r>
            <w:r w:rsidR="002269A2">
              <w:rPr>
                <w:rFonts w:cs="Times New Roman"/>
                <w:b/>
                <w:bCs/>
                <w:sz w:val="22"/>
                <w:szCs w:val="22"/>
              </w:rPr>
              <w:t>91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83774" w:rsidP="00F845B6" w:rsidR="00F845B6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144.368.462,24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F39E1" w:rsidP="00401B43" w:rsidR="00F845B6" w:rsidRPr="00401B43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29.077.764,67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295C51" w:rsidP="00C0769E" w:rsidR="00295C51">
      <w:pPr>
        <w:pStyle w:val="TableContents"/>
        <w:rPr>
          <w:rFonts w:cs="Times New Roman"/>
          <w:bCs/>
          <w:sz w:val="22"/>
          <w:szCs w:val="22"/>
        </w:rPr>
      </w:pPr>
    </w:p>
    <w:p w:rsidRDefault="00516A08" w:rsidP="00C0769E" w:rsidR="00516A08">
      <w:pPr>
        <w:pStyle w:val="TableContents"/>
        <w:rPr>
          <w:rFonts w:cs="Times New Roman"/>
          <w:bCs/>
          <w:sz w:val="22"/>
          <w:szCs w:val="22"/>
        </w:rPr>
      </w:pPr>
    </w:p>
    <w:p w:rsidRDefault="00CA6BD1" w:rsidP="00C0769E" w:rsidR="00CA6BD1">
      <w:pPr>
        <w:pStyle w:val="TableContents"/>
        <w:rPr>
          <w:rFonts w:cs="Times New Roman"/>
          <w:bCs/>
          <w:sz w:val="22"/>
          <w:szCs w:val="22"/>
        </w:rPr>
      </w:pPr>
    </w:p>
    <w:p w:rsidRDefault="00516A08" w:rsidP="00516A08" w:rsidR="00516A08" w:rsidRPr="003726DD">
      <w:pPr>
        <w:jc w:val="center"/>
        <w:rPr>
          <w:b/>
        </w:rPr>
      </w:pPr>
      <w:r>
        <w:rPr>
          <w:b/>
        </w:rPr>
        <w:t xml:space="preserve">II. </w:t>
      </w:r>
      <w:r w:rsidR="00707918">
        <w:rPr>
          <w:b/>
        </w:rPr>
        <w:t xml:space="preserve">  </w:t>
      </w:r>
      <w:r>
        <w:rPr>
          <w:b/>
        </w:rPr>
        <w:t xml:space="preserve">TABLICA </w:t>
      </w:r>
      <w:r w:rsidRPr="00655B39">
        <w:rPr>
          <w:b/>
        </w:rPr>
        <w:t>RAZLUČNI</w:t>
      </w:r>
      <w:r w:rsidRPr="003726DD">
        <w:rPr>
          <w:b/>
        </w:rPr>
        <w:t>H PRAVA</w:t>
      </w:r>
    </w:p>
    <w:p w:rsidRDefault="00516A08" w:rsidP="00516A08" w:rsidR="00516A08" w:rsidRPr="00EC155B">
      <w:pPr>
        <w:jc w:val="center"/>
      </w:pPr>
    </w:p>
    <w:tbl>
      <w:tblPr>
        <w:tblW w:type="dxa" w:w="15119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693"/>
        <w:gridCol w:w="3969"/>
        <w:gridCol w:w="2268"/>
        <w:gridCol w:w="1559"/>
      </w:tblGrid>
      <w:tr w:rsidTr="005F2DBE" w:rsidR="005F2DB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707918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707918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Ime i prezime /  tvrtka ili naziv razlučnog vjerovnika</w:t>
            </w:r>
            <w:r w:rsidR="007C44AB" w:rsidRPr="00707918">
              <w:rPr>
                <w:b/>
                <w:sz w:val="22"/>
                <w:szCs w:val="22"/>
              </w:rPr>
              <w:t xml:space="preserve"> i adresa/sjedište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F8341B" w:rsidR="005F2DBE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Pravnu osnovu tražbine osigurane razlučnim pravom</w:t>
            </w: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Dio imovine na koji se odnosi razlučno pravo/ javna knjiga u koju je razlučno pravo upisano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911CD8" w:rsidR="005F2DBE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Iznos tražbine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F2DBE" w:rsidP="00516A08" w:rsidR="005F2DBE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bCs/>
                <w:sz w:val="22"/>
                <w:szCs w:val="22"/>
              </w:rPr>
              <w:t>Punomoćnik</w:t>
            </w:r>
          </w:p>
        </w:tc>
      </w:tr>
      <w:tr w:rsidTr="005F2DBE" w:rsidR="005F2DB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2505A" w:rsidP="00C2505A" w:rsidR="00C2505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C2505A" w:rsidP="00C2505A" w:rsidR="00C2505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Ministarstvo financija, </w:t>
            </w:r>
          </w:p>
          <w:p w:rsidRDefault="00C2505A" w:rsidP="00C2505A" w:rsidR="005F2DBE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Porezna uprava, Područni ured 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2505A" w:rsidP="00516A08" w:rsidR="005F2DBE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2505A" w:rsidP="00C2505A" w:rsidR="00C2505A" w:rsidRPr="00C2505A">
            <w:pPr>
              <w:rPr>
                <w:sz w:val="22"/>
                <w:szCs w:val="22"/>
              </w:rPr>
            </w:pPr>
            <w:r w:rsidRPr="00C2505A">
              <w:rPr>
                <w:sz w:val="22"/>
                <w:szCs w:val="22"/>
              </w:rPr>
              <w:t>Porezi, doprinosi, javna davanja</w:t>
            </w:r>
          </w:p>
          <w:p w:rsidRDefault="005F2DBE" w:rsidP="001C0B15" w:rsidR="005F2DBE" w:rsidRPr="00E732EB">
            <w:pPr>
              <w:rPr>
                <w:b/>
                <w:sz w:val="22"/>
                <w:szCs w:val="22"/>
              </w:rPr>
            </w:pP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253B6" w:rsidP="00C2505A" w:rsidR="00C2505A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Nekretnina upisana u zem. knjige Općinskog suda u Šibeniku, k.o. Donje Polje, u zk.ul.br. 5180 sa</w:t>
            </w:r>
            <w:r w:rsidR="00C2505A">
              <w:rPr>
                <w:rFonts w:cs="Times New Roman"/>
                <w:bCs/>
                <w:sz w:val="22"/>
                <w:szCs w:val="22"/>
              </w:rPr>
              <w:t xml:space="preserve"> k</w:t>
            </w:r>
            <w:r>
              <w:rPr>
                <w:rFonts w:cs="Times New Roman"/>
                <w:bCs/>
                <w:sz w:val="22"/>
                <w:szCs w:val="22"/>
              </w:rPr>
              <w:t>č</w:t>
            </w:r>
            <w:r w:rsidR="00C2505A">
              <w:rPr>
                <w:rFonts w:cs="Times New Roman"/>
                <w:bCs/>
                <w:sz w:val="22"/>
                <w:szCs w:val="22"/>
              </w:rPr>
              <w:t>. br. 3865/2, 3865/3, 3865/4, 3865/5, 3865/15, 3865/16, 3</w:t>
            </w:r>
            <w:r>
              <w:rPr>
                <w:rFonts w:cs="Times New Roman"/>
                <w:bCs/>
                <w:sz w:val="22"/>
                <w:szCs w:val="22"/>
              </w:rPr>
              <w:t>865/17, 3865/18, 3865/19, 3868</w:t>
            </w:r>
          </w:p>
          <w:p w:rsidRDefault="00F8341B" w:rsidP="00C2505A" w:rsidR="005F2DBE" w:rsidRPr="00C00E8E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97CBC" w:rsidP="00567C39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658.795,26</w:t>
            </w:r>
            <w:r w:rsidR="005F2DBE"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  <w:p w:rsidRDefault="005F2DBE" w:rsidP="00567C39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567C39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567C39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567C39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567C39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567C39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567C39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567C39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567C39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567C39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C2505A" w:rsidR="005F2DBE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F2DBE" w:rsidP="00516A08" w:rsidR="005F2DBE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F2DBE" w:rsidR="005F2DB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E732E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253B6" w:rsidP="00707918" w:rsidR="005F2DBE" w:rsidRPr="00E253B6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E253B6">
              <w:rPr>
                <w:rFonts w:cs="Times New Roman"/>
                <w:b/>
                <w:bCs/>
                <w:sz w:val="22"/>
                <w:szCs w:val="22"/>
              </w:rPr>
              <w:t>658.795,26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F2DBE" w:rsidP="00516A08" w:rsidR="005F2DBE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F2DBE" w:rsidR="005F2DB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0422F" w:rsidP="0020422F" w:rsidR="0020422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NLB Interfinanz AG</w:t>
            </w:r>
          </w:p>
          <w:p w:rsidRDefault="0020422F" w:rsidP="0020422F" w:rsidR="0020422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Beethovenstrasse 48</w:t>
            </w:r>
          </w:p>
          <w:p w:rsidRDefault="0020422F" w:rsidP="0020422F" w:rsidR="005F2DBE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Zurich, Švicarska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0422F" w:rsidP="00516A08" w:rsidR="005F2DBE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43668678136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0422F" w:rsidP="00A27043" w:rsidR="005F2DBE" w:rsidRPr="00E732E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Sporazumi o zasnivanju založnog prava br. OV-</w:t>
            </w:r>
            <w:r>
              <w:rPr>
                <w:rFonts w:cs="Times New Roman"/>
                <w:bCs/>
                <w:sz w:val="22"/>
                <w:szCs w:val="22"/>
              </w:rPr>
              <w:lastRenderedPageBreak/>
              <w:t>8613/2008, OV-9081/2007, Prvi dodatak sporazuma br. OV-2375/2009</w:t>
            </w: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0422F" w:rsidP="00B07F70" w:rsidR="006A74AC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 xml:space="preserve">Nekretnina upisana u zem. knjige Općinskog suda u Šibeniku, k.o. Donje </w:t>
            </w:r>
            <w:r>
              <w:rPr>
                <w:rFonts w:cs="Times New Roman"/>
                <w:bCs/>
                <w:sz w:val="22"/>
                <w:szCs w:val="22"/>
              </w:rPr>
              <w:lastRenderedPageBreak/>
              <w:t>Polje, u zk.ul.br. 5180 sa kč.br. 3865/2 vinograd sa 1582 m2, kč.br. 3865/3 pašnjak sa 740 m2, kč.br. 3865/4 pašnjak sa 4416 m2, kč.br. 3865/5 pašnjak sa 290 m2, kč.br. 3865/15 šuma sa 1213 m2, kč.br. 3865/16 pašnjak sa 422 m2, kč.br. 3865/17 šuma sa 4126 m2, kč.br. 3865/18 šuma sa 4708 m2, kč.br. 3865/18 šuma sa 13587 m2 i kč.br. 3868</w:t>
            </w:r>
            <w:r w:rsidR="00E253B6">
              <w:rPr>
                <w:rFonts w:cs="Times New Roman"/>
                <w:bCs/>
                <w:sz w:val="22"/>
                <w:szCs w:val="22"/>
              </w:rPr>
              <w:t xml:space="preserve"> neplodno</w:t>
            </w:r>
          </w:p>
          <w:p w:rsidRDefault="005F2DBE" w:rsidP="00516A08" w:rsidR="005F2DBE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07F70" w:rsidP="00B07F70" w:rsidR="00B07F7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E253B6" w:rsidP="00B07F70" w:rsidR="00E253B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84.592.165,78 kn</w:t>
            </w:r>
          </w:p>
          <w:p w:rsidRDefault="00B07F70" w:rsidP="00B07F70" w:rsidR="00B07F7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B07F70" w:rsidP="00B07F70" w:rsidR="00B07F7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B07F70" w:rsidP="00B07F70" w:rsidR="00B07F7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B07F70" w:rsidP="00B07F70" w:rsidR="00B07F7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B07F70" w:rsidP="00B07F70" w:rsidR="00B07F7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B07F70" w:rsidP="00B07F70" w:rsidR="00B07F70" w:rsidRPr="00A8707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F2DBE" w:rsidP="00516A08" w:rsidR="005F2DBE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F2DBE" w:rsidR="005F2DB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E732E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253B6" w:rsidP="00E253B6" w:rsidR="005F2DBE" w:rsidRPr="00E253B6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E253B6">
              <w:rPr>
                <w:rFonts w:cs="Times New Roman"/>
                <w:b/>
                <w:bCs/>
                <w:sz w:val="22"/>
                <w:szCs w:val="22"/>
              </w:rPr>
              <w:t>84.592.165,78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F2DBE" w:rsidP="00516A08" w:rsidR="005F2DBE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F2DBE" w:rsidR="006A74B7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A74B7" w:rsidP="00516A08" w:rsidR="006A74B7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A74B7" w:rsidP="00516A08" w:rsidR="006A74B7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A74B7" w:rsidP="00516A08" w:rsidR="006A74B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A74B7" w:rsidP="00516A08" w:rsidR="006A74B7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A74B7" w:rsidP="00516A08" w:rsidR="006A74B7" w:rsidRPr="00112A32">
            <w:pPr>
              <w:jc w:val="right"/>
              <w:rPr>
                <w:b/>
              </w:rPr>
            </w:pP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76CAF" w:rsidP="00B76CAF" w:rsidR="006A74B7" w:rsidRPr="00EC1E76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85.250.961,04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6A74B7" w:rsidP="00516A08" w:rsidR="006A74B7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516A08" w:rsidP="00C0769E" w:rsidR="00516A08">
      <w:pPr>
        <w:pStyle w:val="TableContents"/>
        <w:rPr>
          <w:rFonts w:cs="Times New Roman"/>
          <w:bCs/>
          <w:sz w:val="22"/>
          <w:szCs w:val="22"/>
        </w:rPr>
      </w:pPr>
    </w:p>
    <w:p w:rsidRDefault="00516A08" w:rsidP="00C0769E" w:rsidR="00516A08">
      <w:pPr>
        <w:pStyle w:val="TableContents"/>
        <w:rPr>
          <w:rFonts w:cs="Times New Roman"/>
          <w:bCs/>
        </w:rPr>
      </w:pPr>
    </w:p>
    <w:p w:rsidRDefault="00467379" w:rsidP="00C0769E" w:rsidR="00467379" w:rsidRPr="00467379">
      <w:pPr>
        <w:pStyle w:val="TableContents"/>
        <w:rPr>
          <w:rFonts w:cs="Times New Roman"/>
          <w:bCs/>
        </w:rPr>
      </w:pPr>
    </w:p>
    <w:p w:rsidRDefault="00467379" w:rsidP="00467379" w:rsidR="00467379" w:rsidRPr="003726DD">
      <w:pPr>
        <w:jc w:val="center"/>
        <w:rPr>
          <w:b/>
        </w:rPr>
      </w:pPr>
      <w:r>
        <w:rPr>
          <w:b/>
        </w:rPr>
        <w:t xml:space="preserve">III. TABLICA IZLUČNIH </w:t>
      </w:r>
      <w:r w:rsidRPr="00655B39">
        <w:rPr>
          <w:b/>
        </w:rPr>
        <w:t>PRAVA</w:t>
      </w:r>
    </w:p>
    <w:p w:rsidRDefault="00467379" w:rsidP="00467379" w:rsidR="00467379" w:rsidRPr="00467379">
      <w:pPr>
        <w:pStyle w:val="Standard"/>
        <w:tabs>
          <w:tab w:pos="4005" w:val="left"/>
        </w:tabs>
        <w:rPr>
          <w:b/>
          <w:bCs/>
        </w:rPr>
      </w:pPr>
    </w:p>
    <w:p w:rsidRDefault="00467379" w:rsidP="00467379" w:rsidR="00467379" w:rsidRPr="00467379">
      <w:pPr>
        <w:pStyle w:val="Standard"/>
        <w:tabs>
          <w:tab w:pos="4005" w:val="left"/>
        </w:tabs>
        <w:rPr>
          <w:b/>
          <w:bCs/>
        </w:rPr>
      </w:pPr>
    </w:p>
    <w:tbl>
      <w:tblPr>
        <w:tblW w:type="dxa" w:w="11860"/>
        <w:jc w:val="center"/>
        <w:tblBorders>
          <w:top w:space="0" w:sz="2" w:color="000000" w:val="single"/>
          <w:left w:space="0" w:sz="2" w:color="000000" w:val="single"/>
          <w:bottom w:space="0" w:sz="2" w:color="000000" w:val="single"/>
          <w:right w:space="0" w:sz="4" w:color="auto" w:val="single"/>
          <w:insideH w:space="0" w:sz="2" w:color="000000" w:val="single"/>
          <w:insideV w:space="0" w:sz="2" w:color="000000" w:val="single"/>
        </w:tblBorders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387"/>
        <w:gridCol w:w="1560"/>
        <w:gridCol w:w="2976"/>
        <w:gridCol w:w="4395"/>
      </w:tblGrid>
      <w:tr w:rsidTr="00E82523" w:rsidR="00E732EB" w:rsidRPr="00467379">
        <w:trPr>
          <w:trHeight w:val="230"/>
          <w:jc w:val="center"/>
        </w:trPr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32EB" w:rsidP="00F86EF2" w:rsidR="00E732EB" w:rsidRPr="00E732EB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38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32EB" w:rsidP="00521020" w:rsidR="00E732EB" w:rsidRPr="00E732E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Izlučni vjerovnik</w:t>
            </w:r>
          </w:p>
        </w:tc>
        <w:tc>
          <w:tcPr>
            <w:tcW w:type="dxa" w:w="156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32EB" w:rsidP="00521020" w:rsidR="00E732EB" w:rsidRPr="00E732E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976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32EB" w:rsidP="00521020" w:rsidR="00E732EB" w:rsidRPr="00E732E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Pravna osnova izlučnog prava</w:t>
            </w:r>
          </w:p>
        </w:tc>
        <w:tc>
          <w:tcPr>
            <w:tcW w:type="dxa" w:w="4395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32EB" w:rsidP="00521020" w:rsidR="00E732EB" w:rsidRPr="00E732E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Predmet izlučnog prava</w:t>
            </w:r>
          </w:p>
        </w:tc>
      </w:tr>
      <w:tr w:rsidTr="00E732EB" w:rsidR="00E732EB" w:rsidRPr="00467379">
        <w:trPr>
          <w:trHeight w:val="1090"/>
          <w:jc w:val="center"/>
        </w:trPr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32EB" w:rsidP="00F86EF2" w:rsidR="00E732EB" w:rsidRPr="00E732EB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01.</w:t>
            </w:r>
          </w:p>
        </w:tc>
        <w:tc>
          <w:tcPr>
            <w:tcW w:type="dxa" w:w="238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3780D" w:rsidP="0093780D" w:rsidR="0093780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2E48A6">
              <w:rPr>
                <w:rFonts w:cs="Times New Roman"/>
                <w:bCs/>
                <w:sz w:val="22"/>
                <w:szCs w:val="22"/>
              </w:rPr>
              <w:t>JADRANSKA BANKA</w:t>
            </w:r>
            <w:r>
              <w:rPr>
                <w:rFonts w:cs="Times New Roman"/>
                <w:bCs/>
                <w:sz w:val="22"/>
                <w:szCs w:val="22"/>
              </w:rPr>
              <w:t xml:space="preserve"> d.d.</w:t>
            </w:r>
          </w:p>
          <w:p w:rsidRDefault="0093780D" w:rsidP="0093780D" w:rsidR="0093780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Ante Starčevića 4</w:t>
            </w:r>
          </w:p>
          <w:p w:rsidRDefault="0093780D" w:rsidP="0093780D" w:rsidR="00E732EB" w:rsidRPr="00E732EB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Šibenik</w:t>
            </w:r>
          </w:p>
        </w:tc>
        <w:tc>
          <w:tcPr>
            <w:tcW w:type="dxa" w:w="156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3780D" w:rsidP="00F86EF2" w:rsidR="00E732EB" w:rsidRPr="00E732EB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02899494784</w:t>
            </w:r>
          </w:p>
        </w:tc>
        <w:tc>
          <w:tcPr>
            <w:tcW w:type="dxa" w:w="2976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3780D" w:rsidP="0093780D" w:rsidR="0093780D" w:rsidRPr="00E732E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Nepravomoćna presuda Općinskog suda u Šibeniku</w:t>
            </w:r>
            <w:r w:rsidRPr="00E732EB">
              <w:rPr>
                <w:rFonts w:cs="Times New Roman"/>
                <w:bCs/>
                <w:sz w:val="22"/>
                <w:szCs w:val="22"/>
              </w:rPr>
              <w:t xml:space="preserve"> br. </w:t>
            </w:r>
            <w:r>
              <w:rPr>
                <w:rFonts w:cs="Times New Roman"/>
                <w:bCs/>
                <w:sz w:val="22"/>
                <w:szCs w:val="22"/>
              </w:rPr>
              <w:t>P-479/12 i raskid Ugovora o kupoprodaji nekretnine br. OV-3278/07, te pravomoćna presuda Općinskog suda u Šibeniku br. P-356/07 kojom je utvrđeno da je ništava nagodba o podmirenju duga br. OV-3395/05 u dijelu od 97/112</w:t>
            </w:r>
          </w:p>
          <w:p w:rsidRDefault="00E732EB" w:rsidP="00F86EF2" w:rsidR="00E732EB" w:rsidRPr="00E732EB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4395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3780D" w:rsidP="00F86EF2" w:rsidR="00E732EB" w:rsidRPr="00E732EB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15/112 dijela nekretnina u naravi šume, označenih kao čest. zem. 3865/2 vinograd od 1.582 m2, čest. zem. 3865/3 pašnjak od 290 m2, čest. zem. 3868 neplodno, čest. zem. 3865/15 šuma od 1.213 m2, čest. zem. 3865/16 pašnjak od 418 m2, čest. zem. 3865/17 šuma od 4.126 m2, čest. zem. 3865/18 šuma od 4.708 m2, čest. zem. 3865/19 šuma od 13.587 m2, izuzev dijela na kojem je izgrađena samoposluga i kafić, sve u zk. ul. 5180 k.o. Donje Polje</w:t>
            </w:r>
            <w:r w:rsidR="00E732EB" w:rsidRPr="00E732EB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Default="00775B0D" w:rsidP="009A5D24" w:rsidR="00775B0D">
      <w:pPr>
        <w:rPr>
          <w:rFonts w:cs="Times New Roman"/>
          <w:bCs/>
          <w:sz w:val="22"/>
          <w:szCs w:val="22"/>
        </w:rPr>
      </w:pPr>
    </w:p>
    <w:p w:rsidRDefault="00F1681E" w:rsidP="009A5D24" w:rsidR="00F1681E">
      <w:pPr>
        <w:rPr>
          <w:rFonts w:cs="Times New Roman"/>
          <w:bCs/>
          <w:sz w:val="22"/>
          <w:szCs w:val="22"/>
        </w:rPr>
      </w:pPr>
    </w:p>
    <w:p w:rsidRDefault="00F1681E" w:rsidP="009A5D24" w:rsidR="00F1681E" w:rsidRPr="00AE065B">
      <w:pPr>
        <w:rPr>
          <w:rFonts w:cs="Times New Roman"/>
          <w:bCs/>
          <w:sz w:val="22"/>
          <w:szCs w:val="22"/>
        </w:rPr>
      </w:pPr>
    </w:p>
    <w:p w:rsidRDefault="009A5D24" w:rsidP="009A5D24" w:rsidR="00775B0D" w:rsidRPr="00A8707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>U Zagrebu,</w:t>
      </w:r>
      <w:r w:rsidR="00365F9A">
        <w:rPr>
          <w:rFonts w:cs="Times New Roman"/>
          <w:bCs/>
          <w:sz w:val="22"/>
          <w:szCs w:val="22"/>
        </w:rPr>
        <w:t xml:space="preserve"> </w:t>
      </w:r>
      <w:r w:rsidR="00783A8C">
        <w:rPr>
          <w:rFonts w:cs="Times New Roman"/>
          <w:bCs/>
          <w:sz w:val="22"/>
          <w:szCs w:val="22"/>
        </w:rPr>
        <w:t>9. veljače</w:t>
      </w:r>
      <w:r w:rsidR="00365F9A">
        <w:rPr>
          <w:rFonts w:cs="Times New Roman"/>
          <w:bCs/>
          <w:sz w:val="22"/>
          <w:szCs w:val="22"/>
        </w:rPr>
        <w:t xml:space="preserve"> 2017. g.</w:t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</w:p>
    <w:p w:rsidRDefault="00775B0D" w:rsidP="009A5D24" w:rsidR="00775B0D" w:rsidRPr="00A8707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</w:p>
    <w:p w:rsidRDefault="00775B0D" w:rsidP="009A5D24" w:rsidR="009A5D24" w:rsidRPr="00A8707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  <w:t xml:space="preserve">   </w:t>
      </w:r>
      <w:r w:rsidR="009A5D24" w:rsidRPr="00A87074">
        <w:rPr>
          <w:rFonts w:cs="Times New Roman"/>
          <w:bCs/>
          <w:sz w:val="22"/>
          <w:szCs w:val="22"/>
        </w:rPr>
        <w:t>Stečajni upravitelj</w:t>
      </w:r>
    </w:p>
    <w:p w:rsidRDefault="009A5D24" w:rsidP="00783A8C" w:rsidR="00464E49" w:rsidRPr="00783A8C">
      <w:pPr>
        <w:rPr>
          <w:rFonts w:cs="Times New Roman" w:eastAsia="Times New Roman"/>
          <w:color w:val="000000"/>
          <w:kern w:val="0"/>
          <w:sz w:val="22"/>
          <w:szCs w:val="22"/>
        </w:rPr>
      </w:pP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="00365F9A">
        <w:rPr>
          <w:rFonts w:cs="Times New Roman"/>
          <w:sz w:val="22"/>
          <w:szCs w:val="22"/>
        </w:rPr>
        <w:tab/>
      </w:r>
      <w:r w:rsidR="00365F9A">
        <w:rPr>
          <w:rFonts w:cs="Times New Roman"/>
          <w:sz w:val="22"/>
          <w:szCs w:val="22"/>
        </w:rPr>
        <w:tab/>
        <w:t xml:space="preserve">           </w:t>
      </w:r>
      <w:r w:rsidR="00C868CD">
        <w:rPr>
          <w:rFonts w:cs="Times New Roman"/>
          <w:sz w:val="22"/>
          <w:szCs w:val="22"/>
        </w:rPr>
        <w:t xml:space="preserve"> o</w:t>
      </w:r>
      <w:r w:rsidR="00D357A4">
        <w:rPr>
          <w:rFonts w:cs="Times New Roman"/>
          <w:sz w:val="22"/>
          <w:szCs w:val="22"/>
        </w:rPr>
        <w:t>dv</w:t>
      </w:r>
      <w:r w:rsidR="00365F9A">
        <w:rPr>
          <w:rFonts w:cs="Times New Roman"/>
          <w:sz w:val="22"/>
          <w:szCs w:val="22"/>
        </w:rPr>
        <w:t>j</w:t>
      </w:r>
      <w:r w:rsidR="00D357A4">
        <w:rPr>
          <w:rFonts w:cs="Times New Roman"/>
          <w:sz w:val="22"/>
          <w:szCs w:val="22"/>
        </w:rPr>
        <w:t>.</w:t>
      </w:r>
      <w:r w:rsidR="00365F9A">
        <w:rPr>
          <w:rFonts w:cs="Times New Roman"/>
          <w:sz w:val="22"/>
          <w:szCs w:val="22"/>
        </w:rPr>
        <w:t xml:space="preserve"> </w:t>
      </w:r>
      <w:r w:rsidRPr="00A87074">
        <w:rPr>
          <w:rFonts w:cs="Times New Roman"/>
          <w:sz w:val="22"/>
          <w:szCs w:val="22"/>
        </w:rPr>
        <w:t>Rajka Jagmarević</w:t>
      </w:r>
    </w:p>
    <w:sectPr w:rsidSect="00350E6E" w:rsidR="00464E49" w:rsidRPr="00783A8C">
      <w:headerReference w:type="default" r:id="rId10"/>
      <w:pgSz w:orient="landscape" w:h="11905" w:w="16837"/>
      <w:pgMar w:gutter="0" w:footer="720" w:header="720" w:left="720" w:bottom="720" w:right="720" w:top="720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4C4E" w:rsidR="00B74C4E">
      <w:r>
        <w:separator/>
      </w:r>
    </w:p>
  </w:endnote>
  <w:endnote w:id="0" w:type="continuationSeparator">
    <w:p w:rsidRDefault="00B74C4E" w:rsidR="00B74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tar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4C4E" w:rsidR="00B74C4E">
      <w:r>
        <w:rPr>
          <w:color w:val="000000"/>
        </w:rPr>
        <w:separator/>
      </w:r>
    </w:p>
  </w:footnote>
  <w:footnote w:id="0" w:type="continuationSeparator">
    <w:p w:rsidRDefault="00B74C4E" w:rsidR="00B74C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BBA" w:rsidP="006416F9" w:rsidR="004D7BBA">
    <w:pPr>
      <w:pStyle w:val="Zaglavlje"/>
      <w:tabs>
        <w:tab w:pos="4536" w:val="clear"/>
        <w:tab w:pos="9072" w:val="clear"/>
        <w:tab w:pos="103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0A7020"/>
    <w:multiLevelType w:val="hybridMultilevel"/>
    <w:tmpl w:val="6CF0BC04"/>
    <w:lvl w:tplc="6E38E2A4" w:ilvl="0">
      <w:start w:val="5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B5339A"/>
    <w:multiLevelType w:val="hybridMultilevel"/>
    <w:tmpl w:val="3F760D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D90254"/>
    <w:multiLevelType w:val="hybridMultilevel"/>
    <w:tmpl w:val="D88875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C768F2"/>
    <w:multiLevelType w:val="hybridMultilevel"/>
    <w:tmpl w:val="BB2AC640"/>
    <w:lvl w:tplc="13C0F2E4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5C33EAA"/>
    <w:multiLevelType w:val="hybridMultilevel"/>
    <w:tmpl w:val="94F4BB5A"/>
    <w:lvl w:tplc="8ECA45C8" w:ilvl="0">
      <w:start w:val="1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009391F"/>
    <w:multiLevelType w:val="hybridMultilevel"/>
    <w:tmpl w:val="524EEC44"/>
    <w:lvl w:tplc="22883D98" w:ilvl="0">
      <w:start w:val="16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5E715C"/>
    <w:multiLevelType w:val="hybridMultilevel"/>
    <w:tmpl w:val="CA9083E4"/>
    <w:lvl w:tplc="1EA27ADC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E49"/>
    <w:rsid w:val="0000238C"/>
    <w:rsid w:val="0000772A"/>
    <w:rsid w:val="00013757"/>
    <w:rsid w:val="00013A41"/>
    <w:rsid w:val="0001511B"/>
    <w:rsid w:val="00015FD1"/>
    <w:rsid w:val="00030B5E"/>
    <w:rsid w:val="0003295E"/>
    <w:rsid w:val="00043E19"/>
    <w:rsid w:val="000551B0"/>
    <w:rsid w:val="00057967"/>
    <w:rsid w:val="000645A8"/>
    <w:rsid w:val="00065861"/>
    <w:rsid w:val="00066C7F"/>
    <w:rsid w:val="000716B0"/>
    <w:rsid w:val="00072598"/>
    <w:rsid w:val="000821A8"/>
    <w:rsid w:val="00084DA4"/>
    <w:rsid w:val="000879C0"/>
    <w:rsid w:val="00091201"/>
    <w:rsid w:val="00093C8A"/>
    <w:rsid w:val="000A21C7"/>
    <w:rsid w:val="000A72D5"/>
    <w:rsid w:val="000B1897"/>
    <w:rsid w:val="000B56E0"/>
    <w:rsid w:val="000C55FB"/>
    <w:rsid w:val="000C59BF"/>
    <w:rsid w:val="000D0C40"/>
    <w:rsid w:val="000D4F7F"/>
    <w:rsid w:val="000E2855"/>
    <w:rsid w:val="000F04F7"/>
    <w:rsid w:val="000F1758"/>
    <w:rsid w:val="000F2847"/>
    <w:rsid w:val="00104B96"/>
    <w:rsid w:val="001070BA"/>
    <w:rsid w:val="00107317"/>
    <w:rsid w:val="001118B1"/>
    <w:rsid w:val="001125D8"/>
    <w:rsid w:val="00112A32"/>
    <w:rsid w:val="00115C2F"/>
    <w:rsid w:val="00117F35"/>
    <w:rsid w:val="00120D9A"/>
    <w:rsid w:val="00121B56"/>
    <w:rsid w:val="00125A08"/>
    <w:rsid w:val="00134018"/>
    <w:rsid w:val="00134B8D"/>
    <w:rsid w:val="00141225"/>
    <w:rsid w:val="00142FC2"/>
    <w:rsid w:val="0014785E"/>
    <w:rsid w:val="00154D8E"/>
    <w:rsid w:val="00154F1F"/>
    <w:rsid w:val="00157A2E"/>
    <w:rsid w:val="00157F59"/>
    <w:rsid w:val="00162B76"/>
    <w:rsid w:val="00163A93"/>
    <w:rsid w:val="00163CC6"/>
    <w:rsid w:val="0017209C"/>
    <w:rsid w:val="00177A3E"/>
    <w:rsid w:val="00180FCF"/>
    <w:rsid w:val="0018232B"/>
    <w:rsid w:val="001845A1"/>
    <w:rsid w:val="0019190E"/>
    <w:rsid w:val="00194403"/>
    <w:rsid w:val="001A03A6"/>
    <w:rsid w:val="001A1BAA"/>
    <w:rsid w:val="001A52F4"/>
    <w:rsid w:val="001B0985"/>
    <w:rsid w:val="001B10C4"/>
    <w:rsid w:val="001B3D69"/>
    <w:rsid w:val="001B45FD"/>
    <w:rsid w:val="001B55B9"/>
    <w:rsid w:val="001C0B15"/>
    <w:rsid w:val="001C1750"/>
    <w:rsid w:val="001C26A7"/>
    <w:rsid w:val="001C5618"/>
    <w:rsid w:val="001C5C62"/>
    <w:rsid w:val="001C60D7"/>
    <w:rsid w:val="001C66FF"/>
    <w:rsid w:val="001D3E44"/>
    <w:rsid w:val="001D4F68"/>
    <w:rsid w:val="001D6333"/>
    <w:rsid w:val="001E6026"/>
    <w:rsid w:val="001F13A3"/>
    <w:rsid w:val="001F166B"/>
    <w:rsid w:val="001F238E"/>
    <w:rsid w:val="001F2B3A"/>
    <w:rsid w:val="001F49C4"/>
    <w:rsid w:val="0020115D"/>
    <w:rsid w:val="0020206D"/>
    <w:rsid w:val="00202E9E"/>
    <w:rsid w:val="00202F60"/>
    <w:rsid w:val="0020422F"/>
    <w:rsid w:val="002062FC"/>
    <w:rsid w:val="0021660C"/>
    <w:rsid w:val="002205D4"/>
    <w:rsid w:val="00222B6E"/>
    <w:rsid w:val="0022330D"/>
    <w:rsid w:val="002269A2"/>
    <w:rsid w:val="00226A8E"/>
    <w:rsid w:val="00227007"/>
    <w:rsid w:val="0023141C"/>
    <w:rsid w:val="002323E4"/>
    <w:rsid w:val="00235C93"/>
    <w:rsid w:val="00236C1E"/>
    <w:rsid w:val="002401B9"/>
    <w:rsid w:val="0024029D"/>
    <w:rsid w:val="00244549"/>
    <w:rsid w:val="00244994"/>
    <w:rsid w:val="0024683F"/>
    <w:rsid w:val="00247938"/>
    <w:rsid w:val="00247C01"/>
    <w:rsid w:val="00251267"/>
    <w:rsid w:val="00252456"/>
    <w:rsid w:val="00252DD4"/>
    <w:rsid w:val="002534E9"/>
    <w:rsid w:val="0025666B"/>
    <w:rsid w:val="00260162"/>
    <w:rsid w:val="00266F1D"/>
    <w:rsid w:val="002729B9"/>
    <w:rsid w:val="0027419B"/>
    <w:rsid w:val="00275A51"/>
    <w:rsid w:val="00277919"/>
    <w:rsid w:val="00283A29"/>
    <w:rsid w:val="00283E5C"/>
    <w:rsid w:val="00290FA1"/>
    <w:rsid w:val="00291961"/>
    <w:rsid w:val="00295C51"/>
    <w:rsid w:val="002A3F86"/>
    <w:rsid w:val="002A513E"/>
    <w:rsid w:val="002A5195"/>
    <w:rsid w:val="002A5652"/>
    <w:rsid w:val="002A7442"/>
    <w:rsid w:val="002B1738"/>
    <w:rsid w:val="002B598F"/>
    <w:rsid w:val="002B66A4"/>
    <w:rsid w:val="002B7A09"/>
    <w:rsid w:val="002B7B25"/>
    <w:rsid w:val="002C0907"/>
    <w:rsid w:val="002C1016"/>
    <w:rsid w:val="002C1752"/>
    <w:rsid w:val="002C7F3A"/>
    <w:rsid w:val="002E1114"/>
    <w:rsid w:val="002E48A6"/>
    <w:rsid w:val="002E5734"/>
    <w:rsid w:val="002E66A4"/>
    <w:rsid w:val="002F0D1B"/>
    <w:rsid w:val="002F39E1"/>
    <w:rsid w:val="002F5CE8"/>
    <w:rsid w:val="002F5CED"/>
    <w:rsid w:val="002F6992"/>
    <w:rsid w:val="00301901"/>
    <w:rsid w:val="00302997"/>
    <w:rsid w:val="0031134D"/>
    <w:rsid w:val="003166E0"/>
    <w:rsid w:val="00317962"/>
    <w:rsid w:val="00317F3F"/>
    <w:rsid w:val="0032144C"/>
    <w:rsid w:val="0032383D"/>
    <w:rsid w:val="00323A99"/>
    <w:rsid w:val="00325418"/>
    <w:rsid w:val="00332B1C"/>
    <w:rsid w:val="00341912"/>
    <w:rsid w:val="00342EC5"/>
    <w:rsid w:val="00344C18"/>
    <w:rsid w:val="00350E6E"/>
    <w:rsid w:val="00354CA4"/>
    <w:rsid w:val="00364631"/>
    <w:rsid w:val="00365F9A"/>
    <w:rsid w:val="003661D6"/>
    <w:rsid w:val="0037038C"/>
    <w:rsid w:val="0037284C"/>
    <w:rsid w:val="00375953"/>
    <w:rsid w:val="00380D69"/>
    <w:rsid w:val="00381760"/>
    <w:rsid w:val="00381DBD"/>
    <w:rsid w:val="00382A89"/>
    <w:rsid w:val="0038643D"/>
    <w:rsid w:val="00390450"/>
    <w:rsid w:val="00391195"/>
    <w:rsid w:val="00396620"/>
    <w:rsid w:val="00396B11"/>
    <w:rsid w:val="00396DAF"/>
    <w:rsid w:val="003A008D"/>
    <w:rsid w:val="003A2FE7"/>
    <w:rsid w:val="003A576C"/>
    <w:rsid w:val="003A7362"/>
    <w:rsid w:val="003A7B83"/>
    <w:rsid w:val="003B0AB6"/>
    <w:rsid w:val="003B71EB"/>
    <w:rsid w:val="003C54C9"/>
    <w:rsid w:val="003C6A84"/>
    <w:rsid w:val="003C7D7A"/>
    <w:rsid w:val="003C7D9A"/>
    <w:rsid w:val="003C7EB7"/>
    <w:rsid w:val="003D24F2"/>
    <w:rsid w:val="003D3470"/>
    <w:rsid w:val="003D45BD"/>
    <w:rsid w:val="003D4BCE"/>
    <w:rsid w:val="003D7478"/>
    <w:rsid w:val="003E619C"/>
    <w:rsid w:val="003F0C3E"/>
    <w:rsid w:val="003F0FF1"/>
    <w:rsid w:val="003F3021"/>
    <w:rsid w:val="003F4318"/>
    <w:rsid w:val="003F5592"/>
    <w:rsid w:val="003F642A"/>
    <w:rsid w:val="003F7841"/>
    <w:rsid w:val="00401B43"/>
    <w:rsid w:val="00403895"/>
    <w:rsid w:val="004065F9"/>
    <w:rsid w:val="0040673F"/>
    <w:rsid w:val="00413261"/>
    <w:rsid w:val="004142D1"/>
    <w:rsid w:val="00417296"/>
    <w:rsid w:val="0041745B"/>
    <w:rsid w:val="0042093F"/>
    <w:rsid w:val="004230C0"/>
    <w:rsid w:val="00425BD5"/>
    <w:rsid w:val="0043054F"/>
    <w:rsid w:val="00436AF3"/>
    <w:rsid w:val="004407E9"/>
    <w:rsid w:val="004418B5"/>
    <w:rsid w:val="004422D3"/>
    <w:rsid w:val="004428F9"/>
    <w:rsid w:val="004430AB"/>
    <w:rsid w:val="00446706"/>
    <w:rsid w:val="00446A47"/>
    <w:rsid w:val="00447DE4"/>
    <w:rsid w:val="00452E1F"/>
    <w:rsid w:val="00454C03"/>
    <w:rsid w:val="0045612B"/>
    <w:rsid w:val="00456CE2"/>
    <w:rsid w:val="004570D1"/>
    <w:rsid w:val="00463381"/>
    <w:rsid w:val="00464E49"/>
    <w:rsid w:val="00466FDC"/>
    <w:rsid w:val="00467379"/>
    <w:rsid w:val="00467803"/>
    <w:rsid w:val="0047079F"/>
    <w:rsid w:val="00471550"/>
    <w:rsid w:val="004743BE"/>
    <w:rsid w:val="00482DC0"/>
    <w:rsid w:val="00483774"/>
    <w:rsid w:val="00485847"/>
    <w:rsid w:val="004900D7"/>
    <w:rsid w:val="0049116F"/>
    <w:rsid w:val="00494970"/>
    <w:rsid w:val="00497125"/>
    <w:rsid w:val="0049778D"/>
    <w:rsid w:val="00497C0E"/>
    <w:rsid w:val="004A3D86"/>
    <w:rsid w:val="004B31FA"/>
    <w:rsid w:val="004B49F4"/>
    <w:rsid w:val="004B6381"/>
    <w:rsid w:val="004B64C7"/>
    <w:rsid w:val="004B7EEF"/>
    <w:rsid w:val="004C31CD"/>
    <w:rsid w:val="004C53CA"/>
    <w:rsid w:val="004C7B9B"/>
    <w:rsid w:val="004D2BFD"/>
    <w:rsid w:val="004D7BBA"/>
    <w:rsid w:val="004E041F"/>
    <w:rsid w:val="004E20B0"/>
    <w:rsid w:val="004E29BB"/>
    <w:rsid w:val="004F2791"/>
    <w:rsid w:val="004F4F3C"/>
    <w:rsid w:val="004F5533"/>
    <w:rsid w:val="004F5881"/>
    <w:rsid w:val="00503279"/>
    <w:rsid w:val="00503826"/>
    <w:rsid w:val="00507994"/>
    <w:rsid w:val="0051221D"/>
    <w:rsid w:val="00512AC5"/>
    <w:rsid w:val="00513A1A"/>
    <w:rsid w:val="00516A08"/>
    <w:rsid w:val="00521020"/>
    <w:rsid w:val="005229C1"/>
    <w:rsid w:val="005230D8"/>
    <w:rsid w:val="00524EC7"/>
    <w:rsid w:val="0053297D"/>
    <w:rsid w:val="005337C1"/>
    <w:rsid w:val="0053573F"/>
    <w:rsid w:val="00536874"/>
    <w:rsid w:val="00536DCB"/>
    <w:rsid w:val="00537A22"/>
    <w:rsid w:val="005400B9"/>
    <w:rsid w:val="00541072"/>
    <w:rsid w:val="005466C1"/>
    <w:rsid w:val="00556096"/>
    <w:rsid w:val="005565BB"/>
    <w:rsid w:val="005575B4"/>
    <w:rsid w:val="005641BC"/>
    <w:rsid w:val="00565442"/>
    <w:rsid w:val="00567C39"/>
    <w:rsid w:val="00567D3F"/>
    <w:rsid w:val="00572258"/>
    <w:rsid w:val="00572FAE"/>
    <w:rsid w:val="005733A6"/>
    <w:rsid w:val="00573A90"/>
    <w:rsid w:val="00576359"/>
    <w:rsid w:val="00577715"/>
    <w:rsid w:val="00581584"/>
    <w:rsid w:val="005823E4"/>
    <w:rsid w:val="00586201"/>
    <w:rsid w:val="005919BA"/>
    <w:rsid w:val="00593040"/>
    <w:rsid w:val="005A1311"/>
    <w:rsid w:val="005A1488"/>
    <w:rsid w:val="005A1B76"/>
    <w:rsid w:val="005A530B"/>
    <w:rsid w:val="005B03EE"/>
    <w:rsid w:val="005B06FA"/>
    <w:rsid w:val="005B19DF"/>
    <w:rsid w:val="005B4254"/>
    <w:rsid w:val="005C0345"/>
    <w:rsid w:val="005C1549"/>
    <w:rsid w:val="005C1F79"/>
    <w:rsid w:val="005C202E"/>
    <w:rsid w:val="005C2A37"/>
    <w:rsid w:val="005C657A"/>
    <w:rsid w:val="005C72E3"/>
    <w:rsid w:val="005D116D"/>
    <w:rsid w:val="005D53AE"/>
    <w:rsid w:val="005D6493"/>
    <w:rsid w:val="005E32EE"/>
    <w:rsid w:val="005E3D3F"/>
    <w:rsid w:val="005E4B3C"/>
    <w:rsid w:val="005E5A7E"/>
    <w:rsid w:val="005E74E0"/>
    <w:rsid w:val="005F11D0"/>
    <w:rsid w:val="005F1E08"/>
    <w:rsid w:val="005F2DBE"/>
    <w:rsid w:val="005F3730"/>
    <w:rsid w:val="005F4023"/>
    <w:rsid w:val="005F6D6D"/>
    <w:rsid w:val="00601336"/>
    <w:rsid w:val="00612FBE"/>
    <w:rsid w:val="00615F3F"/>
    <w:rsid w:val="00640812"/>
    <w:rsid w:val="006416F9"/>
    <w:rsid w:val="0064444C"/>
    <w:rsid w:val="00644FF0"/>
    <w:rsid w:val="00645F70"/>
    <w:rsid w:val="006467DA"/>
    <w:rsid w:val="00646F7E"/>
    <w:rsid w:val="00647A49"/>
    <w:rsid w:val="00647B4A"/>
    <w:rsid w:val="00651DA8"/>
    <w:rsid w:val="00654DBB"/>
    <w:rsid w:val="00660C7D"/>
    <w:rsid w:val="00661E6D"/>
    <w:rsid w:val="00663A3C"/>
    <w:rsid w:val="006703DC"/>
    <w:rsid w:val="00670F61"/>
    <w:rsid w:val="00676282"/>
    <w:rsid w:val="0067709F"/>
    <w:rsid w:val="0068008F"/>
    <w:rsid w:val="00681234"/>
    <w:rsid w:val="00681BA6"/>
    <w:rsid w:val="00682354"/>
    <w:rsid w:val="00682A0F"/>
    <w:rsid w:val="006833BC"/>
    <w:rsid w:val="00693124"/>
    <w:rsid w:val="0069388A"/>
    <w:rsid w:val="006948FB"/>
    <w:rsid w:val="00695FB4"/>
    <w:rsid w:val="00697C6B"/>
    <w:rsid w:val="006A2B06"/>
    <w:rsid w:val="006A74AC"/>
    <w:rsid w:val="006A74B7"/>
    <w:rsid w:val="006B0A9D"/>
    <w:rsid w:val="006B0D75"/>
    <w:rsid w:val="006B7A78"/>
    <w:rsid w:val="006C63FC"/>
    <w:rsid w:val="006D006F"/>
    <w:rsid w:val="006D0AB5"/>
    <w:rsid w:val="006D5286"/>
    <w:rsid w:val="006D5B85"/>
    <w:rsid w:val="006D7E0A"/>
    <w:rsid w:val="006E04BE"/>
    <w:rsid w:val="006E310F"/>
    <w:rsid w:val="006E3367"/>
    <w:rsid w:val="006E4B02"/>
    <w:rsid w:val="006E4B88"/>
    <w:rsid w:val="006E5EC5"/>
    <w:rsid w:val="006E5F56"/>
    <w:rsid w:val="006E7654"/>
    <w:rsid w:val="006E7667"/>
    <w:rsid w:val="006F059B"/>
    <w:rsid w:val="006F077D"/>
    <w:rsid w:val="006F2531"/>
    <w:rsid w:val="006F604D"/>
    <w:rsid w:val="00700243"/>
    <w:rsid w:val="00702D64"/>
    <w:rsid w:val="00703509"/>
    <w:rsid w:val="00704929"/>
    <w:rsid w:val="00705A13"/>
    <w:rsid w:val="00705BD6"/>
    <w:rsid w:val="00707918"/>
    <w:rsid w:val="00710541"/>
    <w:rsid w:val="00714A6F"/>
    <w:rsid w:val="007160F5"/>
    <w:rsid w:val="00716106"/>
    <w:rsid w:val="00716E71"/>
    <w:rsid w:val="007208E8"/>
    <w:rsid w:val="00721A98"/>
    <w:rsid w:val="0072322D"/>
    <w:rsid w:val="00725A7B"/>
    <w:rsid w:val="00730BFB"/>
    <w:rsid w:val="007311F6"/>
    <w:rsid w:val="00733044"/>
    <w:rsid w:val="0073655C"/>
    <w:rsid w:val="00736B00"/>
    <w:rsid w:val="00737D55"/>
    <w:rsid w:val="00741299"/>
    <w:rsid w:val="007422A4"/>
    <w:rsid w:val="00742899"/>
    <w:rsid w:val="007433D2"/>
    <w:rsid w:val="00747D0A"/>
    <w:rsid w:val="0075594E"/>
    <w:rsid w:val="0075656E"/>
    <w:rsid w:val="00757123"/>
    <w:rsid w:val="0076020B"/>
    <w:rsid w:val="0076267E"/>
    <w:rsid w:val="007670B2"/>
    <w:rsid w:val="007716D9"/>
    <w:rsid w:val="007749E0"/>
    <w:rsid w:val="00775B0D"/>
    <w:rsid w:val="007804F7"/>
    <w:rsid w:val="00783A8C"/>
    <w:rsid w:val="00785786"/>
    <w:rsid w:val="00787A48"/>
    <w:rsid w:val="007908F4"/>
    <w:rsid w:val="00793EA2"/>
    <w:rsid w:val="0079556C"/>
    <w:rsid w:val="007960D2"/>
    <w:rsid w:val="00796851"/>
    <w:rsid w:val="007A5952"/>
    <w:rsid w:val="007A5A5D"/>
    <w:rsid w:val="007B11DF"/>
    <w:rsid w:val="007B3ECB"/>
    <w:rsid w:val="007B6C42"/>
    <w:rsid w:val="007C34E0"/>
    <w:rsid w:val="007C3E16"/>
    <w:rsid w:val="007C44AB"/>
    <w:rsid w:val="007C45D6"/>
    <w:rsid w:val="007C6E92"/>
    <w:rsid w:val="007D076B"/>
    <w:rsid w:val="007D2AA6"/>
    <w:rsid w:val="007D3BF5"/>
    <w:rsid w:val="007D5206"/>
    <w:rsid w:val="007D58F8"/>
    <w:rsid w:val="007D6B3E"/>
    <w:rsid w:val="007E0342"/>
    <w:rsid w:val="007E0789"/>
    <w:rsid w:val="007E1C5A"/>
    <w:rsid w:val="007E37FC"/>
    <w:rsid w:val="007E5244"/>
    <w:rsid w:val="007F02FF"/>
    <w:rsid w:val="007F1480"/>
    <w:rsid w:val="007F3B9A"/>
    <w:rsid w:val="007F63EF"/>
    <w:rsid w:val="007F63FF"/>
    <w:rsid w:val="007F7098"/>
    <w:rsid w:val="007F70A9"/>
    <w:rsid w:val="007F7D98"/>
    <w:rsid w:val="00801191"/>
    <w:rsid w:val="00807456"/>
    <w:rsid w:val="00812EA9"/>
    <w:rsid w:val="008130D1"/>
    <w:rsid w:val="00813CA0"/>
    <w:rsid w:val="00813FB1"/>
    <w:rsid w:val="00814FE0"/>
    <w:rsid w:val="008217B6"/>
    <w:rsid w:val="00821ADB"/>
    <w:rsid w:val="00821B00"/>
    <w:rsid w:val="00827AA4"/>
    <w:rsid w:val="008324F5"/>
    <w:rsid w:val="008338E6"/>
    <w:rsid w:val="008345DD"/>
    <w:rsid w:val="00840F23"/>
    <w:rsid w:val="008416D6"/>
    <w:rsid w:val="00843448"/>
    <w:rsid w:val="00844E74"/>
    <w:rsid w:val="008462BC"/>
    <w:rsid w:val="00846960"/>
    <w:rsid w:val="0084718D"/>
    <w:rsid w:val="00851337"/>
    <w:rsid w:val="008548B8"/>
    <w:rsid w:val="00857381"/>
    <w:rsid w:val="008577FC"/>
    <w:rsid w:val="00861790"/>
    <w:rsid w:val="008636A4"/>
    <w:rsid w:val="00866171"/>
    <w:rsid w:val="00872ADC"/>
    <w:rsid w:val="00873162"/>
    <w:rsid w:val="00875DB5"/>
    <w:rsid w:val="00876E95"/>
    <w:rsid w:val="00880166"/>
    <w:rsid w:val="00882788"/>
    <w:rsid w:val="008844D5"/>
    <w:rsid w:val="00887054"/>
    <w:rsid w:val="0088708F"/>
    <w:rsid w:val="0088754A"/>
    <w:rsid w:val="00892019"/>
    <w:rsid w:val="00894F90"/>
    <w:rsid w:val="008A1AF6"/>
    <w:rsid w:val="008A2FE0"/>
    <w:rsid w:val="008B34A8"/>
    <w:rsid w:val="008C2E53"/>
    <w:rsid w:val="008D064B"/>
    <w:rsid w:val="008D1AD3"/>
    <w:rsid w:val="008E1942"/>
    <w:rsid w:val="008E6737"/>
    <w:rsid w:val="008E6E39"/>
    <w:rsid w:val="008F1AE1"/>
    <w:rsid w:val="008F3A7F"/>
    <w:rsid w:val="008F77BB"/>
    <w:rsid w:val="0090723D"/>
    <w:rsid w:val="0091070F"/>
    <w:rsid w:val="00910C3A"/>
    <w:rsid w:val="00911CD8"/>
    <w:rsid w:val="009175FD"/>
    <w:rsid w:val="00917CAD"/>
    <w:rsid w:val="009203DC"/>
    <w:rsid w:val="00920A11"/>
    <w:rsid w:val="00923902"/>
    <w:rsid w:val="00926B1D"/>
    <w:rsid w:val="00935DE2"/>
    <w:rsid w:val="0093780D"/>
    <w:rsid w:val="009513AF"/>
    <w:rsid w:val="0095252A"/>
    <w:rsid w:val="00952D48"/>
    <w:rsid w:val="00952E33"/>
    <w:rsid w:val="00956885"/>
    <w:rsid w:val="00956889"/>
    <w:rsid w:val="00962AED"/>
    <w:rsid w:val="00963113"/>
    <w:rsid w:val="009631FE"/>
    <w:rsid w:val="009663DA"/>
    <w:rsid w:val="009711F7"/>
    <w:rsid w:val="00971836"/>
    <w:rsid w:val="00971AB5"/>
    <w:rsid w:val="00974051"/>
    <w:rsid w:val="00984ECB"/>
    <w:rsid w:val="00987CD0"/>
    <w:rsid w:val="00991C73"/>
    <w:rsid w:val="00994BF2"/>
    <w:rsid w:val="009A0719"/>
    <w:rsid w:val="009A4937"/>
    <w:rsid w:val="009A5D24"/>
    <w:rsid w:val="009A5DBC"/>
    <w:rsid w:val="009B05E9"/>
    <w:rsid w:val="009C19EF"/>
    <w:rsid w:val="009D2915"/>
    <w:rsid w:val="009D4A4B"/>
    <w:rsid w:val="009E1C71"/>
    <w:rsid w:val="009E470F"/>
    <w:rsid w:val="009F13F2"/>
    <w:rsid w:val="009F44F4"/>
    <w:rsid w:val="00A02729"/>
    <w:rsid w:val="00A072BC"/>
    <w:rsid w:val="00A126E5"/>
    <w:rsid w:val="00A1542F"/>
    <w:rsid w:val="00A16ACD"/>
    <w:rsid w:val="00A175A5"/>
    <w:rsid w:val="00A20713"/>
    <w:rsid w:val="00A20C85"/>
    <w:rsid w:val="00A23242"/>
    <w:rsid w:val="00A249C1"/>
    <w:rsid w:val="00A24EF0"/>
    <w:rsid w:val="00A251BD"/>
    <w:rsid w:val="00A27043"/>
    <w:rsid w:val="00A325A0"/>
    <w:rsid w:val="00A35261"/>
    <w:rsid w:val="00A40ECB"/>
    <w:rsid w:val="00A4153D"/>
    <w:rsid w:val="00A509DF"/>
    <w:rsid w:val="00A52EB4"/>
    <w:rsid w:val="00A54897"/>
    <w:rsid w:val="00A55529"/>
    <w:rsid w:val="00A55782"/>
    <w:rsid w:val="00A55F68"/>
    <w:rsid w:val="00A56FF2"/>
    <w:rsid w:val="00A57838"/>
    <w:rsid w:val="00A63D06"/>
    <w:rsid w:val="00A708F2"/>
    <w:rsid w:val="00A7393B"/>
    <w:rsid w:val="00A76945"/>
    <w:rsid w:val="00A80BF4"/>
    <w:rsid w:val="00A87074"/>
    <w:rsid w:val="00AA06B9"/>
    <w:rsid w:val="00AA0D20"/>
    <w:rsid w:val="00AA194A"/>
    <w:rsid w:val="00AA40CB"/>
    <w:rsid w:val="00AA5A91"/>
    <w:rsid w:val="00AA5D75"/>
    <w:rsid w:val="00AA7E59"/>
    <w:rsid w:val="00AB0A17"/>
    <w:rsid w:val="00AB7713"/>
    <w:rsid w:val="00AB78E6"/>
    <w:rsid w:val="00AC0FD2"/>
    <w:rsid w:val="00AC53C1"/>
    <w:rsid w:val="00AC5F1E"/>
    <w:rsid w:val="00AC6127"/>
    <w:rsid w:val="00AC77D3"/>
    <w:rsid w:val="00AD1E23"/>
    <w:rsid w:val="00AD4EF7"/>
    <w:rsid w:val="00AD6511"/>
    <w:rsid w:val="00AE065B"/>
    <w:rsid w:val="00AE2713"/>
    <w:rsid w:val="00AE2D5D"/>
    <w:rsid w:val="00AE6515"/>
    <w:rsid w:val="00AE6D52"/>
    <w:rsid w:val="00AE7F7E"/>
    <w:rsid w:val="00AE7F83"/>
    <w:rsid w:val="00AF3100"/>
    <w:rsid w:val="00AF4685"/>
    <w:rsid w:val="00AF6DF0"/>
    <w:rsid w:val="00AF79DE"/>
    <w:rsid w:val="00B01B65"/>
    <w:rsid w:val="00B07F70"/>
    <w:rsid w:val="00B14A27"/>
    <w:rsid w:val="00B21968"/>
    <w:rsid w:val="00B236AA"/>
    <w:rsid w:val="00B31562"/>
    <w:rsid w:val="00B34820"/>
    <w:rsid w:val="00B34A76"/>
    <w:rsid w:val="00B36D81"/>
    <w:rsid w:val="00B370AF"/>
    <w:rsid w:val="00B40278"/>
    <w:rsid w:val="00B40811"/>
    <w:rsid w:val="00B475FC"/>
    <w:rsid w:val="00B5013A"/>
    <w:rsid w:val="00B502AE"/>
    <w:rsid w:val="00B509DB"/>
    <w:rsid w:val="00B518E4"/>
    <w:rsid w:val="00B52446"/>
    <w:rsid w:val="00B53CD9"/>
    <w:rsid w:val="00B55814"/>
    <w:rsid w:val="00B56659"/>
    <w:rsid w:val="00B57E90"/>
    <w:rsid w:val="00B61FB8"/>
    <w:rsid w:val="00B6435B"/>
    <w:rsid w:val="00B67016"/>
    <w:rsid w:val="00B71E92"/>
    <w:rsid w:val="00B71F87"/>
    <w:rsid w:val="00B723FD"/>
    <w:rsid w:val="00B74C4E"/>
    <w:rsid w:val="00B76CAF"/>
    <w:rsid w:val="00B773FF"/>
    <w:rsid w:val="00B80963"/>
    <w:rsid w:val="00B811DF"/>
    <w:rsid w:val="00B8742B"/>
    <w:rsid w:val="00B90D2E"/>
    <w:rsid w:val="00B91E78"/>
    <w:rsid w:val="00BA170B"/>
    <w:rsid w:val="00BA23C3"/>
    <w:rsid w:val="00BA2933"/>
    <w:rsid w:val="00BA2D97"/>
    <w:rsid w:val="00BA33DD"/>
    <w:rsid w:val="00BA556C"/>
    <w:rsid w:val="00BB1079"/>
    <w:rsid w:val="00BB1562"/>
    <w:rsid w:val="00BB3ABD"/>
    <w:rsid w:val="00BB412D"/>
    <w:rsid w:val="00BB4B73"/>
    <w:rsid w:val="00BB78CA"/>
    <w:rsid w:val="00BC18E8"/>
    <w:rsid w:val="00BC6DE2"/>
    <w:rsid w:val="00BC7F15"/>
    <w:rsid w:val="00BD2DA6"/>
    <w:rsid w:val="00BD4E89"/>
    <w:rsid w:val="00BD6C33"/>
    <w:rsid w:val="00BD742A"/>
    <w:rsid w:val="00BD792A"/>
    <w:rsid w:val="00BE0503"/>
    <w:rsid w:val="00BE1F43"/>
    <w:rsid w:val="00BE57F2"/>
    <w:rsid w:val="00BE6C35"/>
    <w:rsid w:val="00BF0BE0"/>
    <w:rsid w:val="00BF5928"/>
    <w:rsid w:val="00BF7F4D"/>
    <w:rsid w:val="00C006C0"/>
    <w:rsid w:val="00C00E8E"/>
    <w:rsid w:val="00C01C1F"/>
    <w:rsid w:val="00C01D2A"/>
    <w:rsid w:val="00C04E8F"/>
    <w:rsid w:val="00C06169"/>
    <w:rsid w:val="00C06FC1"/>
    <w:rsid w:val="00C07012"/>
    <w:rsid w:val="00C073BA"/>
    <w:rsid w:val="00C0769E"/>
    <w:rsid w:val="00C0792A"/>
    <w:rsid w:val="00C12462"/>
    <w:rsid w:val="00C1439D"/>
    <w:rsid w:val="00C2505A"/>
    <w:rsid w:val="00C274D8"/>
    <w:rsid w:val="00C27ED6"/>
    <w:rsid w:val="00C3241B"/>
    <w:rsid w:val="00C409DA"/>
    <w:rsid w:val="00C45410"/>
    <w:rsid w:val="00C456A2"/>
    <w:rsid w:val="00C45F21"/>
    <w:rsid w:val="00C503B2"/>
    <w:rsid w:val="00C5570B"/>
    <w:rsid w:val="00C670DF"/>
    <w:rsid w:val="00C72AF7"/>
    <w:rsid w:val="00C73CF5"/>
    <w:rsid w:val="00C77D9C"/>
    <w:rsid w:val="00C825B3"/>
    <w:rsid w:val="00C8454F"/>
    <w:rsid w:val="00C84E76"/>
    <w:rsid w:val="00C85453"/>
    <w:rsid w:val="00C868CD"/>
    <w:rsid w:val="00C96ABC"/>
    <w:rsid w:val="00C976AE"/>
    <w:rsid w:val="00CA5412"/>
    <w:rsid w:val="00CA6BD1"/>
    <w:rsid w:val="00CA7F7E"/>
    <w:rsid w:val="00CB2983"/>
    <w:rsid w:val="00CB3A04"/>
    <w:rsid w:val="00CC2E7B"/>
    <w:rsid w:val="00CC5C14"/>
    <w:rsid w:val="00CC65FC"/>
    <w:rsid w:val="00CC6C28"/>
    <w:rsid w:val="00CD371B"/>
    <w:rsid w:val="00CD59F9"/>
    <w:rsid w:val="00CD7D95"/>
    <w:rsid w:val="00CE088E"/>
    <w:rsid w:val="00CE1DFB"/>
    <w:rsid w:val="00CE2D73"/>
    <w:rsid w:val="00CE481C"/>
    <w:rsid w:val="00CF14DC"/>
    <w:rsid w:val="00CF2F42"/>
    <w:rsid w:val="00CF570F"/>
    <w:rsid w:val="00CF5C09"/>
    <w:rsid w:val="00D025AC"/>
    <w:rsid w:val="00D035BA"/>
    <w:rsid w:val="00D06564"/>
    <w:rsid w:val="00D10B7B"/>
    <w:rsid w:val="00D12971"/>
    <w:rsid w:val="00D13070"/>
    <w:rsid w:val="00D16175"/>
    <w:rsid w:val="00D21771"/>
    <w:rsid w:val="00D21B99"/>
    <w:rsid w:val="00D22DBF"/>
    <w:rsid w:val="00D30B3D"/>
    <w:rsid w:val="00D339D7"/>
    <w:rsid w:val="00D33D64"/>
    <w:rsid w:val="00D34E73"/>
    <w:rsid w:val="00D357A4"/>
    <w:rsid w:val="00D37252"/>
    <w:rsid w:val="00D4049E"/>
    <w:rsid w:val="00D422D8"/>
    <w:rsid w:val="00D42774"/>
    <w:rsid w:val="00D4346B"/>
    <w:rsid w:val="00D43E7A"/>
    <w:rsid w:val="00D44031"/>
    <w:rsid w:val="00D44335"/>
    <w:rsid w:val="00D465D9"/>
    <w:rsid w:val="00D50467"/>
    <w:rsid w:val="00D50A7C"/>
    <w:rsid w:val="00D5733C"/>
    <w:rsid w:val="00D60F75"/>
    <w:rsid w:val="00D61647"/>
    <w:rsid w:val="00D617E4"/>
    <w:rsid w:val="00D6390A"/>
    <w:rsid w:val="00D714B5"/>
    <w:rsid w:val="00D7298A"/>
    <w:rsid w:val="00D7709E"/>
    <w:rsid w:val="00D826FD"/>
    <w:rsid w:val="00D82A3D"/>
    <w:rsid w:val="00D82CF1"/>
    <w:rsid w:val="00D9272A"/>
    <w:rsid w:val="00D9405A"/>
    <w:rsid w:val="00D96C71"/>
    <w:rsid w:val="00D96C92"/>
    <w:rsid w:val="00D96F1D"/>
    <w:rsid w:val="00DA0845"/>
    <w:rsid w:val="00DA36CB"/>
    <w:rsid w:val="00DA3842"/>
    <w:rsid w:val="00DA47C4"/>
    <w:rsid w:val="00DA4F9D"/>
    <w:rsid w:val="00DA5194"/>
    <w:rsid w:val="00DA6C44"/>
    <w:rsid w:val="00DA77CB"/>
    <w:rsid w:val="00DB20FD"/>
    <w:rsid w:val="00DB29C2"/>
    <w:rsid w:val="00DB4225"/>
    <w:rsid w:val="00DC6176"/>
    <w:rsid w:val="00DC726A"/>
    <w:rsid w:val="00DD37FA"/>
    <w:rsid w:val="00DD399D"/>
    <w:rsid w:val="00DD6C03"/>
    <w:rsid w:val="00DD6C33"/>
    <w:rsid w:val="00DE0679"/>
    <w:rsid w:val="00DE1264"/>
    <w:rsid w:val="00DE32E9"/>
    <w:rsid w:val="00DE6053"/>
    <w:rsid w:val="00DF32BC"/>
    <w:rsid w:val="00DF5F39"/>
    <w:rsid w:val="00DF794E"/>
    <w:rsid w:val="00E0059C"/>
    <w:rsid w:val="00E061A4"/>
    <w:rsid w:val="00E06AA2"/>
    <w:rsid w:val="00E124BD"/>
    <w:rsid w:val="00E1284A"/>
    <w:rsid w:val="00E128EC"/>
    <w:rsid w:val="00E13329"/>
    <w:rsid w:val="00E136AB"/>
    <w:rsid w:val="00E15F39"/>
    <w:rsid w:val="00E213D3"/>
    <w:rsid w:val="00E2216E"/>
    <w:rsid w:val="00E22A13"/>
    <w:rsid w:val="00E22EEB"/>
    <w:rsid w:val="00E2343E"/>
    <w:rsid w:val="00E23A09"/>
    <w:rsid w:val="00E253B6"/>
    <w:rsid w:val="00E26A4D"/>
    <w:rsid w:val="00E26D71"/>
    <w:rsid w:val="00E271DA"/>
    <w:rsid w:val="00E27688"/>
    <w:rsid w:val="00E27CD1"/>
    <w:rsid w:val="00E316F0"/>
    <w:rsid w:val="00E35F54"/>
    <w:rsid w:val="00E37D08"/>
    <w:rsid w:val="00E41E60"/>
    <w:rsid w:val="00E44066"/>
    <w:rsid w:val="00E453C2"/>
    <w:rsid w:val="00E45635"/>
    <w:rsid w:val="00E53A1D"/>
    <w:rsid w:val="00E54B2B"/>
    <w:rsid w:val="00E60A41"/>
    <w:rsid w:val="00E626DD"/>
    <w:rsid w:val="00E63762"/>
    <w:rsid w:val="00E63B3E"/>
    <w:rsid w:val="00E646D3"/>
    <w:rsid w:val="00E65222"/>
    <w:rsid w:val="00E65E1E"/>
    <w:rsid w:val="00E671CA"/>
    <w:rsid w:val="00E732EB"/>
    <w:rsid w:val="00E734DB"/>
    <w:rsid w:val="00E75D03"/>
    <w:rsid w:val="00E75DC2"/>
    <w:rsid w:val="00E8125D"/>
    <w:rsid w:val="00E82523"/>
    <w:rsid w:val="00E8260B"/>
    <w:rsid w:val="00E85A9A"/>
    <w:rsid w:val="00E8646F"/>
    <w:rsid w:val="00E866E0"/>
    <w:rsid w:val="00E90656"/>
    <w:rsid w:val="00E958AD"/>
    <w:rsid w:val="00E97BF7"/>
    <w:rsid w:val="00E97CBC"/>
    <w:rsid w:val="00EA362E"/>
    <w:rsid w:val="00EA6A5B"/>
    <w:rsid w:val="00EA7EB4"/>
    <w:rsid w:val="00EB1544"/>
    <w:rsid w:val="00EB31E0"/>
    <w:rsid w:val="00EB41D6"/>
    <w:rsid w:val="00EB48D4"/>
    <w:rsid w:val="00EB6865"/>
    <w:rsid w:val="00EC07CF"/>
    <w:rsid w:val="00EC1598"/>
    <w:rsid w:val="00EC1E76"/>
    <w:rsid w:val="00EC2A66"/>
    <w:rsid w:val="00EC505B"/>
    <w:rsid w:val="00ED3BD5"/>
    <w:rsid w:val="00ED4FF6"/>
    <w:rsid w:val="00EE0E70"/>
    <w:rsid w:val="00EE171B"/>
    <w:rsid w:val="00EE2794"/>
    <w:rsid w:val="00EE2D32"/>
    <w:rsid w:val="00EE4AE6"/>
    <w:rsid w:val="00EE68CB"/>
    <w:rsid w:val="00F00E79"/>
    <w:rsid w:val="00F0358A"/>
    <w:rsid w:val="00F03CA7"/>
    <w:rsid w:val="00F04404"/>
    <w:rsid w:val="00F05166"/>
    <w:rsid w:val="00F06FA3"/>
    <w:rsid w:val="00F07DF2"/>
    <w:rsid w:val="00F1681E"/>
    <w:rsid w:val="00F317B6"/>
    <w:rsid w:val="00F32E99"/>
    <w:rsid w:val="00F374C0"/>
    <w:rsid w:val="00F3769C"/>
    <w:rsid w:val="00F376A6"/>
    <w:rsid w:val="00F37FC8"/>
    <w:rsid w:val="00F409B4"/>
    <w:rsid w:val="00F40C3F"/>
    <w:rsid w:val="00F45337"/>
    <w:rsid w:val="00F46692"/>
    <w:rsid w:val="00F46C64"/>
    <w:rsid w:val="00F51009"/>
    <w:rsid w:val="00F52106"/>
    <w:rsid w:val="00F60B46"/>
    <w:rsid w:val="00F6458D"/>
    <w:rsid w:val="00F70E7C"/>
    <w:rsid w:val="00F71CCD"/>
    <w:rsid w:val="00F71DF9"/>
    <w:rsid w:val="00F72E7C"/>
    <w:rsid w:val="00F754C7"/>
    <w:rsid w:val="00F756B2"/>
    <w:rsid w:val="00F80A2D"/>
    <w:rsid w:val="00F814E7"/>
    <w:rsid w:val="00F8341B"/>
    <w:rsid w:val="00F845B6"/>
    <w:rsid w:val="00F853C1"/>
    <w:rsid w:val="00F855D7"/>
    <w:rsid w:val="00F86EF2"/>
    <w:rsid w:val="00F87655"/>
    <w:rsid w:val="00F91473"/>
    <w:rsid w:val="00F9482D"/>
    <w:rsid w:val="00FA054D"/>
    <w:rsid w:val="00FA2C49"/>
    <w:rsid w:val="00FA4D2B"/>
    <w:rsid w:val="00FA585B"/>
    <w:rsid w:val="00FA5C25"/>
    <w:rsid w:val="00FA7831"/>
    <w:rsid w:val="00FB0D6B"/>
    <w:rsid w:val="00FB5CA9"/>
    <w:rsid w:val="00FB7AB2"/>
    <w:rsid w:val="00FC056B"/>
    <w:rsid w:val="00FC0F1A"/>
    <w:rsid w:val="00FC57C2"/>
    <w:rsid w:val="00FC5C45"/>
    <w:rsid w:val="00FC671C"/>
    <w:rsid w:val="00FC6831"/>
    <w:rsid w:val="00FD229E"/>
    <w:rsid w:val="00FD295F"/>
    <w:rsid w:val="00FD3792"/>
    <w:rsid w:val="00FD486D"/>
    <w:rsid w:val="00FD7611"/>
    <w:rsid w:val="00FD77D1"/>
    <w:rsid w:val="00FE2F52"/>
    <w:rsid w:val="00FE4D16"/>
    <w:rsid w:val="00FF33C6"/>
    <w:rsid w:val="00FF3F59"/>
    <w:rsid w:val="00FF5658"/>
    <w:rsid w:val="00FF7007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Lucida Sans Unicode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true" w:styleId="TableContents" w:type="paragraph">
    <w:name w:val="Table Contents"/>
    <w:basedOn w:val="Standard"/>
    <w:rsid w:val="00DE6053"/>
    <w:pPr>
      <w:suppressLineNumbers/>
    </w:pPr>
  </w:style>
  <w:style w:customStyle="true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hAnsi="Arial" w:asci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true" w:styleId="BulletSymbols" w:type="character">
    <w:name w:val="Bullet Symbols"/>
    <w:rsid w:val="00DE6053"/>
    <w:rPr>
      <w:rFonts w:cs="StarSymbol" w:eastAsia="StarSymbol" w:hAnsi="StarSymbol" w:asci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21ADB"/>
    <w:rPr>
      <w:rFonts w:hAnsi="Tahoma" w:asci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cs="Times New Roman" w:eastAsia="Times New Roman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BF4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BF4"/>
    <w:rPr>
      <w:rFonts w:cs="Times New Roman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BF4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BF4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ahoma" w:eastAsia="Lucida Sans Unicode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1" w:styleId="TableContents" w:type="paragraph">
    <w:name w:val="Table Contents"/>
    <w:basedOn w:val="Standard"/>
    <w:rsid w:val="00DE6053"/>
    <w:pPr>
      <w:suppressLineNumbers/>
    </w:pPr>
  </w:style>
  <w:style w:customStyle="1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ascii="Arial" w:hAns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1" w:styleId="BulletSymbols" w:type="character">
    <w:name w:val="Bullet Symbols"/>
    <w:rsid w:val="00DE6053"/>
    <w:rPr>
      <w:rFonts w:ascii="StarSymbol" w:cs="StarSymbol" w:eastAsia="StarSymbol" w:hAns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21ADB"/>
    <w:rPr>
      <w:rFonts w:ascii="Tahoma" w:hAns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ascii="Calibri" w:cs="Times New Roman" w:eastAsia="Times New Roman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BF4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BF4"/>
    <w:rPr>
      <w:rFonts w:cs="Times New Roman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BF4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BF4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0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09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3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063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86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3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923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93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6792</izvorni_sadrzaj>
    <derivirana_varijabla naziv="DomainObject.Predmet.Broj_1">6792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St-6792/2016</izvorni_sadrzaj>
    <derivirana_varijabla naziv="DomainObject.Predmet.OznakaBroj_1">St-6792/2016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PRIMOŠTEN PRIMA CENTAR d.o.o. zastupanog po punomoćniku Branimir Zmijanović</izvorni_sadrzaj>
    <derivirana_varijabla naziv="DomainObject.Predmet.ProtustrankaFormated_1">  PRIMOŠTEN PRIMA CENTAR d.o.o. zastupanog po punomoćniku Branimir Zmijanović</derivirana_varijabla>
  </DomainObject.Predmet.ProtustrankaFormated>
  <DomainObject.Predmet.ProtustrankaFormatedOIB>
    <izvorni_sadrzaj>  PRIMOŠTEN PRIMA CENTAR d.o.o., OIB 48162065212 zastupanog po punomoćniku Branimir Zmijanović</izvorni_sadrzaj>
    <derivirana_varijabla naziv="DomainObject.Predmet.ProtustrankaFormatedOIB_1">  PRIMOŠTEN PRIMA CENTAR d.o.o., OIB 48162065212 zastupanog po punomoćniku Branimir Zmijanović</derivirana_varijabla>
  </DomainObject.Predmet.ProtustrankaFormatedOIB>
  <DomainObject.Predmet.ProtustrankaFormatedWithAdress>
    <izvorni_sadrzaj> PRIMOŠTEN PRIMA CENTAR d.o.o., Franje Tuđmana 20, 22202 Primošten zastupanog po punomoćniku Branimir Zmijanović</izvorni_sadrzaj>
    <derivirana_varijabla naziv="DomainObject.Predmet.ProtustrankaFormatedWithAdress_1"> PRIMOŠTEN PRIMA CENTAR d.o.o., Franje Tuđmana 20, 22202 Primošten zastupanog po punomoćniku Branimir Zmijanović</derivirana_varijabla>
  </DomainObject.Predmet.ProtustrankaFormatedWithAdress>
  <DomainObject.Predmet.ProtustrankaFormatedWithAdressOIB>
    <izvorni_sadrzaj> PRIMOŠTEN PRIMA CENTAR d.o.o., OIB 48162065212, Franje Tuđmana 20, 22202 Primošten zastupanog po punomoćniku Branimir Zmijanović</izvorni_sadrzaj>
    <derivirana_varijabla naziv="DomainObject.Predmet.ProtustrankaFormatedWithAdressOIB_1"> PRIMOŠTEN PRIMA CENTAR d.o.o., OIB 48162065212, Franje Tuđmana 20, 22202 Primošten zastupanog po punomoćniku Branimir Zmijanović</derivirana_varijabla>
  </DomainObject.Predmet.ProtustrankaFormatedWithAdressOIB>
  <DomainObject.Predmet.ProtustrankaWithAdress>
    <izvorni_sadrzaj>PRIMOŠTEN PRIMA CENTAR d.o.o. Franje Tuđmana 20, 22202 Primošten</izvorni_sadrzaj>
    <derivirana_varijabla naziv="DomainObject.Predmet.ProtustrankaWithAdress_1">PRIMOŠTEN PRIMA CENTAR d.o.o. Franje Tuđmana 20, 22202 Primošten</derivirana_varijabla>
  </DomainObject.Predmet.ProtustrankaWithAdress>
  <DomainObject.Predmet.ProtustrankaWithAdressOIB>
    <izvorni_sadrzaj>PRIMOŠTEN PRIMA CENTAR d.o.o., OIB 48162065212, Franje Tuđmana 20, 22202 Primošten</izvorni_sadrzaj>
    <derivirana_varijabla naziv="DomainObject.Predmet.ProtustrankaWithAdressOIB_1">PRIMOŠTEN PRIMA CENTAR d.o.o., OIB 48162065212, Franje Tuđmana 20, 22202 Primošten</derivirana_varijabla>
  </DomainObject.Predmet.ProtustrankaWithAdressOIB>
  <DomainObject.Predmet.ProtustrankaNazivFormated>
    <izvorni_sadrzaj>PRIMOŠTEN PRIMA CENTAR d.o.o.</izvorni_sadrzaj>
    <derivirana_varijabla naziv="DomainObject.Predmet.ProtustrankaNazivFormated_1">PRIMOŠTEN PRIMA CENTAR d.o.o.</derivirana_varijabla>
  </DomainObject.Predmet.ProtustrankaNazivFormated>
  <DomainObject.Predmet.ProtustrankaNazivFormatedOIB>
    <izvorni_sadrzaj>PRIMOŠTEN PRIMA CENTAR d.o.o., OIB 48162065212</izvorni_sadrzaj>
    <derivirana_varijabla naziv="DomainObject.Predmet.ProtustrankaNazivFormatedOIB_1">PRIMOŠTEN PRIMA CENTAR d.o.o., OIB 48162065212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PRIMOŠTEN PRIMA CENTAR d.o.o. zastupanog po punomoćniku Branimir Zmijanović</item>
    </izvorni_sadrzaj>
    <derivirana_varijabla naziv="DomainObject.Predmet.ProtuStrankaListFormated_1">
      <item>PRIMOŠTEN PRIMA CENTAR d.o.o. zastupanog po punomoćniku Branimir Zmijanović</item>
    </derivirana_varijabla>
  </DomainObject.Predmet.ProtuStrankaListFormated>
  <DomainObject.Predmet.ProtuStrankaListFormatedOIB>
    <izvorni_sadrzaj>
      <item>PRIMOŠTEN PRIMA CENTAR d.o.o., OIB 48162065212 zastupanog po punomoćniku Branimir Zmijanović</item>
    </izvorni_sadrzaj>
    <derivirana_varijabla naziv="DomainObject.Predmet.ProtuStrankaListFormatedOIB_1">
      <item>PRIMOŠTEN PRIMA CENTAR d.o.o., OIB 48162065212 zastupanog po punomoćniku Branimir Zmijanović</item>
    </derivirana_varijabla>
  </DomainObject.Predmet.ProtuStrankaListFormatedOIB>
  <DomainObject.Predmet.ProtuStrankaListFormatedWithAdress>
    <izvorni_sadrzaj>
      <item>PRIMOŠTEN PRIMA CENTAR d.o.o., Franje Tuđmana 20, 22202 Primošten zastupanog po punomoćniku Branimir Zmijanović</item>
    </izvorni_sadrzaj>
    <derivirana_varijabla naziv="DomainObject.Predmet.ProtuStrankaListFormatedWithAdress_1">
      <item>PRIMOŠTEN PRIMA CENTAR d.o.o., Franje Tuđmana 20, 22202 Primošten zastupanog po punomoćniku Branimir Zmijanović</item>
    </derivirana_varijabla>
  </DomainObject.Predmet.ProtuStrankaListFormatedWithAdress>
  <DomainObject.Predmet.ProtuStrankaListFormatedWithAdressOIB>
    <izvorni_sadrzaj>
      <item>PRIMOŠTEN PRIMA CENTAR d.o.o., OIB 48162065212, Franje Tuđmana 20, 22202 Primošten zastupanog po punomoćniku Branimir Zmijanović</item>
    </izvorni_sadrzaj>
    <derivirana_varijabla naziv="DomainObject.Predmet.ProtuStrankaListFormatedWithAdressOIB_1">
      <item>PRIMOŠTEN PRIMA CENTAR d.o.o., OIB 48162065212, Franje Tuđmana 20, 22202 Primošten zastupanog po punomoćniku Branimir Zmijanović</item>
    </derivirana_varijabla>
  </DomainObject.Predmet.ProtuStrankaListFormatedWithAdressOIB>
  <DomainObject.Predmet.ProtuStrankaListNazivFormated>
    <izvorni_sadrzaj>
      <item>PRIMOŠTEN PRIMA CENTAR d.o.o.</item>
    </izvorni_sadrzaj>
    <derivirana_varijabla naziv="DomainObject.Predmet.ProtuStrankaListNazivFormated_1">
      <item>PRIMOŠTEN PRIMA CENTAR d.o.o.</item>
    </derivirana_varijabla>
  </DomainObject.Predmet.ProtuStrankaListNazivFormated>
  <DomainObject.Predmet.ProtuStrankaListNazivFormatedOIB>
    <izvorni_sadrzaj>
      <item>PRIMOŠTEN PRIMA CENTAR d.o.o., OIB 48162065212</item>
    </izvorni_sadrzaj>
    <derivirana_varijabla naziv="DomainObject.Predmet.ProtuStrankaListNazivFormatedOIB_1">
      <item>PRIMOŠTEN PRIMA CENTAR d.o.o., OIB 48162065212</item>
    </derivirana_varijabla>
  </DomainObject.Predmet.ProtuStrankaListNazivFormatedOIB>
  <DomainObject.Predmet.OstaliListFormated>
    <izvorni_sadrzaj>
      <item>Branimir Zmijanović punomoćnik sudionika u postupku PRIMOŠTEN PRIMA CENTAR d.o.o.</item>
      <item>RHMF Porezna uprava - Područni ured Dalmacija</item>
      <item>Rustem Zogaj</item>
      <item>Ilić, Orehovec &amp; Partneri, odvjetničko društvo d.o.o.</item>
      <item>NLB INTERFINANZ AG</item>
    </izvorni_sadrzaj>
    <derivirana_varijabla naziv="DomainObject.Predmet.OstaliListFormated_1">
      <item>Branimir Zmijanović punomoćnik sudionika u postupku PRIMOŠTEN PRIMA CENTAR d.o.o.</item>
      <item>RHMF Porezna uprava - Područni ured Dalmacija</item>
      <item>Rustem Zogaj</item>
      <item>Ilić, Orehovec &amp; Partneri, odvjetničko društvo d.o.o.</item>
      <item>NLB INTERFINANZ AG</item>
    </derivirana_varijabla>
  </DomainObject.Predmet.OstaliListFormated>
  <DomainObject.Predmet.OstaliListFormatedOIB>
    <izvorni_sadrzaj>
      <item>Branimir Zmijanović punomoćnik sudionika u postupku PRIMOŠTEN PRIMA CENTAR d.o.o.</item>
      <item>RHMF Porezna uprava - Područni ured Dalmacija, OIB 18683136487</item>
      <item>Rustem Zogaj, OIB 02945411365</item>
      <item>Ilić, Orehovec &amp; Partneri, odvjetničko društvo d.o.o., OIB 95898073413</item>
      <item>NLB INTERFINANZ AG, OIB 43668676136</item>
    </izvorni_sadrzaj>
    <derivirana_varijabla naziv="DomainObject.Predmet.OstaliListFormatedOIB_1">
      <item>Branimir Zmijanović punomoćnik sudionika u postupku PRIMOŠTEN PRIMA CENTAR d.o.o.</item>
      <item>RHMF Porezna uprava - Područni ured Dalmacija, OIB 18683136487</item>
      <item>Rustem Zogaj, OIB 02945411365</item>
      <item>Ilić, Orehovec &amp; Partneri, odvjetničko društvo d.o.o., OIB 95898073413</item>
      <item>NLB INTERFINANZ AG, OIB 43668676136</item>
    </derivirana_varijabla>
  </DomainObject.Predmet.OstaliListFormatedOIB>
  <DomainObject.Predmet.OstaliListFormatedWithAdress>
    <izvorni_sadrzaj>
      <item>Branimir Zmijanović, Fra Jerolima Milete 16a, 22000 Šibenik punomoćnik sudionika u postupku PRIMOŠTEN PRIMA CENTAR d.o.o.</item>
      <item>RHMF Porezna uprava - Područni ured Dalmacija</item>
      <item>Rustem Zogaj, Obala Španja Roka 24, 22000 Brodarica</item>
      <item>Ilić, Orehovec &amp; Partneri, odvjetničko društvo d.o.o., Smičiklasova 18, 10000 Zagreb</item>
      <item>NLB INTERFINANZ AG, Beethovenstrasse 48, Zurich</item>
    </izvorni_sadrzaj>
    <derivirana_varijabla naziv="DomainObject.Predmet.OstaliListFormatedWithAdress_1">
      <item>Branimir Zmijanović, Fra Jerolima Milete 16a, 22000 Šibenik punomoćnik sudionika u postupku PRIMOŠTEN PRIMA CENTAR d.o.o.</item>
      <item>RHMF Porezna uprava - Područni ured Dalmacija</item>
      <item>Rustem Zogaj, Obala Španja Roka 24, 22000 Brodarica</item>
      <item>Ilić, Orehovec &amp; Partneri, odvjetničko društvo d.o.o., Smičiklasova 18, 10000 Zagreb</item>
      <item>NLB INTERFINANZ AG, Beethovenstrasse 48, Zurich</item>
    </derivirana_varijabla>
  </DomainObject.Predmet.OstaliListFormatedWithAdress>
  <DomainObject.Predmet.OstaliListFormatedWithAdressOIB>
    <izvorni_sadrzaj>
      <item>Branimir Zmijanović, Fra Jerolima Milete 16a, 22000 Šibenik punomoćnik sudionika u postupku PRIMOŠTEN PRIMA CENTAR d.o.o.</item>
      <item>RHMF Porezna uprava - Područni ured Dalmacija, OIB 18683136487</item>
      <item>Rustem Zogaj, OIB 02945411365, Obala Španja Roka 24, 22000 Brodarica</item>
      <item>Ilić, Orehovec &amp; Partneri, odvjetničko društvo d.o.o., OIB 95898073413, Smičiklasova 18, 10000 Zagreb</item>
      <item>NLB INTERFINANZ AG, OIB 43668676136, Beethovenstrasse 48, Zurich</item>
    </izvorni_sadrzaj>
    <derivirana_varijabla naziv="DomainObject.Predmet.OstaliListFormatedWithAdressOIB_1">
      <item>Branimir Zmijanović, Fra Jerolima Milete 16a, 22000 Šibenik punomoćnik sudionika u postupku PRIMOŠTEN PRIMA CENTAR d.o.o.</item>
      <item>RHMF Porezna uprava - Područni ured Dalmacija, OIB 18683136487</item>
      <item>Rustem Zogaj, OIB 02945411365, Obala Španja Roka 24, 22000 Brodarica</item>
      <item>Ilić, Orehovec &amp; Partneri, odvjetničko društvo d.o.o., OIB 95898073413, Smičiklasova 18, 10000 Zagreb</item>
      <item>NLB INTERFINANZ AG, OIB 43668676136, Beethovenstrasse 48, Zurich</item>
    </derivirana_varijabla>
  </DomainObject.Predmet.OstaliListFormatedWithAdressOIB>
  <DomainObject.Predmet.OstaliListNazivFormated>
    <izvorni_sadrzaj>
      <item>Branimir Zmijanović</item>
      <item>RHMF Porezna uprava - Područni ured Dalmacija</item>
      <item>Rustem Zogaj</item>
      <item>Ilić, Orehovec &amp; Partneri, odvjetničko društvo d.o.o.</item>
      <item>NLB INTERFINANZ AG</item>
    </izvorni_sadrzaj>
    <derivirana_varijabla naziv="DomainObject.Predmet.OstaliListNazivFormated_1">
      <item>Branimir Zmijanović</item>
      <item>RHMF Porezna uprava - Područni ured Dalmacija</item>
      <item>Rustem Zogaj</item>
      <item>Ilić, Orehovec &amp; Partneri, odvjetničko društvo d.o.o.</item>
      <item>NLB INTERFINANZ AG</item>
    </derivirana_varijabla>
  </DomainObject.Predmet.OstaliListNazivFormated>
  <DomainObject.Predmet.OstaliListNazivFormatedOIB>
    <izvorni_sadrzaj>
      <item>Branimir Zmijanović</item>
      <item>RHMF Porezna uprava - Područni ured Dalmacija, OIB 18683136487</item>
      <item>Rustem Zogaj, OIB 02945411365</item>
      <item>Ilić, Orehovec &amp; Partneri, odvjetničko društvo d.o.o., OIB 95898073413</item>
      <item>NLB INTERFINANZ AG, OIB 43668676136</item>
    </izvorni_sadrzaj>
    <derivirana_varijabla naziv="DomainObject.Predmet.OstaliListNazivFormatedOIB_1">
      <item>Branimir Zmijanović</item>
      <item>RHMF Porezna uprava - Područni ured Dalmacija, OIB 18683136487</item>
      <item>Rustem Zogaj, OIB 02945411365</item>
      <item>Ilić, Orehovec &amp; Partneri, odvjetničko društvo d.o.o., OIB 95898073413</item>
      <item>NLB INTERFINANZ AG, OIB 43668676136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PRIMOŠTEN PRIMA CENTAR d.o.o.</izvorni_sadrzaj>
    <derivirana_varijabla naziv="DomainObject.Predmet.ProtustrankaIDrugi_1">PRIMOŠTEN PRIMA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PRIMOŠTEN PRIMA CENTAR d.o.o., OIB 48162065212, Franje Tuđmana 20, 22202 Primošten</izvorni_sadrzaj>
    <derivirana_varijabla naziv="DomainObject.Predmet.ProtustrankaIDrugiAdressOIB_1">PRIMOŠTEN PRIMA CENTAR d.o.o., OIB 48162065212, Franje Tuđmana 20,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PRIMOŠTEN PRIMA CENTAR d.o.o.</item>
      <item>FINA Regionalni centar Zagreb</item>
      <item>Branimir Zmijanović</item>
      <item>RHMF Porezna uprava - Područni ured Dalmacija</item>
      <item>Rustem Zogaj</item>
      <item>Ilić, Orehovec &amp; Partneri, odvjetničko društvo d.o.o.</item>
      <item>NLB INTERFINANZ AG</item>
    </izvorni_sadrzaj>
    <derivirana_varijabla naziv="DomainObject.Predmet.SudioniciListNaziv_1">
      <item>PRIMOŠTEN PRIMA CENTAR d.o.o.</item>
      <item>FINA Regionalni centar Zagreb</item>
      <item>Branimir Zmijanović</item>
      <item>RHMF Porezna uprava - Područni ured Dalmacija</item>
      <item>Rustem Zogaj</item>
      <item>Ilić, Orehovec &amp; Partneri, odvjetničko društvo d.o.o.</item>
      <item>NLB INTERFINANZ AG</item>
    </derivirana_varijabla>
  </DomainObject.Predmet.SudioniciListNaziv>
  <DomainObject.Predmet.SudioniciListAdressOIB>
    <izvorni_sadrzaj>
      <item>PRIMOŠTEN PRIMA CENTAR d.o.o., OIB 48162065212, Franje Tuđmana 20,22202 Primošten</item>
      <item>FINA Regionalni centar Zagreb, OIB 85821130368, Trg svibanjskih žrtava 1995. 1,10000 Zagreb</item>
      <item>Branimir Zmijanović, Fra Jerolima Milete 16a,22000 Šibenik</item>
      <item>RHMF Porezna uprava - Područni ured Dalmacija, OIB 18683136487</item>
      <item>Rustem Zogaj, OIB 02945411365, Obala Španja Roka 24,22000 Brodarica</item>
      <item>Ilić, Orehovec &amp; Partneri, odvjetničko društvo d.o.o., OIB 95898073413, Smičiklasova 18,10000 Zagreb</item>
      <item>NLB INTERFINANZ AG, OIB 43668676136, Beethovenstrasse 48,Zurich</item>
    </izvorni_sadrzaj>
    <derivirana_varijabla naziv="DomainObject.Predmet.SudioniciListAdressOIB_1">
      <item>PRIMOŠTEN PRIMA CENTAR d.o.o., OIB 48162065212, Franje Tuđmana 20,22202 Primošten</item>
      <item>FINA Regionalni centar Zagreb, OIB 85821130368, Trg svibanjskih žrtava 1995. 1,10000 Zagreb</item>
      <item>Branimir Zmijanović, Fra Jerolima Milete 16a,22000 Šibenik</item>
      <item>RHMF Porezna uprava - Područni ured Dalmacija, OIB 18683136487</item>
      <item>Rustem Zogaj, OIB 02945411365, Obala Španja Roka 24,22000 Brodarica</item>
      <item>Ilić, Orehovec &amp; Partneri, odvjetničko društvo d.o.o., OIB 95898073413, Smičiklasova 18,10000 Zagreb</item>
      <item>NLB INTERFINANZ AG, OIB 43668676136, Beethovenstrasse 48,Zurich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48162065212</item>
      <item>, OIB 85821130368</item>
      <item>, OIB null</item>
      <item>, OIB 18683136487</item>
      <item>, OIB 02945411365</item>
      <item>, OIB 95898073413</item>
      <item>, OIB 43668676136</item>
    </izvorni_sadrzaj>
    <derivirana_varijabla naziv="DomainObject.Predmet.SudioniciListNazivOIB_1">
      <item>, OIB 48162065212</item>
      <item>, OIB 85821130368</item>
      <item>, OIB null</item>
      <item>, OIB 18683136487</item>
      <item>, OIB 02945411365</item>
      <item>, OIB 95898073413</item>
      <item>, OIB 43668676136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1008FA-AF68-462C-9EF5-FE3CF176B1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1053</properties:Words>
  <properties:Characters>6798</properties:Characters>
  <properties:Lines>792</properties:Lines>
  <properties:Paragraphs>332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St-203/07</vt:lpstr>
      <vt:lpstr>St-203/07</vt:lpstr>
    </vt:vector>
  </properties:TitlesOfParts>
  <properties:LinksUpToDate>false</properties:LinksUpToDate>
  <properties:CharactersWithSpaces>7675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2017-09-08T10:11:00Z</dcterms:created>
  <dc:creator>Dante</dc:creator>
  <cp:lastModifiedBy>Zlatka Plivelić</cp:lastModifiedBy>
  <cp:lastPrinted>2014-05-20T08:10:00Z</cp:lastPrinted>
  <dcterms:modified xmlns:xsi="http://www.w3.org/2001/XMLSchema-instance" xsi:type="dcterms:W3CDTF">2017-09-15T08:04:00Z</dcterms:modified>
  <cp:revision>4</cp:revision>
  <dc:title>St-203/07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Info 1" pid="2" fmtid="{D5CDD505-2E9C-101B-9397-08002B2CF9AE}">
    <vt:lpwstr/>
  </prop:property>
  <prop:property name="Info 2" pid="3" fmtid="{D5CDD505-2E9C-101B-9397-08002B2CF9AE}">
    <vt:lpwstr/>
  </prop:property>
  <prop:property name="Info 3" pid="4" fmtid="{D5CDD505-2E9C-101B-9397-08002B2CF9AE}">
    <vt:lpwstr/>
  </prop:property>
  <prop:property name="Info 4" pid="5" fmtid="{D5CDD505-2E9C-101B-9397-08002B2CF9AE}">
    <vt:lpwstr/>
  </prop:property>
  <prop:property name="Saved" pid="6" fmtid="{D5CDD505-2E9C-101B-9397-08002B2CF9AE}">
    <vt:bool>true</vt:bool>
  </prop:property>
  <prop:property name="Naslov" pid="7" fmtid="{D5CDD505-2E9C-101B-9397-08002B2CF9AE}">
    <vt:lpwstr>Novi sadržaj dokumenta</vt:lpwstr>
  </prop:property>
  <prop:property name="CC_coloring" pid="8" fmtid="{D5CDD505-2E9C-101B-9397-08002B2CF9AE}">
    <vt:bool>false</vt:bool>
  </prop:property>
  <prop:property name="BrojStranica" pid="9" fmtid="{D5CDD505-2E9C-101B-9397-08002B2CF9AE}">
    <vt:i4>7</vt:i4>
  </prop:property>
</prop:Properties>
</file>