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9774" w14:paraId="b219774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St-191/15</w:t>
      </w:r>
      <w:r w:rsidR="00513B2F">
        <w:t>-55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C87879" w:rsidP="00C87879" w:rsidR="00C87879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 xml:space="preserve">NES - SPORT, d.o.o. – u stečaju, Zagreb, Goljak 3/A, OIB: 51287418429, MBS: 080137301, dana 19. srpnja 2017. godine, </w:t>
      </w:r>
    </w:p>
    <w:p w:rsidRDefault="004E4DC4" w:rsidP="003812A3" w:rsidR="004E4DC4">
      <w:pPr>
        <w:jc w:val="both"/>
      </w:pPr>
    </w:p>
    <w:p w:rsidRDefault="006E2C5E" w:rsidP="003812A3" w:rsidR="003812A3">
      <w:pPr>
        <w:jc w:val="center"/>
      </w:pPr>
      <w:r>
        <w:t>za k lj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6E2C5E" w:rsidR="006E2C5E" w:rsidRPr="0051311D">
      <w:pPr>
        <w:jc w:val="both"/>
      </w:pPr>
      <w:r w:rsidRPr="0051311D">
        <w:t>I</w:t>
      </w:r>
      <w:r w:rsidRPr="0051311D">
        <w:tab/>
        <w:t xml:space="preserve">Određuje,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203. st</w:t>
        </w:r>
      </w:smartTag>
      <w:r w:rsidRPr="0051311D">
        <w:t xml:space="preserve">. 2. Stečajnog zakona, Skupština vjerovnika radi pribavljanja mišljenja o obustavi i zaključenju stečajnog postupka za dan: </w:t>
      </w:r>
    </w:p>
    <w:p w:rsidRDefault="006E2C5E" w:rsidP="006E2C5E" w:rsidR="006E2C5E" w:rsidRPr="0051311D">
      <w:pPr>
        <w:jc w:val="both"/>
      </w:pPr>
    </w:p>
    <w:p w:rsidRDefault="004E4DC4" w:rsidP="008D4E56" w:rsidR="006E2C5E" w:rsidRPr="008D4E56">
      <w:pPr>
        <w:pStyle w:val="Odlomakpopisa"/>
        <w:numPr>
          <w:ilvl w:val="0"/>
          <w:numId w:val="5"/>
        </w:numPr>
        <w:jc w:val="both"/>
        <w:rPr>
          <w:b/>
        </w:rPr>
      </w:pPr>
      <w:r w:rsidRPr="008D4E56">
        <w:rPr>
          <w:b/>
        </w:rPr>
        <w:t xml:space="preserve">rujna </w:t>
      </w:r>
      <w:r w:rsidR="006E2C5E" w:rsidRPr="008D4E56">
        <w:rPr>
          <w:b/>
        </w:rPr>
        <w:t>201</w:t>
      </w:r>
      <w:r w:rsidR="00BE09E1" w:rsidRPr="008D4E56">
        <w:rPr>
          <w:b/>
        </w:rPr>
        <w:t>7</w:t>
      </w:r>
      <w:r w:rsidR="006E2C5E" w:rsidRPr="008D4E56">
        <w:rPr>
          <w:b/>
        </w:rPr>
        <w:t xml:space="preserve">. godine u </w:t>
      </w:r>
      <w:r w:rsidRPr="008D4E56">
        <w:rPr>
          <w:b/>
        </w:rPr>
        <w:t>1</w:t>
      </w:r>
      <w:r w:rsidR="008D4E56">
        <w:rPr>
          <w:b/>
        </w:rPr>
        <w:t>0,00</w:t>
      </w:r>
      <w:r w:rsidR="006E2C5E" w:rsidRPr="008D4E56">
        <w:rPr>
          <w:b/>
        </w:rPr>
        <w:t xml:space="preserve"> sati </w:t>
      </w:r>
    </w:p>
    <w:p w:rsidRDefault="00BE09E1" w:rsidP="006F0CC8" w:rsidR="00BE09E1" w:rsidRPr="006F0CC8">
      <w:pPr>
        <w:ind w:left="360"/>
        <w:jc w:val="both"/>
        <w:rPr>
          <w:b/>
        </w:rPr>
      </w:pPr>
    </w:p>
    <w:p w:rsidRDefault="006E2C5E" w:rsidP="006E2C5E" w:rsidR="006E2C5E" w:rsidRPr="0051311D">
      <w:r w:rsidRPr="0051311D">
        <w:t xml:space="preserve">u prostorijama Trgovačkog suda u Zagrebu, Petrinjska 8, </w:t>
      </w:r>
      <w:r w:rsidR="00BE09E1">
        <w:t>dvorana 96</w:t>
      </w:r>
      <w:r w:rsidRPr="0051311D">
        <w:t>, II kat ulične zgrade</w:t>
      </w:r>
    </w:p>
    <w:p w:rsidRDefault="006E2C5E" w:rsidP="006E2C5E" w:rsidR="006E2C5E" w:rsidRPr="0051311D"/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4E4DC4">
        <w:t>1</w:t>
      </w:r>
      <w:r w:rsidR="00C87879">
        <w:t>9</w:t>
      </w:r>
      <w:r w:rsidRPr="0051311D">
        <w:t>.</w:t>
      </w:r>
      <w:r>
        <w:t xml:space="preserve"> </w:t>
      </w:r>
      <w:r w:rsidR="004E4DC4">
        <w:t>srpnja</w:t>
      </w:r>
      <w:r w:rsidRPr="0051311D">
        <w:t xml:space="preserve"> 201</w:t>
      </w:r>
      <w:r>
        <w:t>7</w:t>
      </w:r>
      <w:r w:rsidRPr="0051311D">
        <w:t>.</w:t>
      </w:r>
    </w:p>
    <w:p w:rsidRDefault="006E2C5E" w:rsidP="006E2C5E" w:rsidR="006E2C5E" w:rsidRPr="0051311D"/>
    <w:p w:rsidRDefault="00513B2F" w:rsidP="00E91121" w:rsidR="00513B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3B2F" w:rsidP="00E91121" w:rsidR="00513B2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3B2F" w:rsidP="00E91121" w:rsidR="00513B2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3B2F" w:rsidP="00E91121" w:rsidR="00513B2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13B2F" w:rsidP="00E91121" w:rsidR="00513B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4AC2" w:rsidP="004E4DC4" w:rsidR="006E4AC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E4AC2" w:rsidP="006E2C5E" w:rsidR="006E4AC2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p w:rsidRDefault="00513B2F" w:rsidP="006E2C5E" w:rsidR="00513B2F">
      <w:pPr>
        <w:pStyle w:val="Tijeloteksta"/>
      </w:pPr>
    </w:p>
    <w:sectPr w:rsidR="00513B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2278C1"/>
    <w:rsid w:val="003812A3"/>
    <w:rsid w:val="004E4DC4"/>
    <w:rsid w:val="00513B2F"/>
    <w:rsid w:val="00523F73"/>
    <w:rsid w:val="006E2C5E"/>
    <w:rsid w:val="006E4AC2"/>
    <w:rsid w:val="006F0CC8"/>
    <w:rsid w:val="007230E4"/>
    <w:rsid w:val="007B66C6"/>
    <w:rsid w:val="00810269"/>
    <w:rsid w:val="008D4E56"/>
    <w:rsid w:val="00BE09E1"/>
    <w:rsid w:val="00C21183"/>
    <w:rsid w:val="00C87879"/>
    <w:rsid w:val="00D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2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26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26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26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2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26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26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26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168</properties:Words>
  <properties:Characters>795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2017-07-19T08:48:00Z</dcterms:created>
  <dc:creator>Nikola Ribarić</dc:creator>
  <cp:lastModifiedBy>Jadranka Zelić</cp:lastModifiedBy>
  <cp:lastPrinted>2017-07-19T08:47:00Z</cp:lastPrinted>
  <dcterms:modified xmlns:xsi="http://www.w3.org/2001/XMLSchema-instance" xsi:type="dcterms:W3CDTF">2017-07-19T08:48:00Z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