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0752" w14:paraId="b8c0752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27C8E">
        <w:rPr>
          <w:color w:val="000000"/>
        </w:rPr>
        <w:t>PANEX-NOWAK d.o.o. Smiljanićeva 2, Split, OIB: 16230117354</w:t>
      </w:r>
      <w:r w:rsidR="005A4641">
        <w:rPr>
          <w:lang w:val="hr-HR"/>
        </w:rPr>
        <w:t xml:space="preserve">, dana </w:t>
      </w:r>
      <w:r w:rsidR="00742C9A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27C8E">
        <w:rPr>
          <w:color w:val="000000"/>
        </w:rPr>
        <w:t>PANEX-NOWAK d.o.o. Smiljanićeva 2, Split, OIB: 16230117354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227C8E">
        <w:rPr>
          <w:color w:val="000000"/>
        </w:rPr>
        <w:t>PANEX-NOWAK d.o.o. Smiljanićeva 2, Split, OIB: 16230117354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742C9A">
        <w:rPr>
          <w:lang w:val="hr-HR"/>
        </w:rPr>
        <w:t>,</w:t>
      </w:r>
      <w:r>
        <w:rPr>
          <w:lang w:val="hr-HR"/>
        </w:rPr>
        <w:t xml:space="preserve"> dakle</w:t>
      </w:r>
      <w:r w:rsidR="00742C9A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42C9A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B18" w:rsidP="003734BE" w:rsidR="00593B18">
      <w:r>
        <w:separator/>
      </w:r>
    </w:p>
  </w:endnote>
  <w:endnote w:id="0" w:type="continuationSeparator">
    <w:p w:rsidRDefault="00593B18" w:rsidP="003734BE" w:rsidR="00593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B18" w:rsidP="003734BE" w:rsidR="00593B18">
      <w:r>
        <w:separator/>
      </w:r>
    </w:p>
  </w:footnote>
  <w:footnote w:id="0" w:type="continuationSeparator">
    <w:p w:rsidRDefault="00593B18" w:rsidP="003734BE" w:rsidR="00593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12653" w:rsidRPr="0071265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27C8E">
      <w:t>450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227C8E">
      <w:t>450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27C8E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93B18"/>
    <w:rsid w:val="005A4641"/>
    <w:rsid w:val="005C7075"/>
    <w:rsid w:val="005F2412"/>
    <w:rsid w:val="00642955"/>
    <w:rsid w:val="0066735D"/>
    <w:rsid w:val="006767AE"/>
    <w:rsid w:val="006E3551"/>
    <w:rsid w:val="00712653"/>
    <w:rsid w:val="00736EF6"/>
    <w:rsid w:val="00742C9A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B0B1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15B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PANEK - NOWAK d.o.o. za trgovinu i usluge</izvorni_sadrzaj>
    <derivirana_varijabla naziv="DomainObject.Predmet.ProtustrankaFormated_1">  PANEK - NOWAK d.o.o. za trgovinu i usluge</derivirana_varijabla>
  </DomainObject.Predmet.ProtustrankaFormated>
  <DomainObject.Predmet.ProtustrankaFormatedOIB>
    <izvorni_sadrzaj>  PANEK - NOWAK d.o.o. za trgovinu i usluge, OIB 16230117354</izvorni_sadrzaj>
    <derivirana_varijabla naziv="DomainObject.Predmet.ProtustrankaFormatedOIB_1">  PANEK - NOWAK d.o.o. za trgovinu i usluge, OIB 16230117354</derivirana_varijabla>
  </DomainObject.Predmet.ProtustrankaFormatedOIB>
  <DomainObject.Predmet.ProtustrankaFormatedWithAdress>
    <izvorni_sadrzaj> PANEK - NOWAK d.o.o. za trgovinu i usluge, Smiljanićeva 2, 21000 Split</izvorni_sadrzaj>
    <derivirana_varijabla naziv="DomainObject.Predmet.ProtustrankaFormatedWithAdress_1"> PANEK - NOWAK d.o.o. za trgovinu i usluge, Smiljanićeva 2, 21000 Split</derivirana_varijabla>
  </DomainObject.Predmet.ProtustrankaFormatedWithAdress>
  <DomainObject.Predmet.ProtustrankaFormatedWithAdressOIB>
    <izvorni_sadrzaj> PANEK - NOWAK d.o.o. za trgovinu i usluge, OIB 16230117354, Smiljanićeva 2, 21000 Split</izvorni_sadrzaj>
    <derivirana_varijabla naziv="DomainObject.Predmet.ProtustrankaFormatedWithAdressOIB_1"> PANEK - NOWAK d.o.o. za trgovinu i usluge, OIB 16230117354, Smiljanićeva 2, 21000 Split</derivirana_varijabla>
  </DomainObject.Predmet.ProtustrankaFormatedWithAdressOIB>
  <DomainObject.Predmet.ProtustrankaWithAdress>
    <izvorni_sadrzaj>PANEK - NOWAK d.o.o. za trgovinu i usluge Smiljanićeva 2, 21000 Split</izvorni_sadrzaj>
    <derivirana_varijabla naziv="DomainObject.Predmet.ProtustrankaWithAdress_1">PANEK - NOWAK d.o.o. za trgovinu i usluge Smiljanićeva 2, 21000 Split</derivirana_varijabla>
  </DomainObject.Predmet.ProtustrankaWithAdress>
  <DomainObject.Predmet.ProtustrankaWithAdressOIB>
    <izvorni_sadrzaj>PANEK - NOWAK d.o.o. za trgovinu i usluge, OIB 16230117354, Smiljanićeva 2, 21000 Split</izvorni_sadrzaj>
    <derivirana_varijabla naziv="DomainObject.Predmet.ProtustrankaWithAdressOIB_1">PANEK - NOWAK d.o.o. za trgovinu i usluge, OIB 16230117354, Smiljanićeva 2, 21000 Split</derivirana_varijabla>
  </DomainObject.Predmet.ProtustrankaWithAdressOIB>
  <DomainObject.Predmet.ProtustrankaNazivFormated>
    <izvorni_sadrzaj>PANEK - NOWAK d.o.o. za trgovinu i usluge</izvorni_sadrzaj>
    <derivirana_varijabla naziv="DomainObject.Predmet.ProtustrankaNazivFormated_1">PANEK - NOWAK d.o.o. za trgovinu i usluge</derivirana_varijabla>
  </DomainObject.Predmet.ProtustrankaNazivFormated>
  <DomainObject.Predmet.ProtustrankaNazivFormatedOIB>
    <izvorni_sadrzaj>PANEK - NOWAK d.o.o. za trgovinu i usluge, OIB 16230117354</izvorni_sadrzaj>
    <derivirana_varijabla naziv="DomainObject.Predmet.ProtustrankaNazivFormatedOIB_1">PANEK - NOWAK d.o.o. za trgovinu i usluge, OIB 16230117354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108271.38</izvorni_sadrzaj>
    <derivirana_varijabla naziv="DomainObject.Predmet.TrenutnaVrijednost_1">108271.38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PANEK - NOWAK d.o.o. za trgovinu i usluge</item>
    </izvorni_sadrzaj>
    <derivirana_varijabla naziv="DomainObject.Predmet.ProtuStrankaListFormated_1">
      <item>PANEK - NOWAK d.o.o. za trgovinu i usluge</item>
    </derivirana_varijabla>
  </DomainObject.Predmet.ProtuStrankaListFormated>
  <DomainObject.Predmet.ProtuStrankaListFormatedOIB>
    <izvorni_sadrzaj>
      <item>PANEK - NOWAK d.o.o. za trgovinu i usluge, OIB 16230117354</item>
    </izvorni_sadrzaj>
    <derivirana_varijabla naziv="DomainObject.Predmet.ProtuStrankaListFormatedOIB_1">
      <item>PANEK - NOWAK d.o.o. za trgovinu i usluge, OIB 16230117354</item>
    </derivirana_varijabla>
  </DomainObject.Predmet.ProtuStrankaListFormatedOIB>
  <DomainObject.Predmet.ProtuStrankaListFormatedWithAdress>
    <izvorni_sadrzaj>
      <item>PANEK - NOWAK d.o.o. za trgovinu i usluge, Smiljanićeva 2, 21000 Split</item>
    </izvorni_sadrzaj>
    <derivirana_varijabla naziv="DomainObject.Predmet.ProtuStrankaListFormatedWithAdress_1">
      <item>PANEK - NOWAK d.o.o. za trgovinu i usluge, Smiljanićeva 2, 21000 Split</item>
    </derivirana_varijabla>
  </DomainObject.Predmet.ProtuStrankaListFormatedWithAdress>
  <DomainObject.Predmet.ProtuStrankaListFormatedWithAdressOIB>
    <izvorni_sadrzaj>
      <item>PANEK - NOWAK d.o.o. za trgovinu i usluge, OIB 16230117354, Smiljanićeva 2, 21000 Split</item>
    </izvorni_sadrzaj>
    <derivirana_varijabla naziv="DomainObject.Predmet.ProtuStrankaListFormatedWithAdressOIB_1">
      <item>PANEK - NOWAK d.o.o. za trgovinu i usluge, OIB 16230117354, Smiljanićeva 2, 21000 Split</item>
    </derivirana_varijabla>
  </DomainObject.Predmet.ProtuStrankaListFormatedWithAdressOIB>
  <DomainObject.Predmet.ProtuStrankaListNazivFormated>
    <izvorni_sadrzaj>
      <item>PANEK - NOWAK d.o.o. za trgovinu i usluge</item>
    </izvorni_sadrzaj>
    <derivirana_varijabla naziv="DomainObject.Predmet.ProtuStrankaListNazivFormated_1">
      <item>PANEK - NOWAK d.o.o. za trgovinu i usluge</item>
    </derivirana_varijabla>
  </DomainObject.Predmet.ProtuStrankaListNazivFormated>
  <DomainObject.Predmet.ProtuStrankaListNazivFormatedOIB>
    <izvorni_sadrzaj>
      <item>PANEK - NOWAK d.o.o. za trgovinu i usluge, OIB 16230117354</item>
    </izvorni_sadrzaj>
    <derivirana_varijabla naziv="DomainObject.Predmet.ProtuStrankaListNazivFormatedOIB_1">
      <item>PANEK - NOWAK d.o.o. za trgovinu i usluge, OIB 16230117354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PANEK - NOWAK d.o.o. za trgovinu i usluge</izvorni_sadrzaj>
    <derivirana_varijabla naziv="DomainObject.Predmet.ProtustrankaIDrugi_1">PANEK - NOWAK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PANEK - NOWAK d.o.o. za trgovinu i usluge, OIB 16230117354, Smiljanićeva 2, 21000 Split</izvorni_sadrzaj>
    <derivirana_varijabla naziv="DomainObject.Predmet.ProtustrankaIDrugiAdressOIB_1">PANEK - NOWAK d.o.o. za trgovinu i usluge, OIB 16230117354,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PANEK - NOWAK d.o.o. za trgovinu i usluge</item>
    </izvorni_sadrzaj>
    <derivirana_varijabla naziv="DomainObject.Predmet.SudioniciListNaziv_1">
      <item>FINANCIJSKA AGENCIJA, RC SPLIT</item>
      <item>PANEK - NOWAK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PANEK - NOWAK d.o.o. za trgovinu i usluge, OIB 16230117354, Smiljanićeva 2,21000 Split</item>
    </izvorni_sadrzaj>
    <derivirana_varijabla naziv="DomainObject.Predmet.SudioniciListAdressOIB_1">
      <item>FINANCIJSKA AGENCIJA, RC SPLIT, OIB 85821130368, Mažuranićevo šetalište 24 b,21000 Split</item>
      <item>PANEK - NOWAK d.o.o. za trgovinu i usluge, OIB 16230117354,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16230117354</item>
    </izvorni_sadrzaj>
    <derivirana_varijabla naziv="DomainObject.Predmet.SudioniciListNazivOIB_1">
      <item>, OIB 85821130368</item>
      <item>, OIB 16230117354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C5D33-0232-4200-8A38-BEEF02EB4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3912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2015-12-21T11:43:00Z</dcterms:created>
  <dc:creator>wsadmin</dc:creator>
  <cp:lastModifiedBy>Katarina Mikulić</cp:lastModifiedBy>
  <cp:lastPrinted>2015-12-22T08:12:00Z</cp:lastPrinted>
  <dcterms:modified xmlns:xsi="http://www.w3.org/2001/XMLSchema-instance" xsi:type="dcterms:W3CDTF">2016-01-04T13:02:00Z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