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4616f" w14:paraId="1a4616f" w:rsidRDefault="008448CB" w:rsidP="008448CB" w:rsidR="008448C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8CB" w:rsidP="008448CB" w:rsidR="008448C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448CB" w:rsidP="008448CB" w:rsidR="008448C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448CB" w:rsidP="008448CB" w:rsidR="008448C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448CB" w:rsidP="008448CB" w:rsidR="008448CB"/>
    <w:p w:rsidRDefault="008448CB" w:rsidP="008448CB" w:rsidR="008448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448CB" w:rsidP="008448CB" w:rsidR="008448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448CB" w:rsidP="008448CB" w:rsidR="008448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5721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 xml:space="preserve">nog postupka nad pravnom osobom CAELIS CALPIUM d. o. o. Vrsar, Gradska Vrata 24, OIB </w:t>
      </w:r>
      <w:r w:rsidRPr="008448CB">
        <w:rPr>
          <w:rFonts w:cs="Times New Roman" w:eastAsia="Times New Roman"/>
          <w:szCs w:val="24"/>
          <w:lang w:eastAsia="hr-HR"/>
        </w:rPr>
        <w:t>37157762376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448CB">
        <w:rPr>
          <w:rFonts w:cs="Times New Roman" w:eastAsia="Times New Roman"/>
          <w:szCs w:val="24"/>
          <w:lang w:eastAsia="hr-HR"/>
        </w:rPr>
        <w:t>040214309</w:t>
      </w:r>
      <w:r>
        <w:rPr>
          <w:rFonts w:cs="Times New Roman" w:eastAsia="Times New Roman"/>
          <w:szCs w:val="24"/>
          <w:lang w:eastAsia="hr-HR"/>
        </w:rPr>
        <w:t>,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448CB" w:rsidP="008448CB" w:rsidR="008448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448CB" w:rsidP="008448CB" w:rsidR="008448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8CB" w:rsidP="008448CB" w:rsidR="008448C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CAELIS CALPIUM d. o. o. Vrsar, Gradska Vrata 24, OIB </w:t>
      </w:r>
      <w:r w:rsidRPr="008448CB">
        <w:rPr>
          <w:rFonts w:cs="Times New Roman" w:eastAsia="Times New Roman"/>
          <w:szCs w:val="24"/>
          <w:lang w:eastAsia="hr-HR"/>
        </w:rPr>
        <w:t>37157762376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8448CB">
        <w:rPr>
          <w:rFonts w:cs="Times New Roman" w:eastAsia="Times New Roman"/>
          <w:szCs w:val="24"/>
          <w:lang w:eastAsia="hr-HR"/>
        </w:rPr>
        <w:t>040214309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8448CB" w:rsidP="008448CB" w:rsidR="008448C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448CB" w:rsidP="008448CB" w:rsidR="008448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CAELIS CALPIUM d. o. o. Vrsar.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1545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634.327,45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448CB" w:rsidP="008448CB" w:rsidR="008448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8448CB" w:rsidP="008448CB" w:rsidR="008448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8448CB" w:rsidP="008448CB" w:rsidR="008448C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448CB" w:rsidP="008448CB" w:rsidR="008448C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448CB" w:rsidP="008448CB" w:rsidR="008448C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8448CB" w:rsidP="008448CB" w:rsidR="008448C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8448CB" w:rsidP="008448CB" w:rsidR="008448C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448CB" w:rsidP="008448CB" w:rsidR="008448C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448CB" w:rsidP="008448CB" w:rsidR="008448C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448CB" w:rsidP="008448CB" w:rsidR="008448C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8448CB" w:rsidP="008448CB" w:rsidR="008448C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>
      <w:pPr>
        <w:tabs>
          <w:tab w:pos="4116" w:val="left"/>
        </w:tabs>
      </w:pPr>
    </w:p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 w:rsidRPr="00D05CA9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8448CB" w:rsidP="008448CB" w:rsidR="008448CB"/>
    <w:p w:rsidRDefault="00C77B77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F07" w:rsidP="008448CB" w:rsidR="00957F07">
      <w:r>
        <w:separator/>
      </w:r>
    </w:p>
  </w:endnote>
  <w:endnote w:id="0" w:type="continuationSeparator">
    <w:p w:rsidRDefault="00957F07" w:rsidP="008448CB" w:rsidR="00957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F07" w:rsidP="008448CB" w:rsidR="00957F07">
      <w:r>
        <w:separator/>
      </w:r>
    </w:p>
  </w:footnote>
  <w:footnote w:id="0" w:type="continuationSeparator">
    <w:p w:rsidRDefault="00957F07" w:rsidP="008448CB" w:rsidR="00957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F07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C77B77">
      <w:rPr>
        <w:noProof/>
      </w:rPr>
      <w:t>2</w:t>
    </w:r>
    <w:r>
      <w:fldChar w:fldCharType="end"/>
    </w:r>
    <w:r>
      <w:tab/>
    </w:r>
    <w:r w:rsidRPr="00F65D9B">
      <w:t>11 St-</w:t>
    </w:r>
    <w:r>
      <w:t>40</w:t>
    </w:r>
    <w:r w:rsidR="008448CB">
      <w:t>4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F07" w:rsidP="0021081C" w:rsidR="00A81E97">
    <w:pPr>
      <w:pStyle w:val="Zaglavlje"/>
      <w:jc w:val="right"/>
    </w:pPr>
    <w:r>
      <w:t>11 St-40</w:t>
    </w:r>
    <w:r w:rsidR="008448CB">
      <w:t>4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60C8"/>
    <w:rsid w:val="008448CB"/>
    <w:rsid w:val="00957F07"/>
    <w:rsid w:val="009A6044"/>
    <w:rsid w:val="00BF033F"/>
    <w:rsid w:val="00C77B77"/>
    <w:rsid w:val="00F7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48C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8C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48C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8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48C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448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448C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7B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7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77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7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48C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48C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48C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48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48C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448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448C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C77B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7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77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7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869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CAELIS CALPIUM d.o.o. VRSAR</izvorni_sadrzaj>
    <derivirana_varijabla naziv="DomainObject.Predmet.ProtustrankaFormated_1">  CAELIS CALPIUM d.o.o. VRSAR</derivirana_varijabla>
  </DomainObject.Predmet.ProtustrankaFormated>
  <DomainObject.Predmet.ProtustrankaFormatedOIB>
    <izvorni_sadrzaj>  CAELIS CALPIUM d.o.o. VRSAR, OIB 37157762376</izvorni_sadrzaj>
    <derivirana_varijabla naziv="DomainObject.Predmet.ProtustrankaFormatedOIB_1">  CAELIS CALPIUM d.o.o. VRSAR, OIB 37157762376</derivirana_varijabla>
  </DomainObject.Predmet.ProtustrankaFormatedOIB>
  <DomainObject.Predmet.ProtustrankaFormatedWithAdress>
    <izvorni_sadrzaj> CAELIS CALPIUM d.o.o. VRSAR, Gradska Vrata 24, 52450 Vrsar</izvorni_sadrzaj>
    <derivirana_varijabla naziv="DomainObject.Predmet.ProtustrankaFormatedWithAdress_1"> CAELIS CALPIUM d.o.o. VRSAR, Gradska Vrata 24, 52450 Vrsar</derivirana_varijabla>
  </DomainObject.Predmet.ProtustrankaFormatedWithAdress>
  <DomainObject.Predmet.ProtustrankaFormatedWithAdressOIB>
    <izvorni_sadrzaj> CAELIS CALPIUM d.o.o. VRSAR, OIB 37157762376, Gradska Vrata 24, 52450 Vrsar</izvorni_sadrzaj>
    <derivirana_varijabla naziv="DomainObject.Predmet.ProtustrankaFormatedWithAdressOIB_1"> CAELIS CALPIUM d.o.o. VRSAR, OIB 37157762376, Gradska Vrata 24, 52450 Vrsar</derivirana_varijabla>
  </DomainObject.Predmet.ProtustrankaFormatedWithAdressOIB>
  <DomainObject.Predmet.ProtustrankaWithAdress>
    <izvorni_sadrzaj>CAELIS CALPIUM d.o.o. VRSAR Gradska Vrata 24, 52450 Vrsar</izvorni_sadrzaj>
    <derivirana_varijabla naziv="DomainObject.Predmet.ProtustrankaWithAdress_1">CAELIS CALPIUM d.o.o. VRSAR Gradska Vrata 24, 52450 Vrsar</derivirana_varijabla>
  </DomainObject.Predmet.ProtustrankaWithAdress>
  <DomainObject.Predmet.ProtustrankaWithAdressOIB>
    <izvorni_sadrzaj>CAELIS CALPIUM d.o.o. VRSAR, OIB 37157762376, Gradska Vrata 24, 52450 Vrsar</izvorni_sadrzaj>
    <derivirana_varijabla naziv="DomainObject.Predmet.ProtustrankaWithAdressOIB_1">CAELIS CALPIUM d.o.o. VRSAR, OIB 37157762376, Gradska Vrata 24, 52450 Vrsar</derivirana_varijabla>
  </DomainObject.Predmet.ProtustrankaWithAdressOIB>
  <DomainObject.Predmet.ProtustrankaNazivFormated>
    <izvorni_sadrzaj>CAELIS CALPIUM d.o.o. VRSAR</izvorni_sadrzaj>
    <derivirana_varijabla naziv="DomainObject.Predmet.ProtustrankaNazivFormated_1">CAELIS CALPIUM d.o.o. VRSAR</derivirana_varijabla>
  </DomainObject.Predmet.ProtustrankaNazivFormated>
  <DomainObject.Predmet.ProtustrankaNazivFormatedOIB>
    <izvorni_sadrzaj>CAELIS CALPIUM d.o.o. VRSAR, OIB 37157762376</izvorni_sadrzaj>
    <derivirana_varijabla naziv="DomainObject.Predmet.ProtustrankaNazivFormatedOIB_1">CAELIS CALPIUM d.o.o. VRSAR, OIB 37157762376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634327.45</izvorni_sadrzaj>
    <derivirana_varijabla naziv="DomainObject.Predmet.TrenutnaVrijednost_1">634327.45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CAELIS CALPIUM d.o.o. VRSAR</item>
    </izvorni_sadrzaj>
    <derivirana_varijabla naziv="DomainObject.Predmet.ProtuStrankaListFormated_1">
      <item>CAELIS CALPIUM d.o.o. VRSAR</item>
    </derivirana_varijabla>
  </DomainObject.Predmet.ProtuStrankaListFormated>
  <DomainObject.Predmet.ProtuStrankaListFormatedOIB>
    <izvorni_sadrzaj>
      <item>CAELIS CALPIUM d.o.o. VRSAR, OIB 37157762376</item>
    </izvorni_sadrzaj>
    <derivirana_varijabla naziv="DomainObject.Predmet.ProtuStrankaListFormatedOIB_1">
      <item>CAELIS CALPIUM d.o.o. VRSAR, OIB 37157762376</item>
    </derivirana_varijabla>
  </DomainObject.Predmet.ProtuStrankaListFormatedOIB>
  <DomainObject.Predmet.ProtuStrankaListFormatedWithAdress>
    <izvorni_sadrzaj>
      <item>CAELIS CALPIUM d.o.o. VRSAR, Gradska Vrata 24, 52450 Vrsar</item>
    </izvorni_sadrzaj>
    <derivirana_varijabla naziv="DomainObject.Predmet.ProtuStrankaListFormatedWithAdress_1">
      <item>CAELIS CALPIUM d.o.o. VRSAR, Gradska Vrata 24, 52450 Vrsar</item>
    </derivirana_varijabla>
  </DomainObject.Predmet.ProtuStrankaListFormatedWithAdress>
  <DomainObject.Predmet.ProtuStrankaListFormatedWithAdressOIB>
    <izvorni_sadrzaj>
      <item>CAELIS CALPIUM d.o.o. VRSAR, OIB 37157762376, Gradska Vrata 24, 52450 Vrsar</item>
    </izvorni_sadrzaj>
    <derivirana_varijabla naziv="DomainObject.Predmet.ProtuStrankaListFormatedWithAdressOIB_1">
      <item>CAELIS CALPIUM d.o.o. VRSAR, OIB 37157762376, Gradska Vrata 24, 52450 Vrsar</item>
    </derivirana_varijabla>
  </DomainObject.Predmet.ProtuStrankaListFormatedWithAdressOIB>
  <DomainObject.Predmet.ProtuStrankaListNazivFormated>
    <izvorni_sadrzaj>
      <item>CAELIS CALPIUM d.o.o. VRSAR</item>
    </izvorni_sadrzaj>
    <derivirana_varijabla naziv="DomainObject.Predmet.ProtuStrankaListNazivFormated_1">
      <item>CAELIS CALPIUM d.o.o. VRSAR</item>
    </derivirana_varijabla>
  </DomainObject.Predmet.ProtuStrankaListNazivFormated>
  <DomainObject.Predmet.ProtuStrankaListNazivFormatedOIB>
    <izvorni_sadrzaj>
      <item>CAELIS CALPIUM d.o.o. VRSAR, OIB 37157762376</item>
    </izvorni_sadrzaj>
    <derivirana_varijabla naziv="DomainObject.Predmet.ProtuStrankaListNazivFormatedOIB_1">
      <item>CAELIS CALPIUM d.o.o. VRSAR, OIB 37157762376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CAELIS CALPIUM d.o.o. VRSAR</izvorni_sadrzaj>
    <derivirana_varijabla naziv="DomainObject.Predmet.ProtustrankaIDrugi_1">CAELIS CALPIUM 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CAELIS CALPIUM d.o.o. VRSAR, OIB 37157762376, Gradska Vrata 24, 52450 Vrsar</izvorni_sadrzaj>
    <derivirana_varijabla naziv="DomainObject.Predmet.ProtustrankaIDrugiAdressOIB_1">CAELIS CALPIUM d.o.o. VRSAR, OIB 37157762376, Gradska Vrata 24,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CAELIS CALPIUM d.o.o. VRSAR</item>
    </izvorni_sadrzaj>
    <derivirana_varijabla naziv="DomainObject.Predmet.SudioniciListNaziv_1">
      <item>FINANCIJSKA AGENCIJA, RC RIJEKA, PODRUŽNICA PULA, PULA</item>
      <item>CAELIS CALPIUM 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CAELIS CALPIUM d.o.o. VRSAR, OIB 37157762376, Gradska Vrata 24,52450 Vrsar</item>
    </izvorni_sadrzaj>
    <derivirana_varijabla naziv="DomainObject.Predmet.SudioniciListAdressOIB_1">
      <item>FINANCIJSKA AGENCIJA, RC RIJEKA, PODRUŽNICA PULA, PULA, OIB 85821130368, Giardini 5,52100 Pula</item>
      <item>CAELIS CALPIUM d.o.o. VRSAR, OIB 37157762376, Gradska Vrata 24,52450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37157762376</item>
    </izvorni_sadrzaj>
    <derivirana_varijabla naziv="DomainObject.Predmet.SudioniciListNazivOIB_1">
      <item>, OIB 85821130368</item>
      <item>, OIB 37157762376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374</properties:Words>
  <properties:Characters>2021</properties:Characters>
  <properties:Lines>96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2015-11-30T09:12:00Z</dcterms:created>
  <dc:creator>Mihaela Kaligari</dc:creator>
  <dc:description/>
  <cp:keywords/>
  <cp:lastModifiedBy>wsadmin</cp:lastModifiedBy>
  <cp:lastPrinted>2015-11-30T09:15:00Z</cp:lastPrinted>
  <dcterms:modified xmlns:xsi="http://www.w3.org/2001/XMLSchema-instance" xsi:type="dcterms:W3CDTF">2015-12-15T11:56:00Z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