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4df6" w14:paraId="eb34df6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696E87" w:rsidRPr="00696E87">
        <w:t>BIBER d.o.o. KAŠTELIR</w:t>
      </w:r>
      <w:r w:rsidR="00A349BA">
        <w:t>,</w:t>
      </w:r>
      <w:r w:rsidR="00B668D9">
        <w:t xml:space="preserve"> </w:t>
      </w:r>
      <w:r w:rsidR="00696E87">
        <w:t>Kaštelir, Rojci 17</w:t>
      </w:r>
      <w:r w:rsidR="00FA4F6C">
        <w:t xml:space="preserve">, </w:t>
      </w:r>
      <w:r w:rsidR="00B668D9">
        <w:t xml:space="preserve">OIB: </w:t>
      </w:r>
      <w:r w:rsidR="00696E87" w:rsidRPr="00696E87">
        <w:t>72380293911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696E87" w:rsidRPr="00696E87">
        <w:t>BIBER d.o.o. KAŠTELIR</w:t>
      </w:r>
      <w:r w:rsidR="00696E87">
        <w:t xml:space="preserve">, Kaštelir, Rojci 17, OIB: </w:t>
      </w:r>
      <w:r w:rsidR="00696E87" w:rsidRPr="00696E87">
        <w:t>72380293911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3281A">
        <w:rPr>
          <w:b/>
          <w:lang w:val="pl-PL"/>
        </w:rPr>
        <w:t>6</w:t>
      </w:r>
      <w:r w:rsidR="00B17BB5" w:rsidRPr="0077472A">
        <w:rPr>
          <w:b/>
          <w:lang w:val="pl-PL"/>
        </w:rPr>
        <w:t xml:space="preserve">. </w:t>
      </w:r>
      <w:r w:rsidR="00D3281A">
        <w:rPr>
          <w:b/>
          <w:lang w:val="pl-PL"/>
        </w:rPr>
        <w:t>LIPNJA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8270DE">
        <w:rPr>
          <w:b/>
          <w:lang w:val="pl-PL"/>
        </w:rPr>
        <w:t>09</w:t>
      </w:r>
      <w:r w:rsidR="00986F40">
        <w:rPr>
          <w:b/>
          <w:lang w:val="pl-PL"/>
        </w:rPr>
        <w:t>:</w:t>
      </w:r>
      <w:r w:rsidR="00A86FF9">
        <w:rPr>
          <w:b/>
          <w:lang w:val="pl-PL"/>
        </w:rPr>
        <w:t>3</w:t>
      </w:r>
      <w:r w:rsidR="003D112F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5E3EB7" w:rsidRPr="0077472A">
      <w:pPr>
        <w:jc w:val="both"/>
      </w:pPr>
      <w:r w:rsidRPr="0077472A">
        <w:tab/>
      </w:r>
      <w:r w:rsidRPr="0077472A">
        <w:tab/>
        <w:t xml:space="preserve">- dužnik </w:t>
      </w:r>
      <w:r w:rsidR="00696E87" w:rsidRPr="00696E87">
        <w:t>BIBER d.o.o. KAŠTELIR</w:t>
      </w:r>
      <w:r w:rsidR="00696E87">
        <w:t xml:space="preserve">, Kaštelir, Rojci 17, OIB: </w:t>
      </w:r>
      <w:r w:rsidR="00696E87" w:rsidRPr="00696E87">
        <w:t>72380293911</w:t>
      </w:r>
      <w:r w:rsidR="00A349BA">
        <w:rPr>
          <w:lang w:val="sv-SE"/>
        </w:rPr>
        <w:tab/>
      </w:r>
      <w:r w:rsidR="00A349BA"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D3281A">
        <w:rPr>
          <w:lang w:val="sv-SE"/>
        </w:rPr>
        <w:t>Peter Biber, Njemačka, Utting an Ammersee, Bahnhofstrasse 4</w:t>
      </w:r>
      <w:r w:rsidR="00A86FF9">
        <w:rPr>
          <w:lang w:val="sv-SE"/>
        </w:rPr>
        <w:t xml:space="preserve">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ED5F0F">
        <w:rPr>
          <w:lang w:val="sv-SE"/>
        </w:rPr>
        <w:t xml:space="preserve">Peter Biber, Njemačka, Utting an Ammersee, Bahnhofstrasse 4,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ED5F0F">
        <w:rPr>
          <w:lang w:val="sv-SE"/>
        </w:rPr>
        <w:t>Peter Biber, Njemačka, Utting an Ammersee, Bahnhofstrasse 4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="00A86FF9">
        <w:rPr>
          <w:lang w:val="sv-SE"/>
        </w:rPr>
        <w:t xml:space="preserve">Stalne službe u </w:t>
      </w:r>
      <w:r w:rsidR="00221B65">
        <w:rPr>
          <w:lang w:val="sv-SE"/>
        </w:rPr>
        <w:t>Poreču</w:t>
      </w:r>
      <w:r w:rsidR="00A86FF9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</w:t>
      </w:r>
      <w:r w:rsidR="00A07B23">
        <w:t>3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3F3CF5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696E87">
      <w:pPr>
        <w:ind w:firstLine="708"/>
        <w:jc w:val="both"/>
      </w:pPr>
      <w:r w:rsidRPr="0077472A">
        <w:t xml:space="preserve">- dužnik </w:t>
      </w:r>
      <w:r w:rsidR="00696E87" w:rsidRPr="00696E87">
        <w:t>BIBER d.o.o. KAŠTELIR</w:t>
      </w:r>
      <w:r w:rsidR="00696E87">
        <w:t xml:space="preserve">, Kaštelir, Rojci 17, OIB: </w:t>
      </w:r>
      <w:r w:rsidR="00696E87" w:rsidRPr="00696E87">
        <w:t>72380293911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ED5F0F">
        <w:rPr>
          <w:lang w:val="sv-SE"/>
        </w:rPr>
        <w:t>Peter Biber, Njemačka, Utting an Ammersee, Bahnhofstrasse 4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A86FF9">
        <w:rPr>
          <w:lang w:val="sv-SE"/>
        </w:rPr>
        <w:t xml:space="preserve">SS Buje, </w:t>
      </w:r>
      <w:r w:rsidR="00221B65">
        <w:rPr>
          <w:lang w:val="sv-SE"/>
        </w:rPr>
        <w:t xml:space="preserve">SS Poreč,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5F1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31764">
          <w:t>Posl. broj: 4 St-6</w:t>
        </w:r>
        <w:r w:rsidR="00696E87">
          <w:t>32</w:t>
        </w:r>
        <w:r w:rsidR="00931764">
          <w:t>/2016-3</w:t>
        </w:r>
      </w:sdtContent>
    </w:sdt>
  </w:p>
  <w:p w:rsidRDefault="00F965F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B3C1B">
      <w:t>6</w:t>
    </w:r>
    <w:r w:rsidR="00696E87">
      <w:t>32</w:t>
    </w:r>
    <w:r w:rsidR="0093176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487F"/>
    <w:rsid w:val="00204DEB"/>
    <w:rsid w:val="00221B65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D112F"/>
    <w:rsid w:val="003E00AF"/>
    <w:rsid w:val="003F265C"/>
    <w:rsid w:val="003F3CF5"/>
    <w:rsid w:val="00435808"/>
    <w:rsid w:val="0044039B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96E87"/>
    <w:rsid w:val="006A66C3"/>
    <w:rsid w:val="006A71CF"/>
    <w:rsid w:val="006B3C3E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A2A93"/>
    <w:rsid w:val="008D598C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86174"/>
    <w:rsid w:val="00CA0CBB"/>
    <w:rsid w:val="00CD64A0"/>
    <w:rsid w:val="00D023FB"/>
    <w:rsid w:val="00D14604"/>
    <w:rsid w:val="00D3281A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15A9"/>
    <w:rsid w:val="00E86C6C"/>
    <w:rsid w:val="00E878B0"/>
    <w:rsid w:val="00ED5F0F"/>
    <w:rsid w:val="00F26397"/>
    <w:rsid w:val="00F32923"/>
    <w:rsid w:val="00F32B1B"/>
    <w:rsid w:val="00F46859"/>
    <w:rsid w:val="00F531AB"/>
    <w:rsid w:val="00F560F8"/>
    <w:rsid w:val="00F84493"/>
    <w:rsid w:val="00F965F1"/>
    <w:rsid w:val="00FA4F6C"/>
    <w:rsid w:val="00FB0B18"/>
    <w:rsid w:val="00FE1BC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5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5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5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5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4E2CC-AB48-4245-9127-CA1B42C09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3380</properties:Characters>
  <properties:Lines>88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2016-04-13T08:41:00Z</dcterms:created>
  <dc:creator>Jasmina Matika</dc:creator>
  <cp:lastModifiedBy>Sanja Prodan</cp:lastModifiedBy>
  <cp:lastPrinted>2016-04-13T08:47:00Z</cp:lastPrinted>
  <dcterms:modified xmlns:xsi="http://www.w3.org/2001/XMLSchema-instance" xsi:type="dcterms:W3CDTF">2016-04-13T08:48:00Z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