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e7d6" w14:paraId="a45e7d6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9F7F9D">
        <w:t>477</w:t>
      </w:r>
      <w:r w:rsidR="00172436">
        <w:t>/</w:t>
      </w:r>
      <w:r w:rsidR="006B6A87">
        <w:t>16</w:t>
      </w:r>
      <w:r w:rsidRPr="007D37BA">
        <w:t>-</w:t>
      </w:r>
      <w:r w:rsidR="009F7F9D">
        <w:t>35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9F7F9D">
        <w:t>CD MEDIA ART j.d.o.o. u stečaju, Vodice, Kamila Pamukovića 1, Vodice, OIB: 07354111016</w:t>
      </w:r>
      <w:r w:rsidR="007E272E">
        <w:t>, koga zastupa stečajni</w:t>
      </w:r>
      <w:r w:rsidR="00903E75">
        <w:t xml:space="preserve"> upravitelj</w:t>
      </w:r>
      <w:r w:rsidR="007E272E">
        <w:t xml:space="preserve"> </w:t>
      </w:r>
      <w:r w:rsidR="009F7F9D">
        <w:t>Ante Poljak</w:t>
      </w:r>
      <w:r w:rsidR="00CE35C9">
        <w:t>,</w:t>
      </w:r>
      <w:r w:rsidR="00B3534C" w:rsidRPr="007D37BA">
        <w:t xml:space="preserve"> </w:t>
      </w:r>
      <w:r w:rsidRPr="007D37BA">
        <w:t xml:space="preserve">dana </w:t>
      </w:r>
      <w:r w:rsidR="007E16B9">
        <w:t>20.</w:t>
      </w:r>
      <w:r w:rsidR="00984DBD">
        <w:t xml:space="preserve"> ožujka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9F7F9D" w:rsidP="00A9193B" w:rsidR="00860C24" w:rsidRPr="007D37BA">
      <w:pPr>
        <w:ind w:firstLine="708"/>
        <w:jc w:val="center"/>
      </w:pPr>
      <w:r>
        <w:t>24. travnja</w:t>
      </w:r>
      <w:r w:rsidR="00C12769">
        <w:t xml:space="preserve"> 201</w:t>
      </w:r>
      <w:r>
        <w:t>7</w:t>
      </w:r>
      <w:r w:rsidR="00860C24" w:rsidRPr="007D37BA">
        <w:t xml:space="preserve">. godine u </w:t>
      </w:r>
      <w:r>
        <w:t>09</w:t>
      </w:r>
      <w:r w:rsidR="00C12769">
        <w:t>,</w:t>
      </w:r>
      <w:r w:rsidR="00DA5CC4">
        <w:t>30</w:t>
      </w:r>
      <w:r w:rsidR="00860C24" w:rsidRPr="007D37BA">
        <w:t xml:space="preserve"> sati, koja će se održati u sudnici broj </w:t>
      </w:r>
      <w:r>
        <w:t>212</w:t>
      </w:r>
      <w:r w:rsidR="00860C24" w:rsidRPr="007D37BA">
        <w:t xml:space="preserve">/I, Trgovačkog suda u Zadru, </w:t>
      </w:r>
      <w:r>
        <w:t>Stalna služba u Šibeniku, Stjepana Radića 81, Šibenik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123298" w:rsidP="006B6A87" w:rsidR="00123298">
      <w:pPr>
        <w:jc w:val="both"/>
      </w:pPr>
    </w:p>
    <w:p w:rsidRDefault="007E16B9" w:rsidP="007E16B9" w:rsidR="00903E75">
      <w:pPr>
        <w:pStyle w:val="Odlomakpopisa"/>
        <w:numPr>
          <w:ilvl w:val="0"/>
          <w:numId w:val="8"/>
        </w:numPr>
        <w:jc w:val="both"/>
      </w:pPr>
      <w:r>
        <w:t>Izvješće stečajnog upravitelja.</w:t>
      </w:r>
    </w:p>
    <w:p w:rsidRDefault="007E16B9" w:rsidP="007E16B9" w:rsidR="007E16B9">
      <w:pPr>
        <w:pStyle w:val="Odlomakpopisa"/>
        <w:numPr>
          <w:ilvl w:val="0"/>
          <w:numId w:val="8"/>
        </w:numPr>
        <w:jc w:val="both"/>
      </w:pPr>
      <w:r>
        <w:t xml:space="preserve">Donošenje odluke o tijeku stečajnog postupka. </w:t>
      </w:r>
    </w:p>
    <w:p w:rsidRDefault="007E16B9" w:rsidP="007E16B9" w:rsidR="007E16B9">
      <w:pPr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7E16B9">
        <w:t>20.</w:t>
      </w:r>
      <w:r w:rsidR="00984DBD">
        <w:t xml:space="preserve"> ožujka 2017</w:t>
      </w:r>
      <w:r w:rsidR="00172436">
        <w:t>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A6F4F">
        <w:t>-emailom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EB9566B"/>
    <w:multiLevelType w:val="hybridMultilevel"/>
    <w:tmpl w:val="5BC64D68"/>
    <w:lvl w:tplc="D4FED40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15FC6"/>
    <w:rsid w:val="00024210"/>
    <w:rsid w:val="00031F76"/>
    <w:rsid w:val="00046AB6"/>
    <w:rsid w:val="00094CB1"/>
    <w:rsid w:val="000A70B5"/>
    <w:rsid w:val="001073C3"/>
    <w:rsid w:val="00123298"/>
    <w:rsid w:val="00147102"/>
    <w:rsid w:val="0016321B"/>
    <w:rsid w:val="00172436"/>
    <w:rsid w:val="00181682"/>
    <w:rsid w:val="001F7388"/>
    <w:rsid w:val="00282E78"/>
    <w:rsid w:val="0035517A"/>
    <w:rsid w:val="00380924"/>
    <w:rsid w:val="00381B89"/>
    <w:rsid w:val="003A2066"/>
    <w:rsid w:val="003C5E26"/>
    <w:rsid w:val="0047406D"/>
    <w:rsid w:val="004A6F4F"/>
    <w:rsid w:val="005615F3"/>
    <w:rsid w:val="005678C9"/>
    <w:rsid w:val="005E1C64"/>
    <w:rsid w:val="00616543"/>
    <w:rsid w:val="00617AEF"/>
    <w:rsid w:val="00685A91"/>
    <w:rsid w:val="006B6A87"/>
    <w:rsid w:val="006D461F"/>
    <w:rsid w:val="00725790"/>
    <w:rsid w:val="00751B9E"/>
    <w:rsid w:val="0076194D"/>
    <w:rsid w:val="007B479A"/>
    <w:rsid w:val="007D005F"/>
    <w:rsid w:val="007D37BA"/>
    <w:rsid w:val="007E16B9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84DBD"/>
    <w:rsid w:val="009D56F5"/>
    <w:rsid w:val="009F7F9D"/>
    <w:rsid w:val="00A05A1F"/>
    <w:rsid w:val="00A46C9F"/>
    <w:rsid w:val="00A56D1C"/>
    <w:rsid w:val="00A60C0F"/>
    <w:rsid w:val="00A9193B"/>
    <w:rsid w:val="00AD59E4"/>
    <w:rsid w:val="00B0518E"/>
    <w:rsid w:val="00B06C21"/>
    <w:rsid w:val="00B13DF8"/>
    <w:rsid w:val="00B22108"/>
    <w:rsid w:val="00B3534C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A5CC4"/>
    <w:rsid w:val="00DC4F3A"/>
    <w:rsid w:val="00DF04FF"/>
    <w:rsid w:val="00E82DF1"/>
    <w:rsid w:val="00ED4CA0"/>
    <w:rsid w:val="00F1024E"/>
    <w:rsid w:val="00F24B3E"/>
    <w:rsid w:val="00F67A6D"/>
    <w:rsid w:val="00F8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F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F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St-477/2016</izvorni_sadrzaj>
    <derivirana_varijabla naziv="DomainObject.Predmet.OznakaBroj_1">St-477/2016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CD MEDIA ART j.d.o.o. za djelatnost marketinga</izvorni_sadrzaj>
    <derivirana_varijabla naziv="DomainObject.Predmet.ProtustrankaFormated_1">  CD MEDIA ART j.d.o.o. za djelatnost marketinga</derivirana_varijabla>
  </DomainObject.Predmet.ProtustrankaFormated>
  <DomainObject.Predmet.ProtustrankaFormatedOIB>
    <izvorni_sadrzaj>  CD MEDIA ART j.d.o.o. za djelatnost marketinga, OIB 07354111016</izvorni_sadrzaj>
    <derivirana_varijabla naziv="DomainObject.Predmet.ProtustrankaFormatedOIB_1">  CD MEDIA ART j.d.o.o. za djelatnost marketinga, OIB 07354111016</derivirana_varijabla>
  </DomainObject.Predmet.ProtustrankaFormatedOIB>
  <DomainObject.Predmet.ProtustrankaFormatedWithAdress>
    <izvorni_sadrzaj> CD MEDIA ART j.d.o.o. za djelatnost marketinga, Kamila Pamukovića 1, 22211 Vodice</izvorni_sadrzaj>
    <derivirana_varijabla naziv="DomainObject.Predmet.ProtustrankaFormatedWithAdress_1"> CD MEDIA ART j.d.o.o. za djelatnost marketinga, Kamila Pamukovića 1, 22211 Vodice</derivirana_varijabla>
  </DomainObject.Predmet.ProtustrankaFormatedWithAdress>
  <DomainObject.Predmet.ProtustrankaFormatedWithAdressOIB>
    <izvorni_sadrzaj> CD MEDIA ART j.d.o.o. za djelatnost marketinga, OIB 07354111016, Kamila Pamukovića 1, 22211 Vodice</izvorni_sadrzaj>
    <derivirana_varijabla naziv="DomainObject.Predmet.ProtustrankaFormatedWithAdressOIB_1"> CD MEDIA ART j.d.o.o. za djelatnost marketinga, OIB 07354111016, Kamila Pamukovića 1, 22211 Vodice</derivirana_varijabla>
  </DomainObject.Predmet.ProtustrankaFormatedWithAdressOIB>
  <DomainObject.Predmet.ProtustrankaWithAdress>
    <izvorni_sadrzaj>CD MEDIA ART j.d.o.o. za djelatnost marketinga Kamila Pamukovića 1, 22211 Vodice</izvorni_sadrzaj>
    <derivirana_varijabla naziv="DomainObject.Predmet.ProtustrankaWithAdress_1">CD MEDIA ART j.d.o.o. za djelatnost marketinga Kamila Pamukovića 1, 22211 Vodice</derivirana_varijabla>
  </DomainObject.Predmet.ProtustrankaWithAdress>
  <DomainObject.Predmet.ProtustrankaWithAdressOIB>
    <izvorni_sadrzaj>CD MEDIA ART j.d.o.o. za djelatnost marketinga, OIB 07354111016, Kamila Pamukovića 1, 22211 Vodice</izvorni_sadrzaj>
    <derivirana_varijabla naziv="DomainObject.Predmet.ProtustrankaWithAdressOIB_1">CD MEDIA ART j.d.o.o. za djelatnost marketinga, OIB 07354111016, Kamila Pamukovića 1, 22211 Vodice</derivirana_varijabla>
  </DomainObject.Predmet.ProtustrankaWithAdressOIB>
  <DomainObject.Predmet.ProtustrankaNazivFormated>
    <izvorni_sadrzaj>CD MEDIA ART j.d.o.o. za djelatnost marketinga</izvorni_sadrzaj>
    <derivirana_varijabla naziv="DomainObject.Predmet.ProtustrankaNazivFormated_1">CD MEDIA ART j.d.o.o. za djelatnost marketinga</derivirana_varijabla>
  </DomainObject.Predmet.ProtustrankaNazivFormated>
  <DomainObject.Predmet.ProtustrankaNazivFormatedOIB>
    <izvorni_sadrzaj>CD MEDIA ART j.d.o.o. za djelatnost marketinga, OIB 07354111016</izvorni_sadrzaj>
    <derivirana_varijabla naziv="DomainObject.Predmet.ProtustrankaNazivFormatedOIB_1">CD MEDIA ART j.d.o.o. za djelatnost marketinga, OIB 07354111016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CD MEDIA ART j.d.o.o. za djelatnost marketinga</item>
    </izvorni_sadrzaj>
    <derivirana_varijabla naziv="DomainObject.Predmet.ProtuStrankaListFormated_1">
      <item>CD MEDIA ART j.d.o.o. za djelatnost marketinga</item>
    </derivirana_varijabla>
  </DomainObject.Predmet.ProtuStrankaListFormated>
  <DomainObject.Predmet.ProtuStrankaListFormatedOIB>
    <izvorni_sadrzaj>
      <item>CD MEDIA ART j.d.o.o. za djelatnost marketinga, OIB 07354111016</item>
    </izvorni_sadrzaj>
    <derivirana_varijabla naziv="DomainObject.Predmet.ProtuStrankaListFormatedOIB_1">
      <item>CD MEDIA ART j.d.o.o. za djelatnost marketinga, OIB 07354111016</item>
    </derivirana_varijabla>
  </DomainObject.Predmet.ProtuStrankaListFormatedOIB>
  <DomainObject.Predmet.ProtuStrankaListFormatedWithAdress>
    <izvorni_sadrzaj>
      <item>CD MEDIA ART j.d.o.o. za djelatnost marketinga, Kamila Pamukovića 1, 22211 Vodice</item>
    </izvorni_sadrzaj>
    <derivirana_varijabla naziv="DomainObject.Predmet.ProtuStrankaListFormatedWithAdress_1">
      <item>CD MEDIA ART j.d.o.o. za djelatnost marketinga, Kamila Pamukovića 1, 22211 Vodice</item>
    </derivirana_varijabla>
  </DomainObject.Predmet.ProtuStrankaListFormatedWithAdress>
  <DomainObject.Predmet.ProtuStrankaListFormatedWithAdressOIB>
    <izvorni_sadrzaj>
      <item>CD MEDIA ART j.d.o.o. za djelatnost marketinga, OIB 07354111016, Kamila Pamukovića 1, 22211 Vodice</item>
    </izvorni_sadrzaj>
    <derivirana_varijabla naziv="DomainObject.Predmet.ProtuStrankaListFormatedWithAdressOIB_1">
      <item>CD MEDIA ART j.d.o.o. za djelatnost marketinga, OIB 07354111016, Kamila Pamukovića 1, 22211 Vodice</item>
    </derivirana_varijabla>
  </DomainObject.Predmet.ProtuStrankaListFormatedWithAdressOIB>
  <DomainObject.Predmet.ProtuStrankaListNazivFormated>
    <izvorni_sadrzaj>
      <item>CD MEDIA ART j.d.o.o. za djelatnost marketinga</item>
    </izvorni_sadrzaj>
    <derivirana_varijabla naziv="DomainObject.Predmet.ProtuStrankaListNazivFormated_1">
      <item>CD MEDIA ART j.d.o.o. za djelatnost marketinga</item>
    </derivirana_varijabla>
  </DomainObject.Predmet.ProtuStrankaListNazivFormated>
  <DomainObject.Predmet.ProtuStrankaListNazivFormatedOIB>
    <izvorni_sadrzaj>
      <item>CD MEDIA ART j.d.o.o. za djelatnost marketinga, OIB 07354111016</item>
    </izvorni_sadrzaj>
    <derivirana_varijabla naziv="DomainObject.Predmet.ProtuStrankaListNazivFormatedOIB_1">
      <item>CD MEDIA ART j.d.o.o. za djelatnost marketinga, OIB 07354111016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CD MEDIA ART j.d.o.o. za djelatnost marketinga</izvorni_sadrzaj>
    <derivirana_varijabla naziv="DomainObject.Predmet.ProtustrankaIDrugi_1">CD MEDIA ART j.d.o.o. za djelatnost marketinga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CD MEDIA ART j.d.o.o. za djelatnost marketinga, OIB 07354111016, Kamila Pamukovića 1, 22211 Vodice</izvorni_sadrzaj>
    <derivirana_varijabla naziv="DomainObject.Predmet.ProtustrankaIDrugiAdressOIB_1">CD MEDIA ART j.d.o.o. za djelatnost marketinga, OIB 07354111016, Kamila Pamukovića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CD MEDIA ART j.d.o.o. za djelatnost marketinga</item>
    </izvorni_sadrzaj>
    <derivirana_varijabla naziv="DomainObject.Predmet.SudioniciListNaziv_1">
      <item>FINA - Podružnica Šibenik</item>
      <item>CD MEDIA ART j.d.o.o. za djelatnost marketinga</item>
    </derivirana_varijabla>
  </DomainObject.Predmet.SudioniciListNaziv>
  <DomainObject.Predmet.SudioniciListAdressOIB>
    <izvorni_sadrzaj>
      <item>FINA - Podružnica Šibenik, OIB 85821130368, Perivoj L. Marune 1,22000 Šibenik</item>
      <item>CD MEDIA ART j.d.o.o. za djelatnost marketinga, OIB 07354111016, Kamila Pamukovića 1,22211 Vodice</item>
    </izvorni_sadrzaj>
    <derivirana_varijabla naziv="DomainObject.Predmet.SudioniciListAdressOIB_1">
      <item>FINA - Podružnica Šibenik, OIB 85821130368, Perivoj L. Marune 1,22000 Šibenik</item>
      <item>CD MEDIA ART j.d.o.o. za djelatnost marketinga, OIB 07354111016, Kamila Pamukovića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07354111016</item>
    </izvorni_sadrzaj>
    <derivirana_varijabla naziv="DomainObject.Predmet.SudioniciListNazivOIB_1">
      <item>, OIB 85821130368</item>
      <item>, OIB 07354111016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196</properties:Words>
  <properties:Characters>910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2017-03-17T12:18:00Z</dcterms:created>
  <dc:creator>Korisnik</dc:creator>
  <cp:lastModifiedBy>Martina Kalmeta</cp:lastModifiedBy>
  <cp:lastPrinted>2016-09-28T08:25:00Z</cp:lastPrinted>
  <dcterms:modified xmlns:xsi="http://www.w3.org/2001/XMLSchema-instance" xsi:type="dcterms:W3CDTF">2017-03-20T08:51:00Z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