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c445" w14:paraId="bf3c44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D3364">
        <w:rPr>
          <w:rFonts w:cs="Times New Roman" w:hAnsi="Times New Roman" w:ascii="Times New Roman"/>
          <w:b/>
          <w:sz w:val="24"/>
          <w:szCs w:val="24"/>
        </w:rPr>
        <w:t>622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D3364">
        <w:rPr>
          <w:rFonts w:cs="Times New Roman" w:hAnsi="Times New Roman" w:ascii="Times New Roman"/>
          <w:sz w:val="24"/>
          <w:szCs w:val="24"/>
        </w:rPr>
        <w:t>DALMACIJA ENERGIJA d.o.o., Šibenik, Put Vida 19, MBS: 110031343, OIB: 13943503102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365C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D3364">
        <w:rPr>
          <w:rFonts w:cs="Times New Roman" w:hAnsi="Times New Roman" w:ascii="Times New Roman"/>
          <w:sz w:val="24"/>
          <w:szCs w:val="24"/>
        </w:rPr>
        <w:t>DALMACIJA ENERGIJA d.o.o., Šibenik, Put Vida 19, MBS: 110031343, OIB: 13943503102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D3364">
        <w:rPr>
          <w:rFonts w:cs="Times New Roman" w:hAnsi="Times New Roman" w:ascii="Times New Roman"/>
          <w:sz w:val="24"/>
          <w:szCs w:val="24"/>
        </w:rPr>
        <w:t>204.126,62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D3364">
        <w:rPr>
          <w:rFonts w:cs="Times New Roman" w:hAnsi="Times New Roman" w:ascii="Times New Roman"/>
          <w:sz w:val="24"/>
          <w:szCs w:val="24"/>
        </w:rPr>
        <w:t>Vlastimil Huňka, Češka, Čeladna, Čeladna 861 i Ivan Barišić iz Šibenika, Put Vida 19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D3364">
        <w:rPr>
          <w:rFonts w:cs="Times New Roman" w:hAnsi="Times New Roman" w:ascii="Times New Roman"/>
          <w:sz w:val="24"/>
          <w:szCs w:val="24"/>
        </w:rPr>
        <w:t>model 05, poziv na broj 221-622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D365C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D3364">
        <w:rPr>
          <w:rFonts w:cs="Times New Roman" w:hAnsi="Times New Roman" w:ascii="Times New Roman"/>
          <w:sz w:val="24"/>
          <w:szCs w:val="24"/>
        </w:rPr>
        <w:t>Vlastimil Huňka, Češka, Čeladna, Čeladna 861 i Ivan Barišić iz Šibenika, Put Vida 19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6D8" w:rsidP="00357C73" w:rsidR="001926D8">
      <w:pPr>
        <w:spacing w:lineRule="auto" w:line="240" w:after="0"/>
      </w:pPr>
      <w:r>
        <w:separator/>
      </w:r>
    </w:p>
  </w:endnote>
  <w:endnote w:id="0" w:type="continuationSeparator">
    <w:p w:rsidRDefault="001926D8" w:rsidP="00357C73" w:rsidR="001926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6D8" w:rsidP="00357C73" w:rsidR="001926D8">
      <w:pPr>
        <w:spacing w:lineRule="auto" w:line="240" w:after="0"/>
      </w:pPr>
      <w:r>
        <w:separator/>
      </w:r>
    </w:p>
  </w:footnote>
  <w:footnote w:id="0" w:type="continuationSeparator">
    <w:p w:rsidRDefault="001926D8" w:rsidP="00357C73" w:rsidR="001926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4D1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D3364">
          <w:rPr>
            <w:rFonts w:cs="Times New Roman" w:hAnsi="Times New Roman" w:ascii="Times New Roman"/>
            <w:sz w:val="24"/>
            <w:szCs w:val="24"/>
          </w:rPr>
          <w:t>t-622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26D8"/>
    <w:rsid w:val="00194D69"/>
    <w:rsid w:val="001B1CEA"/>
    <w:rsid w:val="001C07D1"/>
    <w:rsid w:val="001C3141"/>
    <w:rsid w:val="001E62AD"/>
    <w:rsid w:val="00237AD7"/>
    <w:rsid w:val="00260DC0"/>
    <w:rsid w:val="002A6BAD"/>
    <w:rsid w:val="002B4D10"/>
    <w:rsid w:val="002D4228"/>
    <w:rsid w:val="002F3D63"/>
    <w:rsid w:val="002F745F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D3364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365C"/>
    <w:rsid w:val="006D5582"/>
    <w:rsid w:val="006E23FD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C2B9E"/>
    <w:rsid w:val="008D2A53"/>
    <w:rsid w:val="00943105"/>
    <w:rsid w:val="00976A7A"/>
    <w:rsid w:val="00981546"/>
    <w:rsid w:val="009B646B"/>
    <w:rsid w:val="009F5C94"/>
    <w:rsid w:val="00A1166B"/>
    <w:rsid w:val="00A24799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71912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  <w:rsid w:val="00FD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D3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6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65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6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6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D3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6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65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6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6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ENERGIJA d.o.o. za razvoj i realizaciju obnovljive energije i projekte</izvorni_sadrzaj>
    <derivirana_varijabla naziv="DomainObject.Predmet.ProtustrankaFormated_1">  DALMACIJA ENERGIJA d.o.o. za razvoj i realizaciju obnovljive energije i projekte</derivirana_varijabla>
  </DomainObject.Predmet.ProtustrankaFormated>
  <DomainObject.Predmet.ProtustrankaFormatedOIB>
    <izvorni_sadrzaj>  DALMACIJA ENERGIJA d.o.o. za razvoj i realizaciju obnovljive energije i projekte, OIB 13943503102</izvorni_sadrzaj>
    <derivirana_varijabla naziv="DomainObject.Predmet.ProtustrankaFormatedOIB_1">  DALMACIJA ENERGIJA d.o.o. za razvoj i realizaciju obnovljive energije i projekte, OIB 13943503102</derivirana_varijabla>
  </DomainObject.Predmet.ProtustrankaFormatedOIB>
  <DomainObject.Predmet.ProtustrankaFormatedWithAdress>
    <izvorni_sadrzaj> DALMACIJA ENERGIJA d.o.o. za razvoj i realizaciju obnovljive energije i projekte, Put Vida 19 , 22000 Šibenik</izvorni_sadrzaj>
    <derivirana_varijabla naziv="DomainObject.Predmet.ProtustrankaFormatedWithAdress_1"> DALMACIJA ENERGIJA d.o.o. za razvoj i realizaciju obnovljive energije i projekte, Put Vida 19 , 22000 Šibenik</derivirana_varijabla>
  </DomainObject.Predmet.ProtustrankaFormatedWithAdress>
  <DomainObject.Predmet.ProtustrankaFormatedWithAdressOIB>
    <izvorni_sadrzaj> DALMACIJA ENERGIJA d.o.o. za razvoj i realizaciju obnovljive energije i projekte, OIB 13943503102, Put Vida 19 , 22000 Šibenik</izvorni_sadrzaj>
    <derivirana_varijabla naziv="DomainObject.Predmet.ProtustrankaFormatedWithAdressOIB_1"> DALMACIJA ENERGIJA d.o.o. za razvoj i realizaciju obnovljive energije i projekte, OIB 13943503102, Put Vida 19 , 22000 Šibenik</derivirana_varijabla>
  </DomainObject.Predmet.ProtustrankaFormatedWithAdressOIB>
  <DomainObject.Predmet.ProtustrankaWithAdress>
    <izvorni_sadrzaj>DALMACIJA ENERGIJA d.o.o. za razvoj i realizaciju obnovljive energije i projekte Put Vida 19 , 22000 Šibenik</izvorni_sadrzaj>
    <derivirana_varijabla naziv="DomainObject.Predmet.ProtustrankaWithAdress_1">DALMACIJA ENERGIJA d.o.o. za razvoj i realizaciju obnovljive energije i projekte Put Vida 19 , 22000 Šibenik</derivirana_varijabla>
  </DomainObject.Predmet.ProtustrankaWithAdress>
  <DomainObject.Predmet.ProtustrankaWithAdressOIB>
    <izvorni_sadrzaj>DALMACIJA ENERGIJA d.o.o. za razvoj i realizaciju obnovljive energije i projekte, OIB 13943503102, Put Vida 19 , 22000 Šibenik</izvorni_sadrzaj>
    <derivirana_varijabla naziv="DomainObject.Predmet.ProtustrankaWithAdressOIB_1">DALMACIJA ENERGIJA d.o.o. za razvoj i realizaciju obnovljive energije i projekte, OIB 13943503102, Put Vida 19 , 22000 Šibenik</derivirana_varijabla>
  </DomainObject.Predmet.ProtustrankaWithAdressOIB>
  <DomainObject.Predmet.ProtustrankaNazivFormated>
    <izvorni_sadrzaj>DALMACIJA ENERGIJA d.o.o. za razvoj i realizaciju obnovljive energije i projekte</izvorni_sadrzaj>
    <derivirana_varijabla naziv="DomainObject.Predmet.ProtustrankaNazivFormated_1">DALMACIJA ENERGIJA d.o.o. za razvoj i realizaciju obnovljive energije i projekte</derivirana_varijabla>
  </DomainObject.Predmet.ProtustrankaNazivFormated>
  <DomainObject.Predmet.ProtustrankaNazivFormatedOIB>
    <izvorni_sadrzaj>DALMACIJA ENERGIJA d.o.o. za razvoj i realizaciju obnovljive energije i projekte, OIB 13943503102</izvorni_sadrzaj>
    <derivirana_varijabla naziv="DomainObject.Predmet.ProtustrankaNazivFormatedOIB_1">DALMACIJA ENERGIJA d.o.o. za razvoj i realizaciju obnovljive energije i projekte, OIB 13943503102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ENERGIJA d.o.o. za razvoj i realizaciju obnovljive energije i projekte</item>
    </izvorni_sadrzaj>
    <derivirana_varijabla naziv="DomainObject.Predmet.ProtuStrankaListFormated_1">
      <item>DALMACIJA ENERGIJA d.o.o. za razvoj i realizaciju obnovljive energije i projekte</item>
    </derivirana_varijabla>
  </DomainObject.Predmet.ProtuStrankaListFormated>
  <DomainObject.Predmet.ProtuStrankaListFormatedOIB>
    <izvorni_sadrzaj>
      <item>DALMACIJA ENERGIJA d.o.o. za razvoj i realizaciju obnovljive energije i projekte, OIB 13943503102</item>
    </izvorni_sadrzaj>
    <derivirana_varijabla naziv="DomainObject.Predmet.ProtuStrankaListFormatedOIB_1">
      <item>DALMACIJA ENERGIJA d.o.o. za razvoj i realizaciju obnovljive energije i projekte, OIB 13943503102</item>
    </derivirana_varijabla>
  </DomainObject.Predmet.ProtuStrankaListFormatedOIB>
  <DomainObject.Predmet.ProtuStrankaListFormatedWithAdress>
    <izvorni_sadrzaj>
      <item>DALMACIJA ENERGIJA d.o.o. za razvoj i realizaciju obnovljive energije i projekte, Put Vida 19 , 22000 Šibenik</item>
    </izvorni_sadrzaj>
    <derivirana_varijabla naziv="DomainObject.Predmet.ProtuStrankaListFormatedWithAdress_1">
      <item>DALMACIJA ENERGIJA d.o.o. za razvoj i realizaciju obnovljive energije i projekte, Put Vida 19 , 22000 Šibenik</item>
    </derivirana_varijabla>
  </DomainObject.Predmet.ProtuStrankaListFormatedWithAdress>
  <DomainObject.Predmet.ProtuStrankaListFormatedWithAdressOIB>
    <izvorni_sadrzaj>
      <item>DALMACIJA ENERGIJA d.o.o. za razvoj i realizaciju obnovljive energije i projekte, OIB 13943503102, Put Vida 19 , 22000 Šibenik</item>
    </izvorni_sadrzaj>
    <derivirana_varijabla naziv="DomainObject.Predmet.ProtuStrankaListFormatedWithAdressOIB_1">
      <item>DALMACIJA ENERGIJA d.o.o. za razvoj i realizaciju obnovljive energije i projekte, OIB 13943503102, Put Vida 19 , 22000 Šibenik</item>
    </derivirana_varijabla>
  </DomainObject.Predmet.ProtuStrankaListFormatedWithAdressOIB>
  <DomainObject.Predmet.ProtuStrankaListNazivFormated>
    <izvorni_sadrzaj>
      <item>DALMACIJA ENERGIJA d.o.o. za razvoj i realizaciju obnovljive energije i projekte</item>
    </izvorni_sadrzaj>
    <derivirana_varijabla naziv="DomainObject.Predmet.ProtuStrankaListNazivFormated_1">
      <item>DALMACIJA ENERGIJA d.o.o. za razvoj i realizaciju obnovljive energije i projekte</item>
    </derivirana_varijabla>
  </DomainObject.Predmet.ProtuStrankaListNazivFormated>
  <DomainObject.Predmet.ProtuStrankaListNazivFormatedOIB>
    <izvorni_sadrzaj>
      <item>DALMACIJA ENERGIJA d.o.o. za razvoj i realizaciju obnovljive energije i projekte, OIB 13943503102</item>
    </izvorni_sadrzaj>
    <derivirana_varijabla naziv="DomainObject.Predmet.ProtuStrankaListNazivFormatedOIB_1">
      <item>DALMACIJA ENERGIJA d.o.o. za razvoj i realizaciju obnovljive energije i projekte, OIB 13943503102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ENERGIJA d.o.o. za razvoj i realizaciju obnovljive energije i projekte</izvorni_sadrzaj>
    <derivirana_varijabla naziv="DomainObject.Predmet.ProtustrankaIDrugi_1">DALMACIJA ENERGIJA d.o.o. za razvoj i realizaciju obnovljive energije i projekte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ENERGIJA d.o.o. za razvoj i realizaciju obnovljive energije i projekte, OIB 13943503102, Put Vida 19 , 22000 Šibenik</izvorni_sadrzaj>
    <derivirana_varijabla naziv="DomainObject.Predmet.ProtustrankaIDrugiAdressOIB_1">DALMACIJA ENERGIJA d.o.o. za razvoj i realizaciju obnovljive energije i projekte, OIB 13943503102, Put Vida 19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DALMACIJA ENERGIJA d.o.o. za razvoj i realizaciju obnovljive energije i projekte</item>
    </izvorni_sadrzaj>
    <derivirana_varijabla naziv="DomainObject.Predmet.SudioniciListNaziv_1">
      <item>FINA - Podružnica Šibenik</item>
      <item>DALMACIJA ENERGIJA d.o.o. za razvoj i realizaciju obnovljive energije i projekte</item>
    </derivirana_varijabla>
  </DomainObject.Predmet.SudioniciListNaziv>
  <DomainObject.Predmet.SudioniciListAdressOIB>
    <izvorni_sadrzaj>
      <item>FINA - Podružnica Šibenik, OIB 85821130368, Perivoj L. Marune 1,22000 Šibenik</item>
      <item>DALMACIJA ENERGIJA d.o.o. za razvoj i realizaciju obnovljive energije i projekte, OIB 13943503102, Put Vida 19 ,22000 Šibenik</item>
    </izvorni_sadrzaj>
    <derivirana_varijabla naziv="DomainObject.Predmet.SudioniciListAdressOIB_1">
      <item>FINA - Podružnica Šibenik, OIB 85821130368, Perivoj L. Marune 1,22000 Šibenik</item>
      <item>DALMACIJA ENERGIJA d.o.o. za razvoj i realizaciju obnovljive energije i projekte, OIB 13943503102, Put Vida 19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13943503102</item>
    </izvorni_sadrzaj>
    <derivirana_varijabla naziv="DomainObject.Predmet.SudioniciListNazivOIB_1">
      <item>, OIB 85821130368</item>
      <item>, OIB 13943503102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2334</properties:Characters>
  <properties:Lines>73</properties:Lines>
  <properties:Paragraphs>19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2015-11-18T11:55:00Z</cp:lastPrinted>
  <dcterms:modified xmlns:xsi="http://www.w3.org/2001/XMLSchema-instance" xsi:type="dcterms:W3CDTF">2015-11-18T11:55:00Z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