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f9e4" w14:paraId="df1f9e4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E30DE7">
        <w:rPr>
          <w:b/>
        </w:rPr>
        <w:t>9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E30DE7">
        <w:t>29.214,68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E30DE7">
        <w:t>264.330,54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E30DE7">
        <w:t>347.567,84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E30DE7">
        <w:t>55.814,38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E30DE7">
        <w:t>37.880,04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E30DE7">
        <w:t>35.580,35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E30DE7">
        <w:t>2.238,87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E30DE7">
        <w:t>40.998,75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E30DE7">
        <w:t>38.703,34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E30DE7">
        <w:t>23.167,75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E30DE7">
        <w:t>devetoj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a najkasnije do </w:t>
      </w:r>
      <w:r w:rsidR="00E30DE7">
        <w:t>14</w:t>
      </w:r>
      <w:r w:rsidR="00864D1A">
        <w:t xml:space="preserve">. </w:t>
      </w:r>
      <w:r w:rsidR="00E30DE7">
        <w:t>svibnja</w:t>
      </w:r>
      <w:r w:rsidR="00864D1A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D47E51">
          <w:t>2018. g</w:t>
        </w:r>
      </w:smartTag>
      <w:r w:rsidR="00D47E51">
        <w:t xml:space="preserve">.,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</w:t>
      </w:r>
      <w:r w:rsidR="00144520">
        <w:lastRenderedPageBreak/>
        <w:t xml:space="preserve">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E30DE7">
        <w:t>15. svibnja</w:t>
      </w:r>
      <w:r w:rsidR="00864D1A">
        <w:t xml:space="preserve"> 2018.</w:t>
      </w:r>
      <w:r w:rsidR="00144520"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 xml:space="preserve">Ponuditelj čija se ponuda prihvati kao najpovoljnija,  dužan  je zaključno do </w:t>
      </w:r>
      <w:r w:rsidR="00E30DE7">
        <w:t>15. lipnja</w:t>
      </w:r>
      <w:r w:rsidR="00C838AF">
        <w:t xml:space="preserve">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8C7FCD">
        <w:t>21</w:t>
      </w:r>
      <w:r w:rsidR="00E30DE7">
        <w:t xml:space="preserve">. svibnja </w:t>
      </w:r>
      <w:r w:rsidR="00864D1A">
        <w:t xml:space="preserve"> </w:t>
      </w:r>
      <w:r>
        <w:t xml:space="preserve"> 201</w:t>
      </w:r>
      <w:r w:rsidR="00B1236A">
        <w:t>8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 1</w:t>
      </w:r>
      <w:r w:rsidR="00B1236A">
        <w:t>3</w:t>
      </w:r>
      <w:r>
        <w:t>,00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8EA" w:rsidP="00CB0F35" w:rsidR="009158EA">
      <w:r>
        <w:separator/>
      </w:r>
    </w:p>
  </w:endnote>
  <w:endnote w:id="0" w:type="continuationSeparator">
    <w:p w:rsidRDefault="009158EA" w:rsidP="00CB0F35" w:rsidR="00915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8EA" w:rsidP="00CB0F35" w:rsidR="009158EA">
      <w:r>
        <w:separator/>
      </w:r>
    </w:p>
  </w:footnote>
  <w:footnote w:id="0" w:type="continuationSeparator">
    <w:p w:rsidRDefault="009158EA" w:rsidP="00CB0F35" w:rsidR="00915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FCD" w:rsidP="00CB0F35" w:rsidR="008C7FCD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8C7FCD" w:rsidP="00CB0F35" w:rsidR="008C7FCD">
    <w:pPr>
      <w:pStyle w:val="Zaglavlje"/>
      <w:jc w:val="center"/>
    </w:pPr>
  </w:p>
  <w:p w:rsidRDefault="008C7FCD" w:rsidR="008C7F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FCD" w:rsidP="00CB0F35" w:rsidR="008C7FC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C728E"/>
    <w:rsid w:val="000D5244"/>
    <w:rsid w:val="000E2149"/>
    <w:rsid w:val="000E5A89"/>
    <w:rsid w:val="000F7DED"/>
    <w:rsid w:val="00116C64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C01BB"/>
    <w:rsid w:val="00515379"/>
    <w:rsid w:val="005369C7"/>
    <w:rsid w:val="0053708E"/>
    <w:rsid w:val="00554952"/>
    <w:rsid w:val="005D05FC"/>
    <w:rsid w:val="005D6E00"/>
    <w:rsid w:val="00601114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BE7"/>
    <w:rsid w:val="00864D1A"/>
    <w:rsid w:val="008657A2"/>
    <w:rsid w:val="00866D88"/>
    <w:rsid w:val="00897FA2"/>
    <w:rsid w:val="008B6870"/>
    <w:rsid w:val="008C06EA"/>
    <w:rsid w:val="008C4AFA"/>
    <w:rsid w:val="008C7FCD"/>
    <w:rsid w:val="008F3A98"/>
    <w:rsid w:val="009158EA"/>
    <w:rsid w:val="00951196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BE191D"/>
    <w:rsid w:val="00C60981"/>
    <w:rsid w:val="00C759B0"/>
    <w:rsid w:val="00C838AF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A27F0"/>
    <w:rsid w:val="00DA2DA0"/>
    <w:rsid w:val="00DA3F2F"/>
    <w:rsid w:val="00DC285F"/>
    <w:rsid w:val="00E30DE7"/>
    <w:rsid w:val="00E32261"/>
    <w:rsid w:val="00E43F89"/>
    <w:rsid w:val="00E61540"/>
    <w:rsid w:val="00E97BFD"/>
    <w:rsid w:val="00F313E7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2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2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24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24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2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2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24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24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4033</properties:Characters>
  <properties:Lines>76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2018-04-19T07:28:00Z</dcterms:created>
  <dc:creator>Home</dc:creator>
  <cp:lastModifiedBy>Tatjana Rukelj</cp:lastModifiedBy>
  <cp:lastPrinted>2014-01-20T11:06:00Z</cp:lastPrinted>
  <dcterms:modified xmlns:xsi="http://www.w3.org/2001/XMLSchema-instance" xsi:type="dcterms:W3CDTF">2018-04-19T10:07:00Z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St-74/2012-687 / Podnesak - Podnesak (9.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