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08c9" w14:paraId="df408c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859FA">
        <w:t>469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859FA">
        <w:t>MOBILCOMMERCE d.o.o., Šibenik, Svetog Josipa Radnika 19, Šibenik, OIB: 62739187530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859FA">
        <w:t>MOBILCOMMERCE d.o.o., Šibenik, Svetog Josipa Radnika 19, Šibenik, OIB: 62739187530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12700" w:rsidP="00A70A5D" w:rsidR="00A70A5D">
      <w:pPr>
        <w:jc w:val="center"/>
      </w:pPr>
      <w:r>
        <w:t>1</w:t>
      </w:r>
      <w:r w:rsidR="00CE1BA0">
        <w:t>8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24712">
        <w:t>10</w:t>
      </w:r>
      <w:r w:rsidR="00A70A5D">
        <w:t>,</w:t>
      </w:r>
      <w:r w:rsidR="001E4CA8">
        <w:t>2</w:t>
      </w:r>
      <w:r w:rsidR="000859FA">
        <w:t>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Stalna služba u Šibeniku</w:t>
      </w:r>
      <w:r w:rsidR="00FB38F2" w:rsidRPr="00F60CD9">
        <w:t xml:space="preserve">, </w:t>
      </w:r>
      <w:r w:rsidR="00FB38F2">
        <w:t>Stjepana Radića 81/II</w:t>
      </w:r>
      <w:r w:rsidR="00FB38F2" w:rsidRPr="00F60CD9">
        <w:t>,</w:t>
      </w:r>
      <w:r w:rsidR="00FB38F2">
        <w:t xml:space="preserve"> Šibenik,</w:t>
      </w:r>
      <w:r w:rsidR="00FB38F2" w:rsidRPr="00F60CD9">
        <w:t xml:space="preserve"> sudnica br, </w:t>
      </w:r>
      <w:r w:rsidR="00FB38F2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9731D" w:rsidP="00A70A5D" w:rsidR="00A70A5D">
      <w:pPr>
        <w:pStyle w:val="Odlomakpopisa"/>
        <w:ind w:left="0"/>
        <w:jc w:val="center"/>
      </w:pPr>
      <w:r>
        <w:t>1</w:t>
      </w:r>
      <w:r w:rsidR="00CE1BA0">
        <w:t>8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24712">
        <w:t>10</w:t>
      </w:r>
      <w:r w:rsidR="00F92198">
        <w:t>,</w:t>
      </w:r>
      <w:r w:rsidR="001E4CA8">
        <w:t>2</w:t>
      </w:r>
      <w:r w:rsidR="000859FA">
        <w:t>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Stalna služba u Šibeniku</w:t>
      </w:r>
      <w:r w:rsidR="00FB38F2" w:rsidRPr="00F60CD9">
        <w:t xml:space="preserve">, </w:t>
      </w:r>
      <w:r w:rsidR="00FB38F2">
        <w:t>Stjepana Radića 81/II</w:t>
      </w:r>
      <w:r w:rsidR="00FB38F2" w:rsidRPr="00F60CD9">
        <w:t>,</w:t>
      </w:r>
      <w:r w:rsidR="00FB38F2">
        <w:t xml:space="preserve"> Šibenik,</w:t>
      </w:r>
      <w:r w:rsidR="00FB38F2" w:rsidRPr="00F60CD9">
        <w:t xml:space="preserve"> sudnica br, </w:t>
      </w:r>
      <w:r w:rsidR="00FB38F2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859FA">
        <w:t>MOBILCOMMERCE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0859FA">
        <w:t>253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0859FA">
        <w:t>65.109,03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859FA">
        <w:t>MOBILCOMMERCE d.o.o., Šibenik</w:t>
      </w:r>
      <w:r w:rsidR="000859FA" w:rsidRPr="00F60CD9">
        <w:t xml:space="preserve"> </w:t>
      </w:r>
      <w:r w:rsidR="0020610B" w:rsidRPr="00F60CD9">
        <w:t>i za član</w:t>
      </w:r>
      <w:r w:rsidR="00F73B99">
        <w:t>ove</w:t>
      </w:r>
      <w:r w:rsidR="0020610B" w:rsidRPr="00F60CD9">
        <w:t xml:space="preserve"> uprave s upozorenjem</w:t>
      </w:r>
    </w:p>
    <w:p w:rsidRDefault="000859FA" w:rsidP="000859FA" w:rsidR="000859FA" w:rsidRPr="000859FA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MARIJETA STOJIĆ iz Šibenika, Svetoga Josipa Radnika 19 - </w:t>
      </w:r>
      <w:r>
        <w:t>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B0F6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859FA">
      <w:t>469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0F6C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0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F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F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F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F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0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F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F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F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F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MOBILCOMMERCE d.o.o. za trgovinu, ugostiteljstvo i usluge</izvorni_sadrzaj>
    <derivirana_varijabla naziv="DomainObject.Predmet.ProtustrankaFormated_1">  MOBILCOMMERCE d.o.o. za trgovinu, ugostiteljstvo i usluge</derivirana_varijabla>
  </DomainObject.Predmet.ProtustrankaFormated>
  <DomainObject.Predmet.ProtustrankaFormatedOIB>
    <izvorni_sadrzaj>  MOBILCOMMERCE d.o.o. za trgovinu, ugostiteljstvo i usluge, OIB 62739187530</izvorni_sadrzaj>
    <derivirana_varijabla naziv="DomainObject.Predmet.ProtustrankaFormatedOIB_1">  MOBILCOMMERCE d.o.o. za trgovinu, ugostiteljstvo i usluge, OIB 62739187530</derivirana_varijabla>
  </DomainObject.Predmet.ProtustrankaFormatedOIB>
  <DomainObject.Predmet.ProtustrankaFormatedWithAdress>
    <izvorni_sadrzaj> MOBILCOMMERCE d.o.o. za trgovinu, ugostiteljstvo i usluge, Svetog Josipa Radnika 19, 22000 Šibenik</izvorni_sadrzaj>
    <derivirana_varijabla naziv="DomainObject.Predmet.ProtustrankaFormatedWithAdress_1"> MOBILCOMMERCE d.o.o. za trgovinu, ugostiteljstvo i usluge, Svetog Josipa Radnika 19, 22000 Šibenik</derivirana_varijabla>
  </DomainObject.Predmet.ProtustrankaFormatedWithAdress>
  <DomainObject.Predmet.ProtustrankaFormatedWithAdressOIB>
    <izvorni_sadrzaj> MOBILCOMMERCE d.o.o. za trgovinu, ugostiteljstvo i usluge, OIB 62739187530, Svetog Josipa Radnika 19, 22000 Šibenik</izvorni_sadrzaj>
    <derivirana_varijabla naziv="DomainObject.Predmet.ProtustrankaFormatedWithAdressOIB_1"> MOBILCOMMERCE d.o.o. za trgovinu, ugostiteljstvo i usluge, OIB 62739187530, Svetog Josipa Radnika 19, 22000 Šibenik</derivirana_varijabla>
  </DomainObject.Predmet.ProtustrankaFormatedWithAdressOIB>
  <DomainObject.Predmet.ProtustrankaWithAdress>
    <izvorni_sadrzaj>MOBILCOMMERCE d.o.o. za trgovinu, ugostiteljstvo i usluge Svetog Josipa Radnika 19, 22000 Šibenik</izvorni_sadrzaj>
    <derivirana_varijabla naziv="DomainObject.Predmet.ProtustrankaWithAdress_1">MOBILCOMMERCE d.o.o. za trgovinu, ugostiteljstvo i usluge Svetog Josipa Radnika 19, 22000 Šibenik</derivirana_varijabla>
  </DomainObject.Predmet.ProtustrankaWithAdress>
  <DomainObject.Predmet.ProtustrankaWithAdressOIB>
    <izvorni_sadrzaj>MOBILCOMMERCE d.o.o. za trgovinu, ugostiteljstvo i usluge, OIB 62739187530, Svetog Josipa Radnika 19, 22000 Šibenik</izvorni_sadrzaj>
    <derivirana_varijabla naziv="DomainObject.Predmet.ProtustrankaWithAdressOIB_1">MOBILCOMMERCE d.o.o. za trgovinu, ugostiteljstvo i usluge, OIB 62739187530, Svetog Josipa Radnika 19, 22000 Šibenik</derivirana_varijabla>
  </DomainObject.Predmet.ProtustrankaWithAdressOIB>
  <DomainObject.Predmet.ProtustrankaNazivFormated>
    <izvorni_sadrzaj>MOBILCOMMERCE d.o.o. za trgovinu, ugostiteljstvo i usluge</izvorni_sadrzaj>
    <derivirana_varijabla naziv="DomainObject.Predmet.ProtustrankaNazivFormated_1">MOBILCOMMERCE d.o.o. za trgovinu, ugostiteljstvo i usluge</derivirana_varijabla>
  </DomainObject.Predmet.ProtustrankaNazivFormated>
  <DomainObject.Predmet.ProtustrankaNazivFormatedOIB>
    <izvorni_sadrzaj>MOBILCOMMERCE d.o.o. za trgovinu, ugostiteljstvo i usluge, OIB 62739187530</izvorni_sadrzaj>
    <derivirana_varijabla naziv="DomainObject.Predmet.ProtustrankaNazivFormatedOIB_1">MOBILCOMMERCE d.o.o. za trgovinu, ugostiteljstvo i usluge, OIB 62739187530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MOBILCOMMERCE d.o.o. za trgovinu, ugostiteljstvo i usluge</item>
    </izvorni_sadrzaj>
    <derivirana_varijabla naziv="DomainObject.Predmet.ProtuStrankaListFormated_1">
      <item>MOBILCOMMERCE d.o.o. za trgovinu, ugostiteljstvo i usluge</item>
    </derivirana_varijabla>
  </DomainObject.Predmet.ProtuStrankaListFormated>
  <DomainObject.Predmet.ProtuStrankaListFormatedOIB>
    <izvorni_sadrzaj>
      <item>MOBILCOMMERCE d.o.o. za trgovinu, ugostiteljstvo i usluge, OIB 62739187530</item>
    </izvorni_sadrzaj>
    <derivirana_varijabla naziv="DomainObject.Predmet.ProtuStrankaListFormatedOIB_1">
      <item>MOBILCOMMERCE d.o.o. za trgovinu, ugostiteljstvo i usluge, OIB 62739187530</item>
    </derivirana_varijabla>
  </DomainObject.Predmet.ProtuStrankaListFormatedOIB>
  <DomainObject.Predmet.ProtuStrankaListFormatedWithAdress>
    <izvorni_sadrzaj>
      <item>MOBILCOMMERCE d.o.o. za trgovinu, ugostiteljstvo i usluge, Svetog Josipa Radnika 19, 22000 Šibenik</item>
    </izvorni_sadrzaj>
    <derivirana_varijabla naziv="DomainObject.Predmet.ProtuStrankaListFormatedWithAdress_1">
      <item>MOBILCOMMERCE d.o.o. za trgovinu, ugostiteljstvo i usluge, Svetog Josipa Radnika 19, 22000 Šibenik</item>
    </derivirana_varijabla>
  </DomainObject.Predmet.ProtuStrankaListFormatedWithAdress>
  <DomainObject.Predmet.ProtuStrankaListFormatedWithAdressOIB>
    <izvorni_sadrzaj>
      <item>MOBILCOMMERCE d.o.o. za trgovinu, ugostiteljstvo i usluge, OIB 62739187530, Svetog Josipa Radnika 19, 22000 Šibenik</item>
    </izvorni_sadrzaj>
    <derivirana_varijabla naziv="DomainObject.Predmet.ProtuStrankaListFormatedWithAdressOIB_1">
      <item>MOBILCOMMERCE d.o.o. za trgovinu, ugostiteljstvo i usluge, OIB 62739187530, Svetog Josipa Radnika 19, 22000 Šibenik</item>
    </derivirana_varijabla>
  </DomainObject.Predmet.ProtuStrankaListFormatedWithAdressOIB>
  <DomainObject.Predmet.ProtuStrankaListNazivFormated>
    <izvorni_sadrzaj>
      <item>MOBILCOMMERCE d.o.o. za trgovinu, ugostiteljstvo i usluge</item>
    </izvorni_sadrzaj>
    <derivirana_varijabla naziv="DomainObject.Predmet.ProtuStrankaListNazivFormated_1">
      <item>MOBILCOMMERCE d.o.o. za trgovinu, ugostiteljstvo i usluge</item>
    </derivirana_varijabla>
  </DomainObject.Predmet.ProtuStrankaListNazivFormated>
  <DomainObject.Predmet.ProtuStrankaListNazivFormatedOIB>
    <izvorni_sadrzaj>
      <item>MOBILCOMMERCE d.o.o. za trgovinu, ugostiteljstvo i usluge, OIB 62739187530</item>
    </izvorni_sadrzaj>
    <derivirana_varijabla naziv="DomainObject.Predmet.ProtuStrankaListNazivFormatedOIB_1">
      <item>MOBILCOMMERCE d.o.o. za trgovinu, ugostiteljstvo i usluge, OIB 62739187530</item>
    </derivirana_varijabla>
  </DomainObject.Predmet.ProtuStrankaListNazivFormatedOIB>
  <DomainObject.Predmet.OstaliListFormated>
    <izvorni_sadrzaj>
      <item>Marijeta Stojić</item>
    </izvorni_sadrzaj>
    <derivirana_varijabla naziv="DomainObject.Predmet.OstaliListFormated_1">
      <item>Marijeta Stojić</item>
    </derivirana_varijabla>
  </DomainObject.Predmet.OstaliListFormated>
  <DomainObject.Predmet.OstaliListFormatedOIB>
    <izvorni_sadrzaj>
      <item>Marijeta Stojić, OIB 14973181011</item>
    </izvorni_sadrzaj>
    <derivirana_varijabla naziv="DomainObject.Predmet.OstaliListFormatedOIB_1">
      <item>Marijeta Stojić, OIB 14973181011</item>
    </derivirana_varijabla>
  </DomainObject.Predmet.OstaliListFormatedOIB>
  <DomainObject.Predmet.OstaliListFormatedWithAdress>
    <izvorni_sadrzaj>
      <item>Marijeta Stojić, Svetog Josipa Radnika 19, 22000 Šibenik</item>
    </izvorni_sadrzaj>
    <derivirana_varijabla naziv="DomainObject.Predmet.OstaliListFormatedWithAdress_1">
      <item>Marijeta Stojić, Svetog Josipa Radnika 19, 22000 Šibenik</item>
    </derivirana_varijabla>
  </DomainObject.Predmet.OstaliListFormatedWithAdress>
  <DomainObject.Predmet.OstaliListFormatedWithAdressOIB>
    <izvorni_sadrzaj>
      <item>Marijeta Stojić, OIB 14973181011, Svetog Josipa Radnika 19, 22000 Šibenik</item>
    </izvorni_sadrzaj>
    <derivirana_varijabla naziv="DomainObject.Predmet.OstaliListFormatedWithAdressOIB_1">
      <item>Marijeta Stojić, OIB 14973181011, Svetog Josipa Radnika 19, 22000 Šibenik</item>
    </derivirana_varijabla>
  </DomainObject.Predmet.OstaliListFormatedWithAdressOIB>
  <DomainObject.Predmet.OstaliListNazivFormated>
    <izvorni_sadrzaj>
      <item>Marijeta Stojić</item>
    </izvorni_sadrzaj>
    <derivirana_varijabla naziv="DomainObject.Predmet.OstaliListNazivFormated_1">
      <item>Marijeta Stojić</item>
    </derivirana_varijabla>
  </DomainObject.Predmet.OstaliListNazivFormated>
  <DomainObject.Predmet.OstaliListNazivFormatedOIB>
    <izvorni_sadrzaj>
      <item>Marijeta Stojić, OIB 14973181011</item>
    </izvorni_sadrzaj>
    <derivirana_varijabla naziv="DomainObject.Predmet.OstaliListNazivFormatedOIB_1">
      <item>Marijeta Stojić, OIB 14973181011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MOBILCOMMERCE d.o.o. za trgovinu, ugostiteljstvo i usluge</izvorni_sadrzaj>
    <derivirana_varijabla naziv="DomainObject.Predmet.ProtustrankaIDrugi_1">MOBILCOMMERCE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MOBILCOMMERCE d.o.o. za trgovinu, ugostiteljstvo i usluge, OIB 62739187530, Svetog Josipa Radnika 19, 22000 Šibenik</izvorni_sadrzaj>
    <derivirana_varijabla naziv="DomainObject.Predmet.ProtustrankaIDrugiAdressOIB_1">MOBILCOMMERCE d.o.o. za trgovinu, ugostiteljstvo i usluge, OIB 62739187530, Svetog Josipa Radnika 19,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MOBILCOMMERCE d.o.o. za trgovinu, ugostiteljstvo i usluge</item>
      <item>Marijeta Stojić</item>
    </izvorni_sadrzaj>
    <derivirana_varijabla naziv="DomainObject.Predmet.SudioniciListNaziv_1">
      <item>FINA - Podružnica Šibenik</item>
      <item>MOBILCOMMERCE d.o.o. za trgovinu, ugostiteljstvo i usluge</item>
      <item>Marijeta Stojić</item>
    </derivirana_varijabla>
  </DomainObject.Predmet.SudioniciListNaziv>
  <DomainObject.Predmet.SudioniciListAdressOIB>
    <izvorni_sadrzaj>
      <item>FINA - Podružnica Šibenik, OIB 85821130368, Perivoj L. Marune 1,22000 Šibenik</item>
      <item>MOBILCOMMERCE d.o.o. za trgovinu, ugostiteljstvo i usluge, OIB 62739187530, Svetog Josipa Radnika 19,22000 Šibenik</item>
      <item>Marijeta Stojić, OIB 14973181011, Svetog Josipa Radnika 19,22000 Šibenik</item>
    </izvorni_sadrzaj>
    <derivirana_varijabla naziv="DomainObject.Predmet.SudioniciListAdressOIB_1">
      <item>FINA - Podružnica Šibenik, OIB 85821130368, Perivoj L. Marune 1,22000 Šibenik</item>
      <item>MOBILCOMMERCE d.o.o. za trgovinu, ugostiteljstvo i usluge, OIB 62739187530, Svetog Josipa Radnika 19,22000 Šibenik</item>
      <item>Marijeta Stojić, OIB 14973181011, Svetog Josipa Radnika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62739187530</item>
      <item>, OIB 14973181011</item>
    </izvorni_sadrzaj>
    <derivirana_varijabla naziv="DomainObject.Predmet.SudioniciListNazivOIB_1">
      <item>, OIB 85821130368</item>
      <item>, OIB 62739187530</item>
      <item>, OIB 14973181011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A3278-93E6-4223-8F2D-83C7BE69B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371</properties:Words>
  <properties:Characters>2011</properties:Characters>
  <properties:Lines>79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2016-03-31T06:12:00Z</dcterms:created>
  <dc:creator>Administrator</dc:creator>
  <cp:lastModifiedBy>wsadmin</cp:lastModifiedBy>
  <cp:lastPrinted>2016-03-18T09:50:00Z</cp:lastPrinted>
  <dcterms:modified xmlns:xsi="http://www.w3.org/2001/XMLSchema-instance" xsi:type="dcterms:W3CDTF">2016-03-31T12:42:00Z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