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a888" w14:paraId="1f0a888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A457DA" w:rsidP="00E94491" w:rsidR="00D37596" w:rsidRPr="00B167AD">
      <w:r>
        <w:t xml:space="preserve">            </w:t>
      </w:r>
      <w:r>
        <w:tab/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proofErr w:type="spellStart"/>
      <w:r w:rsidR="00A457DA">
        <w:t>SECTOR</w:t>
      </w:r>
      <w:proofErr w:type="spellEnd"/>
      <w:r w:rsidR="00A457DA">
        <w:t xml:space="preserve"> </w:t>
      </w:r>
      <w:proofErr w:type="spellStart"/>
      <w:r w:rsidR="00A457DA">
        <w:t>GEOMETRICA</w:t>
      </w:r>
      <w:proofErr w:type="spellEnd"/>
      <w:r w:rsidR="00A457DA">
        <w:t xml:space="preserve"> </w:t>
      </w:r>
      <w:proofErr w:type="spellStart"/>
      <w:r w:rsidR="00A457DA">
        <w:t>GRADUS</w:t>
      </w:r>
      <w:proofErr w:type="spellEnd"/>
      <w:r w:rsidR="00A457DA">
        <w:t xml:space="preserve"> d.o.o. „u stečaju“,  Medulin, </w:t>
      </w:r>
      <w:proofErr w:type="spellStart"/>
      <w:r w:rsidR="00A457DA">
        <w:t>Banjole</w:t>
      </w:r>
      <w:proofErr w:type="spellEnd"/>
      <w:r w:rsidR="00A457DA">
        <w:t xml:space="preserve">, </w:t>
      </w:r>
      <w:proofErr w:type="spellStart"/>
      <w:r w:rsidR="00A457DA">
        <w:t>Volme</w:t>
      </w:r>
      <w:proofErr w:type="spellEnd"/>
      <w:r w:rsidR="00A457DA">
        <w:t xml:space="preserve"> </w:t>
      </w:r>
      <w:proofErr w:type="spellStart"/>
      <w:r w:rsidR="00A457DA">
        <w:t>173C</w:t>
      </w:r>
      <w:proofErr w:type="spellEnd"/>
      <w:r w:rsidR="00A457DA">
        <w:t xml:space="preserve">, </w:t>
      </w:r>
      <w:proofErr w:type="spellStart"/>
      <w:r w:rsidR="00A457DA">
        <w:t>OIB</w:t>
      </w:r>
      <w:proofErr w:type="spellEnd"/>
      <w:r w:rsidR="00A457DA">
        <w:t xml:space="preserve">: </w:t>
      </w:r>
      <w:proofErr w:type="spellStart"/>
      <w:r w:rsidR="00A457DA">
        <w:t>29391423689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proofErr w:type="spellStart"/>
      <w:r w:rsidR="00A457DA">
        <w:t>17</w:t>
      </w:r>
      <w:proofErr w:type="spellEnd"/>
      <w:r w:rsidR="00E94491">
        <w:t xml:space="preserve">. </w:t>
      </w:r>
      <w:r w:rsidR="005C75A8">
        <w:t xml:space="preserve">ožujka </w:t>
      </w:r>
      <w:proofErr w:type="spellStart"/>
      <w:r w:rsidR="00E94491">
        <w:t>2017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proofErr w:type="spellStart"/>
      <w:r w:rsidR="00A457DA">
        <w:t>SECTOR</w:t>
      </w:r>
      <w:proofErr w:type="spellEnd"/>
      <w:r w:rsidR="00A457DA">
        <w:t xml:space="preserve"> </w:t>
      </w:r>
      <w:proofErr w:type="spellStart"/>
      <w:r w:rsidR="00A457DA">
        <w:t>GEOMETRICA</w:t>
      </w:r>
      <w:proofErr w:type="spellEnd"/>
      <w:r w:rsidR="00A457DA">
        <w:t xml:space="preserve"> </w:t>
      </w:r>
      <w:proofErr w:type="spellStart"/>
      <w:r w:rsidR="00A457DA">
        <w:t>GRADUS</w:t>
      </w:r>
      <w:proofErr w:type="spellEnd"/>
      <w:r w:rsidR="00A457DA">
        <w:t xml:space="preserve"> d.o.o. „u stečaju“,  Medulin, </w:t>
      </w:r>
      <w:proofErr w:type="spellStart"/>
      <w:r w:rsidR="00A457DA">
        <w:t>Banjole</w:t>
      </w:r>
      <w:proofErr w:type="spellEnd"/>
      <w:r w:rsidR="00A457DA">
        <w:t xml:space="preserve">, </w:t>
      </w:r>
      <w:proofErr w:type="spellStart"/>
      <w:r w:rsidR="00A457DA">
        <w:t>Volme</w:t>
      </w:r>
      <w:proofErr w:type="spellEnd"/>
      <w:r w:rsidR="00A457DA">
        <w:t xml:space="preserve"> </w:t>
      </w:r>
      <w:proofErr w:type="spellStart"/>
      <w:r w:rsidR="00A457DA">
        <w:t>173C</w:t>
      </w:r>
      <w:proofErr w:type="spellEnd"/>
      <w:r w:rsidR="00A457DA">
        <w:t xml:space="preserve">, </w:t>
      </w:r>
      <w:proofErr w:type="spellStart"/>
      <w:r w:rsidR="00A457DA">
        <w:t>OIB</w:t>
      </w:r>
      <w:proofErr w:type="spellEnd"/>
      <w:r w:rsidR="00A457DA">
        <w:t xml:space="preserve">: </w:t>
      </w:r>
      <w:proofErr w:type="spellStart"/>
      <w:r w:rsidR="00A457DA">
        <w:t>29391423689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A457DA">
        <w:t>20</w:t>
      </w:r>
      <w:proofErr w:type="spellEnd"/>
      <w:r w:rsidR="00E94491">
        <w:t xml:space="preserve">. </w:t>
      </w:r>
      <w:r w:rsidR="007C03EA">
        <w:t>travnja</w:t>
      </w:r>
      <w:r w:rsidR="00E94491">
        <w:t xml:space="preserve"> </w:t>
      </w:r>
      <w:proofErr w:type="spellStart"/>
      <w:r w:rsidR="00E94491">
        <w:t>2017</w:t>
      </w:r>
      <w:proofErr w:type="spellEnd"/>
      <w:r w:rsidR="00B167AD">
        <w:t xml:space="preserve">. godine u </w:t>
      </w:r>
      <w:proofErr w:type="spellStart"/>
      <w:r w:rsidR="00FB269A">
        <w:t>1</w:t>
      </w:r>
      <w:r w:rsidR="00A457DA">
        <w:t>2</w:t>
      </w:r>
      <w:proofErr w:type="spellEnd"/>
      <w:r w:rsidR="00FB269A">
        <w:t>,</w:t>
      </w:r>
      <w:proofErr w:type="spellStart"/>
      <w:r w:rsidR="00A457DA">
        <w:t>3</w:t>
      </w:r>
      <w:r w:rsidR="00FB269A">
        <w:t>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A457DA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Odlučivanje o nastavku postupka pred sudom, napose u odnosu na parnice koju dužnik vodi prema društvu IM. TRE d.o.o.</w:t>
      </w:r>
    </w:p>
    <w:p w:rsidRDefault="00A457DA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Određivanje vrijednosti nekretnine </w:t>
      </w:r>
      <w:proofErr w:type="spellStart"/>
      <w:r>
        <w:rPr>
          <w:color w:val="000000"/>
          <w:szCs w:val="20"/>
        </w:rPr>
        <w:t>k.č</w:t>
      </w:r>
      <w:proofErr w:type="spellEnd"/>
      <w:r>
        <w:rPr>
          <w:color w:val="000000"/>
          <w:szCs w:val="20"/>
        </w:rPr>
        <w:t xml:space="preserve">. </w:t>
      </w:r>
      <w:proofErr w:type="spellStart"/>
      <w:r>
        <w:rPr>
          <w:color w:val="000000"/>
          <w:szCs w:val="20"/>
        </w:rPr>
        <w:t>br</w:t>
      </w:r>
      <w:proofErr w:type="spellEnd"/>
      <w:r>
        <w:rPr>
          <w:color w:val="000000"/>
          <w:szCs w:val="20"/>
        </w:rPr>
        <w:t xml:space="preserve"> </w:t>
      </w:r>
      <w:proofErr w:type="spellStart"/>
      <w:r>
        <w:rPr>
          <w:color w:val="000000"/>
          <w:szCs w:val="20"/>
        </w:rPr>
        <w:t>851</w:t>
      </w:r>
      <w:proofErr w:type="spellEnd"/>
      <w:r>
        <w:rPr>
          <w:color w:val="000000"/>
          <w:szCs w:val="20"/>
        </w:rPr>
        <w:t>/</w:t>
      </w:r>
      <w:proofErr w:type="spellStart"/>
      <w:r>
        <w:rPr>
          <w:color w:val="000000"/>
          <w:szCs w:val="20"/>
        </w:rPr>
        <w:t>152</w:t>
      </w:r>
      <w:proofErr w:type="spellEnd"/>
      <w:r>
        <w:rPr>
          <w:color w:val="000000"/>
          <w:szCs w:val="20"/>
        </w:rPr>
        <w:t xml:space="preserve"> k.o. </w:t>
      </w:r>
      <w:proofErr w:type="spellStart"/>
      <w:r>
        <w:rPr>
          <w:color w:val="000000"/>
          <w:szCs w:val="20"/>
        </w:rPr>
        <w:t>Pomer</w:t>
      </w:r>
      <w:proofErr w:type="spellEnd"/>
      <w:r>
        <w:rPr>
          <w:color w:val="000000"/>
          <w:szCs w:val="20"/>
        </w:rPr>
        <w:t>, radi prodaje u stečajnom postupku</w:t>
      </w:r>
    </w:p>
    <w:p w:rsidRDefault="00A457DA" w:rsidP="00FB269A" w:rsidR="00A457D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>U Pazinu, dana</w:t>
      </w:r>
      <w:r w:rsidR="00B3559A">
        <w:t xml:space="preserve"> </w:t>
      </w:r>
      <w:proofErr w:type="spellStart"/>
      <w:r w:rsidR="00A457DA">
        <w:t>1</w:t>
      </w:r>
      <w:r w:rsidR="00B3559A">
        <w:t>7</w:t>
      </w:r>
      <w:proofErr w:type="spellEnd"/>
      <w:r w:rsidR="00E94491">
        <w:t xml:space="preserve">. </w:t>
      </w:r>
      <w:r w:rsidR="005C75A8">
        <w:t xml:space="preserve">ožujka </w:t>
      </w:r>
      <w:proofErr w:type="spellStart"/>
      <w:r w:rsidR="00E94491">
        <w:t>2017</w:t>
      </w:r>
      <w:proofErr w:type="spellEnd"/>
      <w:r w:rsidR="00E94491">
        <w:t>.</w:t>
      </w:r>
    </w:p>
    <w:p w:rsidRDefault="00D37596" w:rsidP="00D37596" w:rsidR="00D37596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   Damir Rabar</w:t>
      </w:r>
      <w:r w:rsidR="001923BA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9E" w:rsidR="00850B9E">
      <w:r>
        <w:separator/>
      </w:r>
    </w:p>
  </w:endnote>
  <w:endnote w:id="0" w:type="continuationSeparator">
    <w:p w:rsidRDefault="00850B9E" w:rsidR="0085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9E" w:rsidR="00850B9E">
      <w:r>
        <w:separator/>
      </w:r>
    </w:p>
  </w:footnote>
  <w:footnote w:id="0" w:type="continuationSeparator">
    <w:p w:rsidRDefault="00850B9E" w:rsidR="0085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910" w:rsidR="00BC5579" w:rsidRPr="00062910">
    <w:pPr>
      <w:pStyle w:val="Zaglavlje"/>
    </w:pPr>
    <w:r>
      <w:tab/>
    </w:r>
    <w:r>
      <w:tab/>
    </w:r>
    <w:r w:rsidRPr="00062910">
      <w:t>Po</w:t>
    </w:r>
    <w:r w:rsidR="00E94491">
      <w:t>slovni broj 1</w:t>
    </w:r>
    <w:r w:rsidRPr="00062910">
      <w:t xml:space="preserve"> St-</w:t>
    </w:r>
    <w:proofErr w:type="spellStart"/>
    <w:r w:rsidR="00A457DA">
      <w:t>340</w:t>
    </w:r>
    <w:proofErr w:type="spellEnd"/>
    <w:r w:rsidR="00E94491">
      <w:t>/</w:t>
    </w:r>
    <w:proofErr w:type="spellStart"/>
    <w:r w:rsidR="00E94491">
      <w:t>1</w:t>
    </w:r>
    <w:r w:rsidR="00B9168B">
      <w:t>6</w:t>
    </w:r>
    <w:proofErr w:type="spellEnd"/>
    <w:r w:rsidR="00E94491">
      <w:t>-</w:t>
    </w:r>
    <w:proofErr w:type="spellStart"/>
    <w:r w:rsidR="00A457DA">
      <w:t>43</w:t>
    </w:r>
    <w:proofErr w:type="spellEnd"/>
    <w:r w:rsidR="00BC5579"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50E92"/>
    <w:rsid w:val="00156989"/>
    <w:rsid w:val="00165A84"/>
    <w:rsid w:val="001923BA"/>
    <w:rsid w:val="001D4AF5"/>
    <w:rsid w:val="001E5203"/>
    <w:rsid w:val="00276C59"/>
    <w:rsid w:val="00283D28"/>
    <w:rsid w:val="002A0D13"/>
    <w:rsid w:val="002A6D2B"/>
    <w:rsid w:val="002C3671"/>
    <w:rsid w:val="00375832"/>
    <w:rsid w:val="003802C9"/>
    <w:rsid w:val="00392704"/>
    <w:rsid w:val="003A2FD5"/>
    <w:rsid w:val="003B4D8E"/>
    <w:rsid w:val="00412468"/>
    <w:rsid w:val="00416719"/>
    <w:rsid w:val="0047418F"/>
    <w:rsid w:val="00511196"/>
    <w:rsid w:val="00521499"/>
    <w:rsid w:val="005745EA"/>
    <w:rsid w:val="00590EB0"/>
    <w:rsid w:val="00591801"/>
    <w:rsid w:val="005931E3"/>
    <w:rsid w:val="005A748C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F391F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E23A2"/>
    <w:rsid w:val="00963C82"/>
    <w:rsid w:val="0096730F"/>
    <w:rsid w:val="009952F0"/>
    <w:rsid w:val="009A3DE9"/>
    <w:rsid w:val="009D794D"/>
    <w:rsid w:val="009F388B"/>
    <w:rsid w:val="00A320E6"/>
    <w:rsid w:val="00A33D1F"/>
    <w:rsid w:val="00A457DA"/>
    <w:rsid w:val="00A50257"/>
    <w:rsid w:val="00A90C1B"/>
    <w:rsid w:val="00A94C57"/>
    <w:rsid w:val="00AC4465"/>
    <w:rsid w:val="00AD18DD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546B2"/>
    <w:rsid w:val="00C7039F"/>
    <w:rsid w:val="00CB3A01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5372F"/>
    <w:rsid w:val="00E637FC"/>
    <w:rsid w:val="00E94491"/>
    <w:rsid w:val="00E96CDA"/>
    <w:rsid w:val="00E97407"/>
    <w:rsid w:val="00EA0F29"/>
    <w:rsid w:val="00EF1FB7"/>
    <w:rsid w:val="00F2505F"/>
    <w:rsid w:val="00F732B7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7D853-862E-44AA-A1A2-311845B8E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988</properties:Characters>
  <properties:Lines>49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2017-03-17T12:16:00Z</dcterms:created>
  <dc:creator>jjeromela</dc:creator>
  <cp:lastModifiedBy>Lorena Paris Aničić</cp:lastModifiedBy>
  <cp:lastPrinted>2017-03-17T12:19:00Z</cp:lastPrinted>
  <dcterms:modified xmlns:xsi="http://www.w3.org/2001/XMLSchema-instance" xsi:type="dcterms:W3CDTF">2017-03-17T12:20:00Z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