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f47c" w14:paraId="4a7f47c" w:rsidRDefault="00B809C4" w:rsidP="004F089F" w:rsidR="004F089F" w:rsidRPr="00236F8E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236F8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</w:t>
      </w:r>
      <w:r w:rsidR="00236F8E" w:rsidRPr="00236F8E">
        <w:rPr>
          <w:rFonts w:cs="Times New Roman" w:hAnsi="Times New Roman" w:ascii="Times New Roman"/>
          <w:sz w:val="24"/>
          <w:szCs w:val="24"/>
        </w:rPr>
        <w:t>predlagatelja HETTA ASET RESOLUTION AG (ranije Hypo Alpe-Adria-bank International AG), OIB: 90730821413, Klagenfurt am Wörthersee, Alpen-Adria-Platz 1, Republika Austrija, kojeg zastupaju punomoćnici, odvjetnici u Odvjetničkom društvu Mamić Perić Reberski Rimac, Zagreb, Ivana Lučića 2a, za otvaranje stečajnog postupka nad dužnikom ROVINJ GRAĐENJE d.o.o., Zagreb, Voćarska cesta 14, OIB: 74104225098, kojeg zastupaju punomoćnici, odvjetnici u Odvjetničkom društvu Hanžeković &amp; Partneri, Zagreb, Radnička cesta 22, 21. studenog 2017.</w:t>
      </w:r>
    </w:p>
    <w:p w:rsidRDefault="00236F8E" w:rsidP="004F089F" w:rsidR="00236F8E" w:rsidRPr="00236F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236F8E" w:rsidRPr="00236F8E">
        <w:rPr>
          <w:rFonts w:cs="Times New Roman" w:hAnsi="Times New Roman" w:ascii="Times New Roman"/>
          <w:sz w:val="24"/>
          <w:szCs w:val="24"/>
        </w:rPr>
        <w:t>ROVINJ GRAĐENJE d.o.o., Zagreb, Voćarska cesta 14, OIB: 74104225098</w:t>
      </w:r>
      <w:r w:rsidR="006A77C8" w:rsidRPr="00236F8E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236F8E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FF43E4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Marijan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Drljanovčan, Miholjanec, Antuna Mihanovića 131, OIB: 49708160625</w:t>
      </w:r>
      <w:r w:rsidR="00FF43E4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21. studenog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43E4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Marijan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Drljanovčan, Miholjanec, Antuna Mihanovića 131,</w:t>
      </w:r>
      <w:r w:rsidR="00FF43E4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148817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236F8E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236F8E" w:rsidR="00236F8E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D87F0B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36F8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te u zemljišne knjige koje vodi Općinski sud u Puli-Pola, Zemljišnoknjižni odjel Rovinj, i to:</w:t>
      </w:r>
    </w:p>
    <w:p w:rsidRDefault="00236F8E" w:rsidP="00236F8E" w:rsidR="00236F8E" w:rsidRPr="00236F8E">
      <w:pPr>
        <w:pStyle w:val="Odlomakpopisa"/>
        <w:numPr>
          <w:ilvl w:val="0"/>
          <w:numId w:val="7"/>
        </w:num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1476 k.o. Rovinj, k.č.br. 2481/Z, k.č.br. 6505, k.č.br. 6506/1, k.č.br. 6506/2, k.č.br. 6506/4, k.č.br. 6506/5, k.č.br. 6506/6, k.č.br. 6509, k.č.br. 6511, k.č.br. 6512, k.č.br. 6522/3, k.č.br. 6522/4, k.č.br. 6526, k.č.br. 6527/2, k.č.br. 6527/3, </w:t>
      </w:r>
    </w:p>
    <w:p w:rsidRDefault="006449E1" w:rsidP="00236F8E" w:rsidR="00FF43E4" w:rsidRPr="00236F8E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ima</w:t>
      </w:r>
      <w:r w:rsidR="004F089F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postupanje. </w:t>
      </w:r>
    </w:p>
    <w:p w:rsidRDefault="00FF43E4" w:rsidP="00FF43E4" w:rsidR="00FF43E4" w:rsidRPr="00236F8E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13. ožujka</w:t>
      </w:r>
      <w:r w:rsidR="006D7CCE"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FF43E4"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236F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7. studenog 2016</w:t>
      </w:r>
      <w:r w:rsidR="003F540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podnijela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</w:t>
      </w:r>
      <w:r w:rsidR="0047192D" w:rsidRPr="00236F8E">
        <w:rPr>
          <w:rFonts w:cs="Times New Roman" w:hAnsi="Times New Roman" w:ascii="Times New Roman"/>
          <w:sz w:val="24"/>
          <w:szCs w:val="24"/>
        </w:rPr>
        <w:t xml:space="preserve"> </w:t>
      </w:r>
      <w:r w:rsidR="00236F8E" w:rsidRPr="00236F8E">
        <w:rPr>
          <w:rFonts w:cs="Times New Roman" w:hAnsi="Times New Roman" w:ascii="Times New Roman"/>
          <w:sz w:val="24"/>
          <w:szCs w:val="24"/>
        </w:rPr>
        <w:t>ROVINJ GRAĐENJE d.o.o., Zagreb, Voćarska cesta 14, OIB: 74104225098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kojeg je Trgovački sud u Osijeku oglasom od 10. veljače 2017. pozvao vjerovnike da predlože otvaranje stečajnog postupka nad dužnikom, te je 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36F8E" w:rsidRPr="00236F8E">
        <w:rPr>
          <w:rFonts w:cs="Times New Roman" w:hAnsi="Times New Roman" w:ascii="Times New Roman"/>
          <w:sz w:val="24"/>
          <w:szCs w:val="24"/>
        </w:rPr>
        <w:t>HETTA ASET RESOLUTION AG (ranije Hypo Alpe-Adria-bank International AG), OIB: 90730821413, Klagenfurt am Wörthersee, Alpen-Adria-Platz 1, Republika Austrija</w:t>
      </w:r>
      <w:r w:rsidR="00EE6921">
        <w:rPr>
          <w:rFonts w:cs="Times New Roman" w:hAnsi="Times New Roman" w:ascii="Times New Roman"/>
          <w:sz w:val="24"/>
          <w:szCs w:val="24"/>
        </w:rPr>
        <w:t>, 29. ožujka 2017. podnio prijedlog za otvaranje stečajnog postupka nad dužnikom navodeći da ima tražbinu prema dužniku koja se temelji na rješenju o ovrsi Općinskog suda u Rovinju pod poslovnim brojem Ovr-341/13 od 26. lipnja 2013. u iznosu od 130.265,00 kn.</w:t>
      </w:r>
    </w:p>
    <w:p w:rsidRDefault="00EE6921" w:rsidP="0047192D" w:rsidR="00EE692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921" w:rsidP="0047192D" w:rsidR="00EE692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Povodom prijedloga vjerovnika obustavljen je skraćeni stečajni postupak rješenjem Trgovačkog suda u Osijeku poslovni broj St-252717 od 4. travnja 2017., te je rješenjem ovog suda poslovni broj St-1488/17 od 11. kolovoza 2017. pokrenut prethodni postupak radi utvrđivanja pretpostavki za otvaranje stečajnog postupka.</w:t>
      </w:r>
    </w:p>
    <w:p w:rsidRDefault="00EE6921" w:rsidP="0047192D" w:rsidR="00EE692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921" w:rsidP="0047192D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</w:t>
      </w:r>
      <w:r w:rsidR="004F089F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očitovanja o prijedlogu za otvaranje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održano je 7. studenog 2017. na kojem je predlagatelj ostao kod prijedloga za otvaranje stečajnog postupka, a potom je 21. studenog 2017. održano ročište radi rasprave</w:t>
      </w:r>
      <w:r w:rsidR="004F089F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pretpostavkama za otvaranje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kojem je predlagatelj ostao kod prijedloga za otvaranje stečajnog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postupka, a dužnik se je podneskom od 15. studenog 2017. pismeno očitovao da je suglasan s prijedlogom za otvaranje stečajnog postupka</w:t>
      </w:r>
      <w:r w:rsidR="004F089F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C711E" w:rsidP="0047192D" w:rsidR="006C711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C711E" w:rsidP="0047192D" w:rsidR="006C711E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809C4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ovrsi Općinskog suda u Rovinju poslovni broj Ovr-341/13 od 26. lipnja 2013. vjerovnik je učinio vjerojatnom svoju tražbinu u smislu odredbe čl. 109. st. 2. SZ-a (list 29 do 34 spisa).</w:t>
      </w:r>
    </w:p>
    <w:p w:rsidRDefault="006449E1" w:rsidP="0047192D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6D7CCE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>Iz potvrde FINA-e o blokadi računa i novčanih sredstava dužnika od 10. studenog 2017. proizlazi da dužnik na dan izdavanja potvrde ima evidentirano 491 dan neprekidne blokade, a nepodmirene obveze na dan izdavanja potvrde iznose 246.843,49 kn</w:t>
      </w:r>
      <w:r w:rsidR="00B809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87 spisa)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D7CCE" w:rsidP="0047192D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F089F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 6.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815B5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>21. studenog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961DC3" w:rsidP="004F089F" w:rsidR="00961DC3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236F8E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98062B" w:rsidP="00E5255F" w:rsidR="0098062B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62B" w:rsidP="00E5255F" w:rsidR="0098062B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236F8E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236F8E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236F8E">
      <w:pPr>
        <w:rPr>
          <w:rFonts w:cs="Times New Roman" w:hAnsi="Times New Roman" w:ascii="Times New Roman"/>
          <w:sz w:val="24"/>
          <w:szCs w:val="24"/>
        </w:rPr>
      </w:pPr>
    </w:p>
    <w:sectPr w:rsidR="00236F8E" w:rsidRPr="00236F8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487" w:rsidP="004F089F" w:rsidR="00164487">
      <w:pPr>
        <w:spacing w:lineRule="auto" w:line="240" w:after="0"/>
      </w:pPr>
      <w:r>
        <w:separator/>
      </w:r>
    </w:p>
  </w:endnote>
  <w:endnote w:id="0" w:type="continuationSeparator">
    <w:p w:rsidRDefault="00164487" w:rsidP="004F089F" w:rsidR="001644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487" w:rsidP="004F089F" w:rsidR="00164487">
      <w:pPr>
        <w:spacing w:lineRule="auto" w:line="240" w:after="0"/>
      </w:pPr>
      <w:r>
        <w:separator/>
      </w:r>
    </w:p>
  </w:footnote>
  <w:footnote w:id="0" w:type="continuationSeparator">
    <w:p w:rsidRDefault="00164487" w:rsidP="004F089F" w:rsidR="001644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9C4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236F8E">
      <w:t>1488/17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718A0"/>
    <w:rsid w:val="000F0FB4"/>
    <w:rsid w:val="000F5316"/>
    <w:rsid w:val="00164487"/>
    <w:rsid w:val="00236F8E"/>
    <w:rsid w:val="00291C7A"/>
    <w:rsid w:val="00396E69"/>
    <w:rsid w:val="003F540D"/>
    <w:rsid w:val="004230BB"/>
    <w:rsid w:val="00432F13"/>
    <w:rsid w:val="004603A9"/>
    <w:rsid w:val="0047192D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A3BE8"/>
    <w:rsid w:val="00815B58"/>
    <w:rsid w:val="00961DC3"/>
    <w:rsid w:val="00970BE7"/>
    <w:rsid w:val="0098062B"/>
    <w:rsid w:val="00A55D65"/>
    <w:rsid w:val="00AF3EEC"/>
    <w:rsid w:val="00B01457"/>
    <w:rsid w:val="00B42768"/>
    <w:rsid w:val="00B809C4"/>
    <w:rsid w:val="00C4177E"/>
    <w:rsid w:val="00C46389"/>
    <w:rsid w:val="00C603F3"/>
    <w:rsid w:val="00D13B11"/>
    <w:rsid w:val="00D24441"/>
    <w:rsid w:val="00D4201E"/>
    <w:rsid w:val="00D87F0B"/>
    <w:rsid w:val="00E5255F"/>
    <w:rsid w:val="00EE6921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9C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09C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09C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09C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9C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09C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09C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09C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ROVINJ GRAĐENJE d.o.o. zastupanog po punomoćniku Odvjetničko društvo Hanžeković &amp; Partneri d.o.o.; Elisabeth Rech</izvorni_sadrzaj>
    <derivirana_varijabla naziv="DomainObject.Predmet.ProtustrankaFormated_1">  ROVINJ GRAĐENJE d.o.o. zastupanog po punomoćniku Odvjetničko društvo Hanžeković &amp; Partneri d.o.o.; Elisabeth Rech</derivirana_varijabla>
  </DomainObject.Predmet.ProtustrankaFormated>
  <DomainObject.Predmet.ProtustrankaFormatedOIB>
    <izvorni_sadrzaj>  ROVINJ GRAĐENJE d.o.o., OIB 74104225098 zastupanog po punomoćniku Odvjetničko društvo Hanžeković &amp; Partneri d.o.o.; Elisabeth Rech</izvorni_sadrzaj>
    <derivirana_varijabla naziv="DomainObject.Predmet.ProtustrankaFormatedOIB_1">  ROVINJ GRAĐENJE d.o.o., OIB 74104225098 zastupanog po punomoćniku Odvjetničko društvo Hanžeković &amp; Partneri d.o.o.; Elisabeth Rech</derivirana_varijabla>
  </DomainObject.Predmet.ProtustrankaFormatedOIB>
  <DomainObject.Predmet.ProtustrankaFormatedWithAdress>
    <izvorni_sadrzaj> ROVINJ GRAĐENJE d.o.o., Voćarska cesta 14, 10000 Zagreb zastupanog po punomoćniku Odvjetničko društvo Hanžeković &amp; Partneri d.o.o.; Elisabeth Rech</izvorni_sadrzaj>
    <derivirana_varijabla naziv="DomainObject.Predmet.ProtustrankaFormatedWithAdress_1"> ROVINJ GRAĐENJE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ROVINJ GRAĐENJE d.o.o., OIB 74104225098, Voćarska cesta 14, 10000 Zagreb zastupanog po punomoćniku Odvjetničko društvo Hanžeković &amp; Partneri d.o.o.; Elisabeth Rech</izvorni_sadrzaj>
    <derivirana_varijabla naziv="DomainObject.Predmet.ProtustrankaFormatedWithAdressOIB_1"> ROVINJ GRAĐENJE d.o.o., OIB 74104225098,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ROVINJ GRAĐENJE d.o.o. Voćarska cesta 14, 10000 Zagreb</izvorni_sadrzaj>
    <derivirana_varijabla naziv="DomainObject.Predmet.ProtustrankaWithAdress_1">ROVINJ GRAĐENJE d.o.o. Voćarska cesta 14, 10000 Zagreb</derivirana_varijabla>
  </DomainObject.Predmet.ProtustrankaWithAdress>
  <DomainObject.Predmet.ProtustrankaWithAdressOIB>
    <izvorni_sadrzaj>ROVINJ GRAĐENJE d.o.o., OIB 74104225098, Voćarska cesta 14, 10000 Zagreb</izvorni_sadrzaj>
    <derivirana_varijabla naziv="DomainObject.Predmet.ProtustrankaWithAdressOIB_1">ROVINJ GRAĐENJE d.o.o., OIB 74104225098, Voćarska cesta 14, 10000 Zagreb</derivirana_varijabla>
  </DomainObject.Predmet.ProtustrankaWithAdressOIB>
  <DomainObject.Predmet.ProtustrankaNazivFormated>
    <izvorni_sadrzaj>ROVINJ GRAĐENJE d.o.o.</izvorni_sadrzaj>
    <derivirana_varijabla naziv="DomainObject.Predmet.ProtustrankaNazivFormated_1">ROVINJ GRAĐENJE d.o.o.</derivirana_varijabla>
  </DomainObject.Predmet.ProtustrankaNazivFormated>
  <DomainObject.Predmet.ProtustrankaNazivFormatedOIB>
    <izvorni_sadrzaj>ROVINJ GRAĐENJE d.o.o., OIB 74104225098</izvorni_sadrzaj>
    <derivirana_varijabla naziv="DomainObject.Predmet.ProtustrankaNazivFormatedOIB_1">ROVINJ GRAĐENJE d.o.o.,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zastupanog po punomoćniku Odvjetničko društvo Hanžeković &amp; Partneri d.o.o.; Elisabeth Rech</item>
    </izvorni_sadrzaj>
    <derivirana_varijabla naziv="DomainObject.Predmet.ProtuStrankaListFormated_1">
      <item>ROVINJ GRAĐENJE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ROVINJ GRAĐENJE d.o.o., OIB 74104225098 zastupanog po punomoćniku Odvjetničko društvo Hanžeković &amp; Partneri d.o.o.; Elisabeth Rech</item>
    </izvorni_sadrzaj>
    <derivirana_varijabla naziv="DomainObject.Predmet.ProtuStrankaListFormatedOIB_1">
      <item>ROVINJ GRAĐENJE d.o.o., OIB 74104225098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ROVINJ GRAĐENJE d.o.o., Voćarska cesta 14, 10000 Zagreb zastupanog po punomoćniku Odvjetničko društvo Hanžeković &amp; Partneri d.o.o.; Elisabeth Rech</item>
    </izvorni_sadrzaj>
    <derivirana_varijabla naziv="DomainObject.Predmet.ProtuStrankaListFormatedWithAdress_1">
      <item>ROVINJ GRAĐENJE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ROVINJ GRAĐENJE d.o.o., OIB 74104225098, Voćarska cesta 14, 10000 Zagreb zastupanog po punomoćniku Odvjetničko društvo Hanžeković &amp; Partneri d.o.o.; Elisabeth Rech</item>
    </izvorni_sadrzaj>
    <derivirana_varijabla naziv="DomainObject.Predmet.ProtuStrankaListFormatedWithAdressOIB_1">
      <item>ROVINJ GRAĐENJE d.o.o., OIB 74104225098,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ROVINJ GRAĐENJE d.o.o.</item>
    </izvorni_sadrzaj>
    <derivirana_varijabla naziv="DomainObject.Predmet.ProtuStrankaListNazivFormated_1">
      <item>ROVINJ GRAĐENJE d.o.o.</item>
    </derivirana_varijabla>
  </DomainObject.Predmet.ProtuStrankaListNazivFormated>
  <DomainObject.Predmet.ProtuStrankaListNazivFormatedOIB>
    <izvorni_sadrzaj>
      <item>ROVINJ GRAĐENJE d.o.o., OIB 74104225098</item>
    </izvorni_sadrzaj>
    <derivirana_varijabla naziv="DomainObject.Predmet.ProtuStrankaListNazivFormatedOIB_1">
      <item>ROVINJ GRAĐENJE d.o.o.,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</item>
      <item>Elisabeth Rech punomoćnik sudionika u postupku ROVINJ GRAĐENJE d.o.o.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</item>
      <item>Elisabeth Rech punomoćnik sudionika u postupku ROVINJ GRAĐENJE d.o.o.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</item>
      <item>Elisabeth Rech, OIB 29687669271 punomoćnik sudionika u postupku ROVINJ GRAĐENJE d.o.o.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</item>
      <item>Elisabeth Rech, OIB 29687669271 punomoćnik sudionika u postupku ROVINJ GRAĐENJE d.o.o.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</item>
      <item>Elisabeth Rech, Kärntnerring 0045, Beč punomoćnik sudionika u postupku ROVINJ GRAĐENJE d.o.o.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</item>
      <item>Elisabeth Rech, Kärntnerring 0045, Beč punomoćnik sudionika u postupku ROVINJ GRAĐENJE d.o.o.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</item>
      <item>Elisabeth Rech, OIB 29687669271, Kärntnerring 0045, Beč punomoćnik sudionika u postupku ROVINJ GRAĐENJE d.o.o.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</item>
      <item>Elisabeth Rech, OIB 29687669271, Kärntnerring 0045, Beč punomoćnik sudionika u postupku ROVINJ GRAĐENJE d.o.o.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  <item>Elisabeth Rech</item>
    </izvorni_sadrzaj>
    <derivirana_varijabla naziv="DomainObject.Predmet.OstaliListNazivFormated_1">
      <item>MAMIĆ PERIĆ REBERSKI RIMAC Odvjetničko društvo d.o.o.</item>
      <item>Odvjetničko društvo Hanžeković &amp; Partneri d.o.o.</item>
      <item>Elisabeth Rech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  <item>Elisabeth Rech, OIB 29687669271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</izvorni_sadrzaj>
    <derivirana_varijabla naziv="DomainObject.Predmet.ProtustrankaIDrugi_1">ROVINJ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d.o.o., OIB 74104225098, Voćarska cesta 14, 10000 Zagreb</izvorni_sadrzaj>
    <derivirana_varijabla naziv="DomainObject.Predmet.ProtustrankaIDrugiAdressOIB_1">ROVINJ GRAĐENJE d.o.o.,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</item>
      <item>HETA ASSET RESOLUTION AG</item>
      <item>MAMIĆ PERIĆ REBERSKI RIMAC Odvjetničko društvo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ROVINJ GRAĐENJE d.o.o.</item>
      <item>HETA ASSET RESOLUTION AG</item>
      <item>MAMIĆ PERIĆ REBERSKI RIMAC Odvjetničko društvo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ROVINJ GRAĐENJE d.o.o.,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74104225098</item>
      <item>, OIB 90730821413</item>
      <item>, OIB 32802230502</item>
      <item>, OIB 85127306373</item>
      <item>, OIB 29687669271</item>
    </izvorni_sadrzaj>
    <derivirana_varijabla naziv="DomainObject.Predmet.SudioniciListNazivOIB_1">
      <item>, OIB 85821130368</item>
      <item>, OIB 74104225098</item>
      <item>, OIB 90730821413</item>
      <item>, OIB 32802230502</item>
      <item>, OIB 85127306373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CCEA5-B45C-4CDC-960D-C1CEFD05C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1139</properties:Words>
  <properties:Characters>6343</properties:Characters>
  <properties:Lines>155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2017-11-21T09:08:00Z</dcterms:created>
  <dc:creator>Draženka Prpić</dc:creator>
  <cp:lastModifiedBy>Draženka Prpić</cp:lastModifiedBy>
  <cp:lastPrinted>2017-11-21T09:19:00Z</cp:lastPrinted>
  <dcterms:modified xmlns:xsi="http://www.w3.org/2001/XMLSchema-instance" xsi:type="dcterms:W3CDTF">2017-11-21T09:23:00Z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