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352a7" w14:paraId="e9352a7" w:rsidRDefault="00D31CDA" w:rsidP="00D31CDA" w:rsidR="00D31CDA" w:rsidRPr="00C47C47">
      <w:pPr>
        <w:pStyle w:val="Bezproreda"/>
        <w15:collapsed w:val="false"/>
        <w:rPr>
          <w:rFonts w:cs="Arial" w:hAnsi="Comic Sans MS" w:ascii="Comic Sans MS"/>
        </w:rPr>
      </w:pPr>
      <w:bookmarkStart w:name="_Hlk508261807" w:id="0"/>
      <w:bookmarkStart w:name="_GoBack" w:id="1"/>
      <w:bookmarkEnd w:id="1"/>
      <w:r w:rsidRPr="00C47C47">
        <w:rPr>
          <w:rFonts w:cs="Arial" w:hAnsi="Comic Sans MS" w:ascii="Comic Sans MS"/>
        </w:rPr>
        <w:t>Privremen</w:t>
      </w:r>
      <w:r>
        <w:rPr>
          <w:rFonts w:cs="Arial" w:hAnsi="Comic Sans MS" w:ascii="Comic Sans MS"/>
        </w:rPr>
        <w:t xml:space="preserve">a </w:t>
      </w:r>
      <w:r w:rsidRPr="00C47C47">
        <w:rPr>
          <w:rFonts w:cs="Arial" w:hAnsi="Comic Sans MS" w:ascii="Comic Sans MS"/>
        </w:rPr>
        <w:t xml:space="preserve"> stečajn</w:t>
      </w:r>
      <w:r>
        <w:rPr>
          <w:rFonts w:cs="Arial" w:hAnsi="Comic Sans MS" w:ascii="Comic Sans MS"/>
        </w:rPr>
        <w:t>a</w:t>
      </w:r>
      <w:r w:rsidRPr="00C47C47">
        <w:rPr>
          <w:rFonts w:cs="Arial" w:hAnsi="Comic Sans MS" w:ascii="Comic Sans MS"/>
        </w:rPr>
        <w:t xml:space="preserve"> upravitelj</w:t>
      </w:r>
      <w:r>
        <w:rPr>
          <w:rFonts w:cs="Arial" w:hAnsi="Comic Sans MS" w:ascii="Comic Sans MS"/>
        </w:rPr>
        <w:t>ica</w:t>
      </w:r>
    </w:p>
    <w:p w:rsidRDefault="00D31CDA" w:rsidP="00D31CDA" w:rsidR="00D31CDA">
      <w:pPr>
        <w:pStyle w:val="Bezproreda"/>
        <w:rPr>
          <w:rFonts w:cs="Arial" w:hAnsi="Comic Sans MS" w:ascii="Comic Sans MS"/>
        </w:rPr>
      </w:pPr>
      <w:r>
        <w:rPr>
          <w:rFonts w:cs="Arial" w:hAnsi="Comic Sans MS" w:ascii="Comic Sans MS"/>
        </w:rPr>
        <w:t xml:space="preserve">Živka </w:t>
      </w:r>
      <w:proofErr w:type="spellStart"/>
      <w:r>
        <w:rPr>
          <w:rFonts w:cs="Arial" w:hAnsi="Comic Sans MS" w:ascii="Comic Sans MS"/>
        </w:rPr>
        <w:t>Posavac</w:t>
      </w:r>
      <w:proofErr w:type="spellEnd"/>
      <w:r>
        <w:rPr>
          <w:rFonts w:cs="Arial" w:hAnsi="Comic Sans MS" w:ascii="Comic Sans MS"/>
        </w:rPr>
        <w:t xml:space="preserve"> </w:t>
      </w:r>
      <w:proofErr w:type="spellStart"/>
      <w:r>
        <w:rPr>
          <w:rFonts w:cs="Arial" w:hAnsi="Comic Sans MS" w:ascii="Comic Sans MS"/>
        </w:rPr>
        <w:t>dipl.oec</w:t>
      </w:r>
      <w:proofErr w:type="spellEnd"/>
      <w:r>
        <w:rPr>
          <w:rFonts w:cs="Arial" w:hAnsi="Comic Sans MS" w:ascii="Comic Sans MS"/>
        </w:rPr>
        <w:t xml:space="preserve">.,Osijek, </w:t>
      </w:r>
      <w:proofErr w:type="spellStart"/>
      <w:r>
        <w:rPr>
          <w:rFonts w:cs="Arial" w:hAnsi="Comic Sans MS" w:ascii="Comic Sans MS"/>
        </w:rPr>
        <w:t>vj.Paje</w:t>
      </w:r>
      <w:proofErr w:type="spellEnd"/>
      <w:r>
        <w:rPr>
          <w:rFonts w:cs="Arial" w:hAnsi="Comic Sans MS" w:ascii="Comic Sans MS"/>
        </w:rPr>
        <w:t xml:space="preserve"> Kolarića 9</w:t>
      </w:r>
    </w:p>
    <w:p w:rsidRDefault="00D31CDA" w:rsidP="00D31CDA" w:rsidR="00D31CDA">
      <w:pPr>
        <w:pStyle w:val="Bezproreda"/>
        <w:rPr>
          <w:rFonts w:cs="Arial" w:hAnsi="Comic Sans MS" w:ascii="Comic Sans MS"/>
        </w:rPr>
      </w:pPr>
    </w:p>
    <w:p w:rsidRDefault="00D31CDA" w:rsidP="00D31CDA" w:rsidR="00D31CDA">
      <w:pPr>
        <w:pStyle w:val="Bezproreda"/>
        <w:rPr>
          <w:rFonts w:cs="Arial" w:hAnsi="Comic Sans MS" w:ascii="Comic Sans MS"/>
        </w:rPr>
      </w:pPr>
      <w:r>
        <w:rPr>
          <w:rFonts w:cs="Arial" w:hAnsi="Comic Sans MS" w:ascii="Comic Sans MS"/>
        </w:rPr>
        <w:t>ADINE TRGOVINE j.d.o.o.</w:t>
      </w:r>
    </w:p>
    <w:p w:rsidRDefault="00D31CDA" w:rsidP="00D31CDA" w:rsidR="00D31CDA">
      <w:pPr>
        <w:pStyle w:val="Bezproreda"/>
        <w:rPr>
          <w:rFonts w:cs="Arial" w:hAnsi="Comic Sans MS" w:ascii="Comic Sans MS"/>
        </w:rPr>
      </w:pPr>
      <w:r>
        <w:rPr>
          <w:rFonts w:cs="Arial" w:hAnsi="Comic Sans MS" w:ascii="Comic Sans MS"/>
        </w:rPr>
        <w:t xml:space="preserve">Zagreb, </w:t>
      </w:r>
      <w:proofErr w:type="spellStart"/>
      <w:r>
        <w:rPr>
          <w:rFonts w:cs="Arial" w:hAnsi="Comic Sans MS" w:ascii="Comic Sans MS"/>
        </w:rPr>
        <w:t>Topolovečka</w:t>
      </w:r>
      <w:proofErr w:type="spellEnd"/>
      <w:r>
        <w:rPr>
          <w:rFonts w:cs="Arial" w:hAnsi="Comic Sans MS" w:ascii="Comic Sans MS"/>
        </w:rPr>
        <w:t xml:space="preserve"> 4</w:t>
      </w:r>
    </w:p>
    <w:p w:rsidRDefault="0027739A" w:rsidP="00D31CDA" w:rsidR="0027739A">
      <w:pPr>
        <w:pStyle w:val="Bezproreda"/>
        <w:rPr>
          <w:rFonts w:cs="Arial" w:hAnsi="Comic Sans MS" w:ascii="Comic Sans MS"/>
        </w:rPr>
      </w:pPr>
      <w:r>
        <w:rPr>
          <w:rFonts w:cs="Arial" w:hAnsi="Comic Sans MS" w:ascii="Comic Sans MS"/>
        </w:rPr>
        <w:t>OIB 91243841316</w:t>
      </w:r>
    </w:p>
    <w:p w:rsidRDefault="00D31CDA" w:rsidP="00D31CDA" w:rsidR="00D31CDA">
      <w:pPr>
        <w:pStyle w:val="Bezproreda"/>
        <w:rPr>
          <w:rFonts w:cs="Arial" w:hAnsi="Comic Sans MS" w:ascii="Comic Sans MS"/>
        </w:rPr>
      </w:pPr>
    </w:p>
    <w:p w:rsidRDefault="00D31CDA" w:rsidP="00D31CDA" w:rsidR="00D31CDA" w:rsidRPr="00C47C47">
      <w:pPr>
        <w:pStyle w:val="Bezproreda"/>
        <w:rPr>
          <w:rFonts w:cs="Arial" w:hAnsi="Comic Sans MS" w:ascii="Comic Sans MS"/>
        </w:rPr>
      </w:pPr>
      <w:r>
        <w:rPr>
          <w:rFonts w:cs="Arial" w:hAnsi="Comic Sans MS" w:ascii="Comic Sans MS"/>
        </w:rPr>
        <w:t>U Osijeku 7.STUDENI   2018.g.</w:t>
      </w:r>
    </w:p>
    <w:p w:rsidRDefault="00D31CDA" w:rsidP="00D31CDA" w:rsidR="00D31CDA" w:rsidRPr="00C47C47">
      <w:pPr>
        <w:pStyle w:val="Bezproreda"/>
        <w:jc w:val="right"/>
        <w:rPr>
          <w:rFonts w:hAnsi="Comic Sans MS" w:ascii="Comic Sans MS"/>
        </w:rPr>
      </w:pPr>
    </w:p>
    <w:p w:rsidRDefault="00D31CDA" w:rsidP="00D31CDA" w:rsidR="00D31CDA" w:rsidRPr="00150D18">
      <w:pPr>
        <w:pStyle w:val="Bezproreda"/>
        <w:jc w:val="right"/>
        <w:rPr>
          <w:rFonts w:cs="Arial" w:hAnsi="Comic Sans MS" w:ascii="Comic Sans MS"/>
          <w:b/>
        </w:rPr>
      </w:pPr>
      <w:r w:rsidRPr="00150D18">
        <w:rPr>
          <w:rFonts w:cs="Arial" w:hAnsi="Comic Sans MS" w:ascii="Comic Sans MS"/>
          <w:b/>
        </w:rPr>
        <w:t>TRGOVAČKI SUD U OSIJEKU</w:t>
      </w:r>
    </w:p>
    <w:p w:rsidRDefault="00D31CDA" w:rsidP="00D31CDA" w:rsidR="00D31CDA">
      <w:pPr>
        <w:pStyle w:val="Bezproreda"/>
        <w:jc w:val="right"/>
        <w:rPr>
          <w:rFonts w:cs="Arial" w:hAnsi="Comic Sans MS" w:ascii="Comic Sans MS"/>
        </w:rPr>
      </w:pPr>
      <w:r w:rsidRPr="00C47C47">
        <w:rPr>
          <w:rFonts w:cs="Arial" w:hAnsi="Comic Sans MS" w:ascii="Comic Sans MS"/>
        </w:rPr>
        <w:t>Stečajn</w:t>
      </w:r>
      <w:r>
        <w:rPr>
          <w:rFonts w:cs="Arial" w:hAnsi="Comic Sans MS" w:ascii="Comic Sans MS"/>
        </w:rPr>
        <w:t>i sudac mr.sc. Mirjana Baran</w:t>
      </w:r>
    </w:p>
    <w:p w:rsidRDefault="00D31CDA" w:rsidP="00D31CDA" w:rsidR="00D31CDA" w:rsidRPr="00C47C47">
      <w:pPr>
        <w:pStyle w:val="Bezproreda"/>
        <w:ind w:firstLine="708" w:left="4248"/>
        <w:jc w:val="center"/>
        <w:rPr>
          <w:rFonts w:cs="Arial" w:hAnsi="Comic Sans MS" w:ascii="Comic Sans MS"/>
        </w:rPr>
      </w:pPr>
      <w:r>
        <w:rPr>
          <w:rFonts w:cs="Arial" w:hAnsi="Comic Sans MS" w:ascii="Comic Sans MS"/>
        </w:rPr>
        <w:t>Na spis: 10St-630/2018-2</w:t>
      </w:r>
    </w:p>
    <w:p w:rsidRDefault="00D31CDA" w:rsidP="00D31CDA" w:rsidR="00D31CDA">
      <w:pPr>
        <w:pStyle w:val="Bezproreda"/>
        <w:rPr>
          <w:rFonts w:hAnsi="Comic Sans MS" w:ascii="Comic Sans MS"/>
        </w:rPr>
      </w:pPr>
    </w:p>
    <w:p w:rsidRDefault="00D31CDA" w:rsidP="00D31CDA" w:rsidR="00D31CDA" w:rsidRPr="00C47C47">
      <w:pPr>
        <w:pStyle w:val="Bezproreda"/>
        <w:rPr>
          <w:rFonts w:hAnsi="Comic Sans MS" w:ascii="Comic Sans MS"/>
        </w:rPr>
      </w:pPr>
    </w:p>
    <w:p w:rsidRDefault="00D31CDA" w:rsidP="00D31CDA" w:rsidR="00D31CDA" w:rsidRPr="00150D18">
      <w:pPr>
        <w:pStyle w:val="Bezproreda"/>
        <w:jc w:val="center"/>
        <w:rPr>
          <w:rFonts w:cs="Arial" w:hAnsi="Comic Sans MS" w:ascii="Comic Sans MS"/>
          <w:b/>
        </w:rPr>
      </w:pPr>
      <w:r w:rsidRPr="00150D18">
        <w:rPr>
          <w:rFonts w:cs="Arial" w:hAnsi="Comic Sans MS" w:ascii="Comic Sans MS"/>
          <w:b/>
        </w:rPr>
        <w:t>IZVJEŠĆE PRIVREME STEČAJN</w:t>
      </w:r>
      <w:r>
        <w:rPr>
          <w:rFonts w:cs="Arial" w:hAnsi="Comic Sans MS" w:ascii="Comic Sans MS"/>
          <w:b/>
        </w:rPr>
        <w:t>E</w:t>
      </w:r>
      <w:r w:rsidRPr="00150D18">
        <w:rPr>
          <w:rFonts w:cs="Arial" w:hAnsi="Comic Sans MS" w:ascii="Comic Sans MS"/>
          <w:b/>
        </w:rPr>
        <w:t xml:space="preserve"> UPRAVITELJ</w:t>
      </w:r>
      <w:r>
        <w:rPr>
          <w:rFonts w:cs="Arial" w:hAnsi="Comic Sans MS" w:ascii="Comic Sans MS"/>
          <w:b/>
        </w:rPr>
        <w:t xml:space="preserve">ICE </w:t>
      </w:r>
      <w:r w:rsidRPr="00150D18">
        <w:rPr>
          <w:rFonts w:cs="Arial" w:hAnsi="Comic Sans MS" w:ascii="Comic Sans MS"/>
          <w:b/>
        </w:rPr>
        <w:t>O FINANCIJSKO GOSPODARSKOM STANJU S</w:t>
      </w:r>
      <w:r>
        <w:rPr>
          <w:rFonts w:cs="Arial" w:hAnsi="Comic Sans MS" w:ascii="Comic Sans MS"/>
          <w:b/>
        </w:rPr>
        <w:t>T</w:t>
      </w:r>
      <w:r w:rsidRPr="00150D18">
        <w:rPr>
          <w:rFonts w:cs="Arial" w:hAnsi="Comic Sans MS" w:ascii="Comic Sans MS"/>
          <w:b/>
        </w:rPr>
        <w:t>EČAJNOG DUŽNIKA</w:t>
      </w:r>
      <w:r w:rsidRPr="008E6A33">
        <w:rPr>
          <w:rFonts w:cs="Arial" w:hAnsi="Comic Sans MS" w:ascii="Comic Sans MS"/>
        </w:rPr>
        <w:t xml:space="preserve">, </w:t>
      </w:r>
      <w:r w:rsidRPr="001F4CF3">
        <w:rPr>
          <w:rFonts w:cs="Arial" w:hAnsi="Comic Sans MS" w:ascii="Comic Sans MS"/>
          <w:b/>
        </w:rPr>
        <w:t>ADINE TRGOVINE j.d.o.o.</w:t>
      </w:r>
      <w:r>
        <w:rPr>
          <w:rFonts w:cs="Arial" w:hAnsi="Comic Sans MS" w:ascii="Comic Sans MS"/>
        </w:rPr>
        <w:t xml:space="preserve"> </w:t>
      </w:r>
      <w:r>
        <w:rPr>
          <w:rFonts w:cs="Arial" w:hAnsi="Comic Sans MS" w:ascii="Comic Sans MS"/>
          <w:b/>
        </w:rPr>
        <w:t xml:space="preserve">Zagreb, </w:t>
      </w:r>
      <w:proofErr w:type="spellStart"/>
      <w:r>
        <w:rPr>
          <w:rFonts w:cs="Arial" w:hAnsi="Comic Sans MS" w:ascii="Comic Sans MS"/>
          <w:b/>
        </w:rPr>
        <w:t>Topolovečka</w:t>
      </w:r>
      <w:proofErr w:type="spellEnd"/>
      <w:r>
        <w:rPr>
          <w:rFonts w:cs="Arial" w:hAnsi="Comic Sans MS" w:ascii="Comic Sans MS"/>
          <w:b/>
        </w:rPr>
        <w:t xml:space="preserve"> 4 te </w:t>
      </w:r>
      <w:r w:rsidRPr="00150D18">
        <w:rPr>
          <w:rFonts w:cs="Arial" w:hAnsi="Comic Sans MS" w:ascii="Comic Sans MS"/>
          <w:b/>
        </w:rPr>
        <w:t>MOGUĆNOSTIMA PROVOĐENJA STEČAJNOG POSTUPKA NAD NJEGOVOM IMOVINOM</w:t>
      </w:r>
    </w:p>
    <w:p w:rsidRDefault="00D31CDA" w:rsidP="00D31CDA" w:rsidR="00D31CDA" w:rsidRPr="00150D18">
      <w:pPr>
        <w:jc w:val="center"/>
        <w:rPr>
          <w:rFonts w:cs="Arial" w:hAnsi="Comic Sans MS" w:ascii="Comic Sans MS"/>
          <w:b/>
          <w:color w:val="5B9BD5"/>
        </w:rPr>
      </w:pPr>
      <w:r w:rsidRPr="00150D18">
        <w:rPr>
          <w:rFonts w:cs="Arial" w:hAnsi="Comic Sans MS" w:ascii="Comic Sans MS"/>
          <w:b/>
        </w:rPr>
        <w:t xml:space="preserve">( </w:t>
      </w:r>
      <w:r>
        <w:rPr>
          <w:rFonts w:cs="Arial" w:hAnsi="Comic Sans MS" w:ascii="Comic Sans MS"/>
          <w:b/>
        </w:rPr>
        <w:t>2</w:t>
      </w:r>
      <w:r w:rsidRPr="00150D18">
        <w:rPr>
          <w:rFonts w:cs="Arial" w:hAnsi="Comic Sans MS" w:ascii="Comic Sans MS"/>
          <w:b/>
        </w:rPr>
        <w:t>x)</w:t>
      </w:r>
    </w:p>
    <w:p w:rsidRDefault="00D31CDA" w:rsidP="00D31CDA" w:rsidR="00D31CDA" w:rsidRPr="00C47C47">
      <w:pPr>
        <w:pStyle w:val="Bezproreda"/>
        <w:rPr>
          <w:rFonts w:hAnsi="Comic Sans MS" w:ascii="Comic Sans MS"/>
        </w:rPr>
      </w:pPr>
    </w:p>
    <w:p w:rsidRDefault="00D31CDA" w:rsidP="00D31CDA" w:rsidR="00D31CDA" w:rsidRPr="00C47C47">
      <w:pPr>
        <w:jc w:val="both"/>
        <w:rPr>
          <w:rFonts w:cs="Arial" w:hAnsi="Comic Sans MS" w:ascii="Comic Sans MS"/>
          <w:b/>
        </w:rPr>
      </w:pPr>
      <w:r w:rsidRPr="00C47C47">
        <w:rPr>
          <w:rFonts w:cs="Arial" w:hAnsi="Comic Sans MS" w:ascii="Comic Sans MS"/>
          <w:b/>
        </w:rPr>
        <w:t>UVOD</w:t>
      </w:r>
    </w:p>
    <w:p w:rsidRDefault="00D31CDA" w:rsidP="00D31CDA" w:rsidR="00D31CDA" w:rsidRPr="00C47C47">
      <w:pPr>
        <w:pStyle w:val="Bezproreda"/>
        <w:jc w:val="both"/>
        <w:rPr>
          <w:rFonts w:cs="Arial" w:hAnsi="Comic Sans MS" w:ascii="Comic Sans MS"/>
        </w:rPr>
      </w:pPr>
      <w:r w:rsidRPr="00C47C47">
        <w:rPr>
          <w:rFonts w:cs="Arial" w:hAnsi="Comic Sans MS" w:ascii="Comic Sans MS"/>
        </w:rPr>
        <w:t xml:space="preserve">Rješenjem Trgovačkog suda u Osijeku broj </w:t>
      </w:r>
      <w:r>
        <w:rPr>
          <w:rFonts w:cs="Arial" w:hAnsi="Comic Sans MS" w:ascii="Comic Sans MS"/>
        </w:rPr>
        <w:t>10</w:t>
      </w:r>
      <w:r w:rsidRPr="00C47C47">
        <w:rPr>
          <w:rFonts w:cs="Arial" w:hAnsi="Comic Sans MS" w:ascii="Comic Sans MS"/>
        </w:rPr>
        <w:t>St-</w:t>
      </w:r>
      <w:r>
        <w:rPr>
          <w:rFonts w:cs="Arial" w:hAnsi="Comic Sans MS" w:ascii="Comic Sans MS"/>
        </w:rPr>
        <w:t xml:space="preserve">630/2018 </w:t>
      </w:r>
      <w:r w:rsidRPr="00C47C47">
        <w:rPr>
          <w:rFonts w:cs="Arial" w:hAnsi="Comic Sans MS" w:ascii="Comic Sans MS"/>
        </w:rPr>
        <w:t xml:space="preserve">od </w:t>
      </w:r>
      <w:r>
        <w:rPr>
          <w:rFonts w:cs="Arial" w:hAnsi="Comic Sans MS" w:ascii="Comic Sans MS"/>
        </w:rPr>
        <w:t>15.listopada  2018.g.</w:t>
      </w:r>
      <w:r w:rsidRPr="00C47C47">
        <w:rPr>
          <w:rFonts w:cs="Arial" w:hAnsi="Comic Sans MS" w:ascii="Comic Sans MS"/>
        </w:rPr>
        <w:t xml:space="preserve"> imenovan</w:t>
      </w:r>
      <w:r>
        <w:rPr>
          <w:rFonts w:cs="Arial" w:hAnsi="Comic Sans MS" w:ascii="Comic Sans MS"/>
        </w:rPr>
        <w:t>a</w:t>
      </w:r>
      <w:r w:rsidRPr="00C47C47">
        <w:rPr>
          <w:rFonts w:cs="Arial" w:hAnsi="Comic Sans MS" w:ascii="Comic Sans MS"/>
        </w:rPr>
        <w:t xml:space="preserve"> sam za privremen</w:t>
      </w:r>
      <w:r>
        <w:rPr>
          <w:rFonts w:cs="Arial" w:hAnsi="Comic Sans MS" w:ascii="Comic Sans MS"/>
        </w:rPr>
        <w:t>u</w:t>
      </w:r>
      <w:r w:rsidRPr="00C47C47">
        <w:rPr>
          <w:rFonts w:cs="Arial" w:hAnsi="Comic Sans MS" w:ascii="Comic Sans MS"/>
        </w:rPr>
        <w:t xml:space="preserve"> stečajn</w:t>
      </w:r>
      <w:r>
        <w:rPr>
          <w:rFonts w:cs="Arial" w:hAnsi="Comic Sans MS" w:ascii="Comic Sans MS"/>
        </w:rPr>
        <w:t>u</w:t>
      </w:r>
      <w:r w:rsidRPr="00C47C47">
        <w:rPr>
          <w:rFonts w:cs="Arial" w:hAnsi="Comic Sans MS" w:ascii="Comic Sans MS"/>
        </w:rPr>
        <w:t xml:space="preserve"> upravitelj</w:t>
      </w:r>
      <w:r>
        <w:rPr>
          <w:rFonts w:cs="Arial" w:hAnsi="Comic Sans MS" w:ascii="Comic Sans MS"/>
        </w:rPr>
        <w:t>icu nad dužnikom</w:t>
      </w:r>
      <w:r w:rsidRPr="00C47C47">
        <w:rPr>
          <w:rFonts w:cs="Arial" w:hAnsi="Comic Sans MS" w:ascii="Comic Sans MS"/>
        </w:rPr>
        <w:t xml:space="preserve"> </w:t>
      </w:r>
      <w:r>
        <w:rPr>
          <w:rFonts w:cs="Arial" w:hAnsi="Comic Sans MS" w:ascii="Comic Sans MS"/>
        </w:rPr>
        <w:t>ADINE TRGOVINE j.d.o.o. Zagreb,</w:t>
      </w:r>
      <w:proofErr w:type="spellStart"/>
      <w:r>
        <w:rPr>
          <w:rFonts w:cs="Arial" w:hAnsi="Comic Sans MS" w:ascii="Comic Sans MS"/>
        </w:rPr>
        <w:t>Topolovečka</w:t>
      </w:r>
      <w:proofErr w:type="spellEnd"/>
      <w:r>
        <w:rPr>
          <w:rFonts w:cs="Arial" w:hAnsi="Comic Sans MS" w:ascii="Comic Sans MS"/>
        </w:rPr>
        <w:t xml:space="preserve"> 4.</w:t>
      </w:r>
    </w:p>
    <w:p w:rsidRDefault="00D31CDA" w:rsidP="00D31CDA" w:rsidR="00D31CDA" w:rsidRPr="00C47C47">
      <w:pPr>
        <w:pStyle w:val="Bezproreda"/>
        <w:jc w:val="both"/>
        <w:rPr>
          <w:rFonts w:hAnsi="Comic Sans MS" w:ascii="Comic Sans MS"/>
        </w:rPr>
      </w:pPr>
    </w:p>
    <w:p w:rsidRDefault="00D31CDA" w:rsidP="00D31CDA" w:rsidR="00D31CDA" w:rsidRPr="00C47C47">
      <w:pPr>
        <w:jc w:val="both"/>
        <w:rPr>
          <w:rFonts w:cs="Arial" w:hAnsi="Comic Sans MS" w:ascii="Comic Sans MS"/>
        </w:rPr>
      </w:pPr>
      <w:r w:rsidRPr="00C47C47">
        <w:rPr>
          <w:rFonts w:cs="Arial" w:hAnsi="Comic Sans MS" w:ascii="Comic Sans MS"/>
        </w:rPr>
        <w:t>Predmetnim rješenjem naloženo je da dostavim izvješće o  financijsko gospodarskom stanju stečajnog dužnika, mogućnostima provođenja stečajnog postupka nad njegovom imovinom kao i ispitati postoji li kod dužnika razlozi za otvaranje stečajnog postupka.</w:t>
      </w:r>
    </w:p>
    <w:p w:rsidRDefault="00D31CDA" w:rsidP="00D31CDA" w:rsidR="00D31CDA">
      <w:pPr>
        <w:jc w:val="both"/>
        <w:rPr>
          <w:rFonts w:cs="Arial" w:hAnsi="Comic Sans MS" w:ascii="Comic Sans MS"/>
          <w:b/>
        </w:rPr>
      </w:pPr>
    </w:p>
    <w:p w:rsidRDefault="00D31CDA" w:rsidP="00D31CDA" w:rsidR="00D31CDA" w:rsidRPr="00C47C47">
      <w:pPr>
        <w:jc w:val="both"/>
        <w:rPr>
          <w:rFonts w:cs="Arial" w:hAnsi="Comic Sans MS" w:ascii="Comic Sans MS"/>
          <w:b/>
        </w:rPr>
      </w:pPr>
      <w:r>
        <w:rPr>
          <w:rFonts w:cs="Arial" w:hAnsi="Comic Sans MS" w:ascii="Comic Sans MS"/>
          <w:b/>
        </w:rPr>
        <w:t>OS</w:t>
      </w:r>
      <w:r w:rsidRPr="00C47C47">
        <w:rPr>
          <w:rFonts w:cs="Arial" w:hAnsi="Comic Sans MS" w:ascii="Comic Sans MS"/>
          <w:b/>
        </w:rPr>
        <w:t>NOVNI PODACI O DUŽNIKU</w:t>
      </w:r>
    </w:p>
    <w:p w:rsidRDefault="00D31CDA" w:rsidP="00D31CDA" w:rsidR="00D31CDA">
      <w:pPr>
        <w:pStyle w:val="Bezproreda"/>
        <w:rPr>
          <w:rFonts w:cs="Arial" w:hAnsi="Comic Sans MS" w:ascii="Comic Sans MS"/>
        </w:rPr>
      </w:pPr>
      <w:r>
        <w:rPr>
          <w:rFonts w:cs="Arial" w:hAnsi="Comic Sans MS" w:ascii="Comic Sans MS"/>
        </w:rPr>
        <w:t>ADINE TRGOVINE  j.d.o.o. Zagreb ,</w:t>
      </w:r>
      <w:proofErr w:type="spellStart"/>
      <w:r>
        <w:rPr>
          <w:rFonts w:cs="Arial" w:hAnsi="Comic Sans MS" w:ascii="Comic Sans MS"/>
        </w:rPr>
        <w:t>Topolovečka</w:t>
      </w:r>
      <w:proofErr w:type="spellEnd"/>
      <w:r>
        <w:rPr>
          <w:rFonts w:cs="Arial" w:hAnsi="Comic Sans MS" w:ascii="Comic Sans MS"/>
        </w:rPr>
        <w:t xml:space="preserve"> 4 osnovane</w:t>
      </w:r>
      <w:r w:rsidR="00766F35">
        <w:rPr>
          <w:rFonts w:cs="Arial" w:hAnsi="Comic Sans MS" w:ascii="Comic Sans MS"/>
        </w:rPr>
        <w:t xml:space="preserve"> </w:t>
      </w:r>
      <w:r>
        <w:rPr>
          <w:rFonts w:cs="Arial" w:hAnsi="Comic Sans MS" w:ascii="Comic Sans MS"/>
        </w:rPr>
        <w:t>27.03.2015.g.  s temeljnim kapitalom od 10,00kn.</w:t>
      </w:r>
    </w:p>
    <w:p w:rsidRDefault="00D31CDA" w:rsidP="00D31CDA" w:rsidR="00D31CDA" w:rsidRPr="00C47C47">
      <w:pPr>
        <w:jc w:val="both"/>
        <w:rPr>
          <w:rFonts w:cs="Arial" w:hAnsi="Comic Sans MS" w:ascii="Comic Sans MS"/>
        </w:rPr>
      </w:pPr>
      <w:r>
        <w:rPr>
          <w:rFonts w:cs="Arial" w:hAnsi="Comic Sans MS" w:ascii="Comic Sans MS"/>
        </w:rPr>
        <w:t xml:space="preserve">Jedini osnivači i osoba ovlaštena za zastupanje Adile Mamuti </w:t>
      </w:r>
      <w:proofErr w:type="spellStart"/>
      <w:r>
        <w:rPr>
          <w:rFonts w:cs="Arial" w:hAnsi="Comic Sans MS" w:ascii="Comic Sans MS"/>
        </w:rPr>
        <w:t>Ameti</w:t>
      </w:r>
      <w:proofErr w:type="spellEnd"/>
      <w:r>
        <w:rPr>
          <w:rFonts w:cs="Arial" w:hAnsi="Comic Sans MS" w:ascii="Comic Sans MS"/>
        </w:rPr>
        <w:t xml:space="preserve"> iz Zagreba, </w:t>
      </w:r>
      <w:proofErr w:type="spellStart"/>
      <w:r>
        <w:rPr>
          <w:rFonts w:cs="Arial" w:hAnsi="Comic Sans MS" w:ascii="Comic Sans MS"/>
        </w:rPr>
        <w:t>Topolovečka</w:t>
      </w:r>
      <w:proofErr w:type="spellEnd"/>
      <w:r>
        <w:rPr>
          <w:rFonts w:cs="Arial" w:hAnsi="Comic Sans MS" w:ascii="Comic Sans MS"/>
        </w:rPr>
        <w:t xml:space="preserve"> 4, OIB  </w:t>
      </w:r>
    </w:p>
    <w:p w:rsidRDefault="00D31CDA" w:rsidP="00D31CDA" w:rsidR="00766F35">
      <w:pPr>
        <w:pStyle w:val="Bezproreda"/>
        <w:rPr>
          <w:rFonts w:cs="Arial" w:hAnsi="Comic Sans MS" w:ascii="Comic Sans MS"/>
        </w:rPr>
      </w:pPr>
      <w:r w:rsidRPr="00C47C47">
        <w:rPr>
          <w:rFonts w:cs="Arial" w:hAnsi="Comic Sans MS" w:ascii="Comic Sans MS"/>
        </w:rPr>
        <w:t xml:space="preserve">Dana </w:t>
      </w:r>
      <w:r>
        <w:rPr>
          <w:rFonts w:cs="Arial" w:hAnsi="Comic Sans MS" w:ascii="Comic Sans MS"/>
        </w:rPr>
        <w:t xml:space="preserve">3.kolovoza  2017.godine </w:t>
      </w:r>
      <w:r w:rsidRPr="00C47C47">
        <w:rPr>
          <w:rFonts w:cs="Arial" w:hAnsi="Comic Sans MS" w:ascii="Comic Sans MS"/>
        </w:rPr>
        <w:t xml:space="preserve"> FINA </w:t>
      </w:r>
      <w:r>
        <w:rPr>
          <w:rFonts w:cs="Arial" w:hAnsi="Comic Sans MS" w:ascii="Comic Sans MS"/>
        </w:rPr>
        <w:t>Regionalni centar Zagreb dostavila je zahtjev sudu sa pr</w:t>
      </w:r>
      <w:r w:rsidR="001F4CF3">
        <w:rPr>
          <w:rFonts w:cs="Arial" w:hAnsi="Comic Sans MS" w:ascii="Comic Sans MS"/>
        </w:rPr>
        <w:t>i</w:t>
      </w:r>
      <w:r>
        <w:rPr>
          <w:rFonts w:cs="Arial" w:hAnsi="Comic Sans MS" w:ascii="Comic Sans MS"/>
        </w:rPr>
        <w:t>jedlogom za otvaranje stečajnog postupka</w:t>
      </w:r>
      <w:r w:rsidR="00766F35">
        <w:rPr>
          <w:rFonts w:cs="Arial" w:hAnsi="Comic Sans MS" w:ascii="Comic Sans MS"/>
        </w:rPr>
        <w:t xml:space="preserve"> </w:t>
      </w:r>
      <w:r>
        <w:rPr>
          <w:rFonts w:cs="Arial" w:hAnsi="Comic Sans MS" w:ascii="Comic Sans MS"/>
        </w:rPr>
        <w:t xml:space="preserve"> nad dužnikom</w:t>
      </w:r>
      <w:r w:rsidRPr="00053B7E">
        <w:rPr>
          <w:rFonts w:cs="Arial" w:hAnsi="Comic Sans MS" w:ascii="Comic Sans MS"/>
        </w:rPr>
        <w:t xml:space="preserve"> </w:t>
      </w:r>
      <w:r w:rsidR="00766F35">
        <w:rPr>
          <w:rFonts w:cs="Arial" w:hAnsi="Comic Sans MS" w:ascii="Comic Sans MS"/>
        </w:rPr>
        <w:t xml:space="preserve">ADINE TRGOVINE </w:t>
      </w:r>
      <w:r>
        <w:rPr>
          <w:rFonts w:cs="Arial" w:hAnsi="Comic Sans MS" w:ascii="Comic Sans MS"/>
        </w:rPr>
        <w:t>j.d.o.o. iz Zagreba,</w:t>
      </w:r>
      <w:proofErr w:type="spellStart"/>
      <w:r w:rsidR="00766F35">
        <w:rPr>
          <w:rFonts w:cs="Arial" w:hAnsi="Comic Sans MS" w:ascii="Comic Sans MS"/>
        </w:rPr>
        <w:t>Topolovečka</w:t>
      </w:r>
      <w:proofErr w:type="spellEnd"/>
      <w:r w:rsidR="00766F35">
        <w:rPr>
          <w:rFonts w:cs="Arial" w:hAnsi="Comic Sans MS" w:ascii="Comic Sans MS"/>
        </w:rPr>
        <w:t xml:space="preserve"> 4</w:t>
      </w:r>
    </w:p>
    <w:p w:rsidRDefault="00D31CDA" w:rsidP="00D31CDA" w:rsidR="00D31CDA">
      <w:pPr>
        <w:pStyle w:val="Bezproreda"/>
        <w:rPr>
          <w:rFonts w:cs="Arial" w:hAnsi="Comic Sans MS" w:ascii="Comic Sans MS"/>
        </w:rPr>
      </w:pPr>
      <w:r>
        <w:rPr>
          <w:rFonts w:cs="Arial" w:hAnsi="Comic Sans MS" w:ascii="Comic Sans MS"/>
        </w:rPr>
        <w:t xml:space="preserve">U prijedlogu Fina navodi da dužnik na dan </w:t>
      </w:r>
      <w:r w:rsidR="00766F35">
        <w:rPr>
          <w:rFonts w:cs="Arial" w:hAnsi="Comic Sans MS" w:ascii="Comic Sans MS"/>
        </w:rPr>
        <w:t>31.07.2017.g</w:t>
      </w:r>
      <w:r>
        <w:rPr>
          <w:rFonts w:cs="Arial" w:hAnsi="Comic Sans MS" w:ascii="Comic Sans MS"/>
        </w:rPr>
        <w:t xml:space="preserve">odine ima evidentirane neizvršene obveza u iznosu </w:t>
      </w:r>
      <w:r w:rsidR="00766F35">
        <w:rPr>
          <w:rFonts w:cs="Arial" w:hAnsi="Comic Sans MS" w:ascii="Comic Sans MS"/>
        </w:rPr>
        <w:t>29.334,80 k</w:t>
      </w:r>
      <w:r>
        <w:rPr>
          <w:rFonts w:cs="Arial" w:hAnsi="Comic Sans MS" w:ascii="Comic Sans MS"/>
        </w:rPr>
        <w:t xml:space="preserve">una  u neprekinutom razdoblju od 120 dana. </w:t>
      </w:r>
    </w:p>
    <w:p w:rsidRDefault="00D31CDA" w:rsidP="00D31CDA" w:rsidR="00766F35">
      <w:pPr>
        <w:pStyle w:val="Bezproreda"/>
        <w:jc w:val="both"/>
        <w:rPr>
          <w:rFonts w:cs="Arial" w:hAnsi="Comic Sans MS" w:ascii="Comic Sans MS"/>
        </w:rPr>
      </w:pPr>
      <w:r w:rsidRPr="00C47C47">
        <w:rPr>
          <w:rFonts w:cs="Arial" w:hAnsi="Comic Sans MS" w:ascii="Comic Sans MS"/>
        </w:rPr>
        <w:t>Društvo</w:t>
      </w:r>
      <w:r>
        <w:rPr>
          <w:rFonts w:cs="Arial" w:hAnsi="Comic Sans MS" w:ascii="Comic Sans MS"/>
        </w:rPr>
        <w:t xml:space="preserve"> </w:t>
      </w:r>
      <w:r w:rsidR="00766F35">
        <w:rPr>
          <w:rFonts w:cs="Arial" w:hAnsi="Comic Sans MS" w:ascii="Comic Sans MS"/>
        </w:rPr>
        <w:t xml:space="preserve">ima jedinu zaposlenu osobu , vlasnicu, </w:t>
      </w:r>
      <w:r w:rsidR="0027739A">
        <w:rPr>
          <w:rFonts w:cs="Arial" w:hAnsi="Comic Sans MS" w:ascii="Comic Sans MS"/>
        </w:rPr>
        <w:t xml:space="preserve">zakonsku </w:t>
      </w:r>
      <w:r w:rsidR="00766F35">
        <w:rPr>
          <w:rFonts w:cs="Arial" w:hAnsi="Comic Sans MS" w:ascii="Comic Sans MS"/>
        </w:rPr>
        <w:t>zastupnicu  Adile</w:t>
      </w:r>
      <w:r w:rsidR="001F4CF3">
        <w:rPr>
          <w:rFonts w:cs="Arial" w:hAnsi="Comic Sans MS" w:ascii="Comic Sans MS"/>
        </w:rPr>
        <w:t xml:space="preserve"> Mamuti </w:t>
      </w:r>
      <w:proofErr w:type="spellStart"/>
      <w:r w:rsidR="001F4CF3">
        <w:rPr>
          <w:rFonts w:cs="Arial" w:hAnsi="Comic Sans MS" w:ascii="Comic Sans MS"/>
        </w:rPr>
        <w:t>Ameti</w:t>
      </w:r>
      <w:proofErr w:type="spellEnd"/>
      <w:r w:rsidR="00766F35">
        <w:rPr>
          <w:rFonts w:cs="Arial" w:hAnsi="Comic Sans MS" w:ascii="Comic Sans MS"/>
        </w:rPr>
        <w:t xml:space="preserve">  </w:t>
      </w:r>
    </w:p>
    <w:p w:rsidRDefault="00D31CDA" w:rsidP="00D31CDA" w:rsidR="00D31CDA">
      <w:pPr>
        <w:pStyle w:val="Bezproreda"/>
        <w:jc w:val="both"/>
        <w:rPr>
          <w:rFonts w:cs="Arial" w:hAnsi="Comic Sans MS" w:ascii="Comic Sans MS"/>
        </w:rPr>
      </w:pPr>
      <w:r>
        <w:rPr>
          <w:rFonts w:cs="Arial" w:hAnsi="Comic Sans MS" w:ascii="Comic Sans MS"/>
        </w:rPr>
        <w:lastRenderedPageBreak/>
        <w:t xml:space="preserve">Društvo je registrirano za djelatnost trgovine na malo </w:t>
      </w:r>
      <w:r w:rsidR="00766F35">
        <w:rPr>
          <w:rFonts w:cs="Arial" w:hAnsi="Comic Sans MS" w:ascii="Comic Sans MS"/>
        </w:rPr>
        <w:t>hranom i pićem na štandovima i tržnicama.</w:t>
      </w:r>
    </w:p>
    <w:p w:rsidRDefault="00D31CDA" w:rsidP="00D31CDA" w:rsidR="00766F35">
      <w:pPr>
        <w:pStyle w:val="Bezproreda"/>
        <w:jc w:val="both"/>
        <w:rPr>
          <w:rFonts w:cs="Arial" w:hAnsi="Comic Sans MS" w:ascii="Comic Sans MS"/>
          <w:i/>
        </w:rPr>
      </w:pPr>
      <w:r w:rsidRPr="000C46BA">
        <w:rPr>
          <w:rFonts w:cs="Arial" w:hAnsi="Comic Sans MS" w:ascii="Comic Sans MS"/>
          <w:i/>
        </w:rPr>
        <w:t>Sa zakonsk</w:t>
      </w:r>
      <w:r>
        <w:rPr>
          <w:rFonts w:cs="Arial" w:hAnsi="Comic Sans MS" w:ascii="Comic Sans MS"/>
          <w:i/>
        </w:rPr>
        <w:t>om</w:t>
      </w:r>
      <w:r w:rsidRPr="000C46BA">
        <w:rPr>
          <w:rFonts w:cs="Arial" w:hAnsi="Comic Sans MS" w:ascii="Comic Sans MS"/>
          <w:i/>
        </w:rPr>
        <w:t xml:space="preserve"> zastupni</w:t>
      </w:r>
      <w:r>
        <w:rPr>
          <w:rFonts w:cs="Arial" w:hAnsi="Comic Sans MS" w:ascii="Comic Sans MS"/>
          <w:i/>
        </w:rPr>
        <w:t>com</w:t>
      </w:r>
      <w:r w:rsidRPr="000C46BA">
        <w:rPr>
          <w:rFonts w:cs="Arial" w:hAnsi="Comic Sans MS" w:ascii="Comic Sans MS"/>
          <w:i/>
        </w:rPr>
        <w:t xml:space="preserve"> dužnika</w:t>
      </w:r>
      <w:r w:rsidR="00766F35">
        <w:rPr>
          <w:rFonts w:cs="Arial" w:hAnsi="Comic Sans MS" w:ascii="Comic Sans MS"/>
          <w:i/>
        </w:rPr>
        <w:t xml:space="preserve"> Adile Mamuti </w:t>
      </w:r>
      <w:proofErr w:type="spellStart"/>
      <w:r w:rsidR="00766F35">
        <w:rPr>
          <w:rFonts w:cs="Arial" w:hAnsi="Comic Sans MS" w:ascii="Comic Sans MS"/>
          <w:i/>
        </w:rPr>
        <w:t>Ameti</w:t>
      </w:r>
      <w:proofErr w:type="spellEnd"/>
      <w:r w:rsidR="00766F35">
        <w:rPr>
          <w:rFonts w:cs="Arial" w:hAnsi="Comic Sans MS" w:ascii="Comic Sans MS"/>
          <w:i/>
        </w:rPr>
        <w:t xml:space="preserve"> </w:t>
      </w:r>
      <w:r>
        <w:rPr>
          <w:rFonts w:cs="Arial" w:hAnsi="Comic Sans MS" w:ascii="Comic Sans MS"/>
          <w:i/>
        </w:rPr>
        <w:t xml:space="preserve"> </w:t>
      </w:r>
      <w:r w:rsidRPr="000C46BA">
        <w:rPr>
          <w:rFonts w:cs="Arial" w:hAnsi="Comic Sans MS" w:ascii="Comic Sans MS"/>
          <w:i/>
        </w:rPr>
        <w:t xml:space="preserve">nisam uspjela stupiti u kontakt </w:t>
      </w:r>
      <w:r>
        <w:rPr>
          <w:rFonts w:cs="Arial" w:hAnsi="Comic Sans MS" w:ascii="Comic Sans MS"/>
          <w:i/>
        </w:rPr>
        <w:t xml:space="preserve"> </w:t>
      </w:r>
      <w:r w:rsidR="0027739A">
        <w:rPr>
          <w:rFonts w:cs="Arial" w:hAnsi="Comic Sans MS" w:ascii="Comic Sans MS"/>
          <w:i/>
        </w:rPr>
        <w:t xml:space="preserve">ali </w:t>
      </w:r>
      <w:r>
        <w:rPr>
          <w:rFonts w:cs="Arial" w:hAnsi="Comic Sans MS" w:ascii="Comic Sans MS"/>
          <w:i/>
        </w:rPr>
        <w:t xml:space="preserve"> sam ostvarivala telefonske kontakte sa</w:t>
      </w:r>
      <w:r w:rsidR="00766F35">
        <w:rPr>
          <w:rFonts w:cs="Arial" w:hAnsi="Comic Sans MS" w:ascii="Comic Sans MS"/>
          <w:i/>
        </w:rPr>
        <w:t xml:space="preserve"> knjigovodstvenim servisom Kruna d.o.o. Kutina.</w:t>
      </w:r>
    </w:p>
    <w:p w:rsidRDefault="00766F35" w:rsidP="00D31CDA" w:rsidR="00B669AC">
      <w:pPr>
        <w:pStyle w:val="Bezproreda"/>
        <w:jc w:val="both"/>
        <w:rPr>
          <w:rFonts w:cs="Arial" w:hAnsi="Comic Sans MS" w:ascii="Comic Sans MS"/>
          <w:i/>
        </w:rPr>
      </w:pPr>
      <w:r>
        <w:rPr>
          <w:rFonts w:cs="Arial" w:hAnsi="Comic Sans MS" w:ascii="Comic Sans MS"/>
          <w:i/>
        </w:rPr>
        <w:t>Od djelatnika servisa sam saznala da od datuma osnivanja</w:t>
      </w:r>
      <w:r w:rsidR="001F4CF3">
        <w:rPr>
          <w:rFonts w:cs="Arial" w:hAnsi="Comic Sans MS" w:ascii="Comic Sans MS"/>
          <w:i/>
        </w:rPr>
        <w:t xml:space="preserve"> </w:t>
      </w:r>
      <w:r>
        <w:rPr>
          <w:rFonts w:cs="Arial" w:hAnsi="Comic Sans MS" w:ascii="Comic Sans MS"/>
          <w:i/>
        </w:rPr>
        <w:t>dužnika  nisu im dostavljani dokumenti za knjiž</w:t>
      </w:r>
      <w:r w:rsidR="00B669AC">
        <w:rPr>
          <w:rFonts w:cs="Arial" w:hAnsi="Comic Sans MS" w:ascii="Comic Sans MS"/>
          <w:i/>
        </w:rPr>
        <w:t>e</w:t>
      </w:r>
      <w:r>
        <w:rPr>
          <w:rFonts w:cs="Arial" w:hAnsi="Comic Sans MS" w:ascii="Comic Sans MS"/>
          <w:i/>
        </w:rPr>
        <w:t>nje a zastupnica dužnika nav</w:t>
      </w:r>
      <w:r w:rsidR="00B669AC">
        <w:rPr>
          <w:rFonts w:cs="Arial" w:hAnsi="Comic Sans MS" w:ascii="Comic Sans MS"/>
          <w:i/>
        </w:rPr>
        <w:t xml:space="preserve">odno </w:t>
      </w:r>
      <w:r>
        <w:rPr>
          <w:rFonts w:cs="Arial" w:hAnsi="Comic Sans MS" w:ascii="Comic Sans MS"/>
          <w:i/>
        </w:rPr>
        <w:t xml:space="preserve"> obavlja prodaju na tržnici u Zagrebu</w:t>
      </w:r>
      <w:r w:rsidR="00B669AC">
        <w:rPr>
          <w:rFonts w:cs="Arial" w:hAnsi="Comic Sans MS" w:ascii="Comic Sans MS"/>
          <w:i/>
        </w:rPr>
        <w:t>.</w:t>
      </w:r>
    </w:p>
    <w:p w:rsidRDefault="00D31CDA" w:rsidP="00D31CDA" w:rsidR="00D31CDA" w:rsidRPr="000C46BA">
      <w:pPr>
        <w:pStyle w:val="Bezproreda"/>
        <w:jc w:val="both"/>
        <w:rPr>
          <w:rFonts w:cs="Arial" w:hAnsi="Comic Sans MS" w:ascii="Comic Sans MS"/>
          <w:i/>
        </w:rPr>
      </w:pPr>
    </w:p>
    <w:p w:rsidRDefault="00D31CDA" w:rsidP="00D31CDA" w:rsidR="00D31CDA" w:rsidRPr="00C47C47">
      <w:pPr>
        <w:pStyle w:val="Bezproreda"/>
        <w:jc w:val="both"/>
        <w:rPr>
          <w:rFonts w:cs="Arial" w:hAnsi="Comic Sans MS" w:ascii="Comic Sans MS"/>
        </w:rPr>
      </w:pPr>
    </w:p>
    <w:p w:rsidRDefault="00D31CDA" w:rsidP="00D31CDA" w:rsidR="00D31CDA">
      <w:pPr>
        <w:pStyle w:val="Bezproreda"/>
        <w:jc w:val="both"/>
        <w:rPr>
          <w:rFonts w:cs="Arial" w:hAnsi="Comic Sans MS" w:ascii="Comic Sans MS"/>
          <w:b/>
        </w:rPr>
      </w:pPr>
      <w:r w:rsidRPr="00C47C47">
        <w:rPr>
          <w:rFonts w:cs="Arial" w:hAnsi="Comic Sans MS" w:ascii="Comic Sans MS"/>
          <w:b/>
        </w:rPr>
        <w:t>POSLOVANJE DUŽNIKA</w:t>
      </w:r>
    </w:p>
    <w:p w:rsidRDefault="00D31CDA" w:rsidP="00D31CDA" w:rsidR="00D31CDA" w:rsidRPr="00C47C47">
      <w:pPr>
        <w:pStyle w:val="Bezproreda"/>
        <w:jc w:val="both"/>
        <w:rPr>
          <w:rFonts w:cs="Arial" w:hAnsi="Comic Sans MS" w:ascii="Comic Sans MS"/>
          <w:b/>
        </w:rPr>
      </w:pPr>
    </w:p>
    <w:p w:rsidRDefault="00D31CDA" w:rsidP="00D31CDA" w:rsidR="00D31CDA">
      <w:pPr>
        <w:pStyle w:val="Bezproreda"/>
        <w:jc w:val="both"/>
        <w:rPr>
          <w:rFonts w:cs="Arial" w:hAnsi="Comic Sans MS" w:ascii="Comic Sans MS"/>
          <w:b/>
        </w:rPr>
      </w:pPr>
      <w:r>
        <w:rPr>
          <w:rFonts w:cs="Arial" w:hAnsi="Comic Sans MS" w:ascii="Comic Sans MS"/>
          <w:b/>
        </w:rPr>
        <w:t>IMOVINA DUŽNIKA</w:t>
      </w:r>
    </w:p>
    <w:p w:rsidRDefault="00D31CDA" w:rsidP="00D31CDA" w:rsidR="00D31CDA" w:rsidRPr="00C47C47">
      <w:pPr>
        <w:pStyle w:val="Bezproreda"/>
        <w:jc w:val="both"/>
        <w:rPr>
          <w:rFonts w:cs="Arial" w:hAnsi="Comic Sans MS" w:ascii="Comic Sans MS"/>
          <w:b/>
        </w:rPr>
      </w:pPr>
    </w:p>
    <w:p w:rsidRDefault="00D31CDA" w:rsidP="00D31CDA" w:rsidR="00D31CDA">
      <w:pPr>
        <w:pStyle w:val="Bezproreda"/>
        <w:jc w:val="both"/>
        <w:rPr>
          <w:rFonts w:cs="Arial" w:hAnsi="Comic Sans MS" w:ascii="Comic Sans MS"/>
        </w:rPr>
      </w:pPr>
      <w:r>
        <w:rPr>
          <w:rFonts w:cs="Arial" w:hAnsi="Comic Sans MS" w:ascii="Comic Sans MS"/>
        </w:rPr>
        <w:t>Zakonska zastupnica  dužnika nije dostav</w:t>
      </w:r>
      <w:r w:rsidR="00B669AC">
        <w:rPr>
          <w:rFonts w:cs="Arial" w:hAnsi="Comic Sans MS" w:ascii="Comic Sans MS"/>
        </w:rPr>
        <w:t>ljala dokumentaciju iz koje bi bilo vidljivo poslovanje.</w:t>
      </w:r>
    </w:p>
    <w:p w:rsidRDefault="00D31CDA" w:rsidP="00D31CDA" w:rsidR="00D31CDA">
      <w:pPr>
        <w:pStyle w:val="Bezproreda"/>
        <w:jc w:val="both"/>
        <w:rPr>
          <w:rFonts w:cs="Arial" w:hAnsi="Comic Sans MS" w:ascii="Comic Sans MS"/>
        </w:rPr>
      </w:pPr>
      <w:r>
        <w:rPr>
          <w:rFonts w:cs="Arial" w:hAnsi="Comic Sans MS" w:ascii="Comic Sans MS"/>
        </w:rPr>
        <w:t xml:space="preserve"> </w:t>
      </w:r>
    </w:p>
    <w:p w:rsidRDefault="00D31CDA" w:rsidP="00D31CDA" w:rsidR="00D31CDA" w:rsidRPr="00B60438">
      <w:pPr>
        <w:pStyle w:val="Bezproreda"/>
        <w:jc w:val="both"/>
        <w:rPr>
          <w:rFonts w:cs="Arial" w:hAnsi="Comic Sans MS" w:ascii="Comic Sans MS"/>
          <w:b/>
        </w:rPr>
      </w:pPr>
      <w:r w:rsidRPr="00B60438">
        <w:rPr>
          <w:rFonts w:cs="Arial" w:hAnsi="Comic Sans MS" w:ascii="Comic Sans MS"/>
          <w:b/>
        </w:rPr>
        <w:t xml:space="preserve">OBVEZE </w:t>
      </w:r>
    </w:p>
    <w:p w:rsidRDefault="00D31CDA" w:rsidP="00D31CDA" w:rsidR="00D31CDA">
      <w:pPr>
        <w:pStyle w:val="Bezproreda"/>
        <w:jc w:val="both"/>
        <w:rPr>
          <w:rFonts w:cs="Arial" w:hAnsi="Comic Sans MS" w:ascii="Comic Sans MS"/>
        </w:rPr>
      </w:pPr>
    </w:p>
    <w:p w:rsidRDefault="00D31CDA" w:rsidP="00D31CDA" w:rsidR="00D31CDA">
      <w:pPr>
        <w:pStyle w:val="Bezproreda"/>
        <w:jc w:val="both"/>
        <w:rPr>
          <w:rFonts w:cs="Arial" w:hAnsi="Comic Sans MS" w:ascii="Comic Sans MS"/>
        </w:rPr>
      </w:pPr>
      <w:r>
        <w:rPr>
          <w:rFonts w:cs="Arial" w:hAnsi="Comic Sans MS" w:ascii="Comic Sans MS"/>
        </w:rPr>
        <w:t xml:space="preserve">Obveze dužnika </w:t>
      </w:r>
      <w:r w:rsidR="00B669AC">
        <w:rPr>
          <w:rFonts w:cs="Arial" w:hAnsi="Comic Sans MS" w:ascii="Comic Sans MS"/>
        </w:rPr>
        <w:t>prema podacima MF Porezne uprave iznose 22.158,89 kn s osnove doprinosa iz i na plaću</w:t>
      </w:r>
      <w:r>
        <w:rPr>
          <w:rFonts w:cs="Arial" w:hAnsi="Comic Sans MS" w:ascii="Comic Sans MS"/>
        </w:rPr>
        <w:t>.</w:t>
      </w:r>
    </w:p>
    <w:p w:rsidRDefault="00D31CDA" w:rsidP="00D31CDA" w:rsidR="00D31CDA">
      <w:pPr>
        <w:pStyle w:val="Bezproreda"/>
        <w:jc w:val="both"/>
        <w:rPr>
          <w:rFonts w:cs="Arial" w:hAnsi="Comic Sans MS" w:ascii="Comic Sans MS"/>
        </w:rPr>
      </w:pPr>
    </w:p>
    <w:p w:rsidRDefault="00D31CDA" w:rsidP="00D31CDA" w:rsidR="00D31CDA">
      <w:pPr>
        <w:jc w:val="center"/>
        <w:rPr>
          <w:rFonts w:cs="Arial" w:hAnsi="Comic Sans MS" w:ascii="Comic Sans MS"/>
          <w:b/>
        </w:rPr>
      </w:pPr>
      <w:r>
        <w:rPr>
          <w:rFonts w:cs="Arial" w:hAnsi="Comic Sans MS" w:ascii="Comic Sans MS"/>
          <w:b/>
        </w:rPr>
        <w:t>MIŠLJENJE</w:t>
      </w:r>
    </w:p>
    <w:p w:rsidRDefault="00D31CDA" w:rsidP="00D31CDA" w:rsidR="00D31CDA">
      <w:pPr>
        <w:jc w:val="both"/>
        <w:rPr>
          <w:rFonts w:cs="Arial" w:hAnsi="Comic Sans MS" w:ascii="Comic Sans MS"/>
        </w:rPr>
      </w:pPr>
      <w:r>
        <w:rPr>
          <w:rFonts w:cs="Arial" w:hAnsi="Comic Sans MS" w:ascii="Comic Sans MS"/>
        </w:rPr>
        <w:t>Iz prikupljenih podataka proizlazi da je Dužnik nesposoban za plaćanje i prezadužen , odnosno da postoje stečajni razlozi utvrđeni u čl.5.st.2, čl.6.st.2, te čl.7.st.1  SZ</w:t>
      </w:r>
    </w:p>
    <w:p w:rsidRDefault="00D31CDA" w:rsidP="00D31CDA" w:rsidR="00D31CDA">
      <w:pPr>
        <w:jc w:val="both"/>
        <w:rPr>
          <w:rFonts w:cs="Arial" w:hAnsi="Comic Sans MS" w:ascii="Comic Sans MS"/>
        </w:rPr>
      </w:pPr>
      <w:r>
        <w:rPr>
          <w:rFonts w:cs="Arial" w:hAnsi="Comic Sans MS" w:ascii="Comic Sans MS"/>
        </w:rPr>
        <w:t xml:space="preserve">Kako imovina dužnika nije dostatna ( jer je nema) niti za pokriće troškova postupka predlaže se da Sud postupi sukladno odredbi čl.132 st.1. Stečajnog zakona te  rješenjem pozove osobe koje imaju pravni interes za provedbom stečajnog postupka da u roku od 15 dana uplate predujam od </w:t>
      </w:r>
      <w:r w:rsidR="0027739A">
        <w:rPr>
          <w:rFonts w:cs="Arial" w:hAnsi="Comic Sans MS" w:ascii="Comic Sans MS"/>
        </w:rPr>
        <w:t>18.754,50</w:t>
      </w:r>
      <w:r>
        <w:rPr>
          <w:rFonts w:cs="Arial" w:hAnsi="Comic Sans MS" w:ascii="Comic Sans MS"/>
        </w:rPr>
        <w:t xml:space="preserve"> kn za namirenje troškova prethodnog i otvorenog stečajnog postupka.</w:t>
      </w:r>
    </w:p>
    <w:p w:rsidRDefault="00D31CDA" w:rsidP="00D31CDA" w:rsidR="00D31CDA">
      <w:pPr>
        <w:jc w:val="both"/>
        <w:rPr>
          <w:rFonts w:cs="Arial" w:hAnsi="Comic Sans MS" w:ascii="Comic Sans MS"/>
        </w:rPr>
      </w:pPr>
      <w:r>
        <w:rPr>
          <w:rFonts w:cs="Arial" w:hAnsi="Comic Sans MS" w:ascii="Comic Sans MS"/>
        </w:rPr>
        <w:t>U nastavku daje se pregled troškova:</w:t>
      </w:r>
    </w:p>
    <w:tbl>
      <w:tblPr>
        <w:tblW w:type="dxa" w:w="920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17"/>
        <w:gridCol w:w="5462"/>
        <w:gridCol w:w="3130"/>
      </w:tblGrid>
      <w:tr w:rsidTr="00723CFB" w:rsidR="00D31CDA">
        <w:tc>
          <w:tcPr>
            <w:tcW w:type="dxa" w:w="617"/>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proofErr w:type="spellStart"/>
            <w:r>
              <w:rPr>
                <w:rFonts w:hAnsi="Comic Sans MS" w:ascii="Comic Sans MS"/>
              </w:rPr>
              <w:t>R.b</w:t>
            </w:r>
            <w:proofErr w:type="spellEnd"/>
            <w:r>
              <w:rPr>
                <w:rFonts w:hAnsi="Comic Sans MS" w:ascii="Comic Sans MS"/>
              </w:rPr>
              <w:t>.</w:t>
            </w:r>
          </w:p>
        </w:tc>
        <w:tc>
          <w:tcPr>
            <w:tcW w:type="dxa" w:w="5462"/>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Vrsta troška</w:t>
            </w:r>
          </w:p>
        </w:tc>
        <w:tc>
          <w:tcPr>
            <w:tcW w:type="dxa" w:w="3130"/>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Iznos u kunama</w:t>
            </w:r>
          </w:p>
        </w:tc>
      </w:tr>
      <w:tr w:rsidTr="00723CFB" w:rsidR="00D31CDA">
        <w:tc>
          <w:tcPr>
            <w:tcW w:type="dxa" w:w="617"/>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1.</w:t>
            </w:r>
          </w:p>
        </w:tc>
        <w:tc>
          <w:tcPr>
            <w:tcW w:type="dxa" w:w="5462"/>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 xml:space="preserve">Trošak poštarine </w:t>
            </w:r>
          </w:p>
        </w:tc>
        <w:tc>
          <w:tcPr>
            <w:tcW w:type="dxa" w:w="3130"/>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center"/>
              <w:rPr>
                <w:rFonts w:hAnsi="Comic Sans MS" w:ascii="Comic Sans MS"/>
              </w:rPr>
            </w:pPr>
            <w:r>
              <w:rPr>
                <w:rFonts w:hAnsi="Comic Sans MS" w:ascii="Comic Sans MS"/>
              </w:rPr>
              <w:t>9,50</w:t>
            </w:r>
          </w:p>
        </w:tc>
      </w:tr>
      <w:tr w:rsidTr="00723CFB" w:rsidR="00D31CDA">
        <w:tc>
          <w:tcPr>
            <w:tcW w:type="dxa" w:w="617"/>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2.</w:t>
            </w:r>
          </w:p>
        </w:tc>
        <w:tc>
          <w:tcPr>
            <w:tcW w:type="dxa" w:w="5462"/>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Jednokratna nagrada privremenom stečajnom upravitelju za obavljene poslove u prethodnom stečajnom postupku, čl. 4. Uredba o kriterijima i načinu obračuna i plaćanja nagrade stečajnim upraviteljima</w:t>
            </w:r>
            <w:r>
              <w:rPr>
                <w:rFonts w:hAnsi="Comic Sans MS" w:ascii="Comic Sans MS"/>
                <w:b/>
              </w:rPr>
              <w:t xml:space="preserve"> </w:t>
            </w:r>
            <w:r>
              <w:rPr>
                <w:rFonts w:hAnsi="Comic Sans MS" w:ascii="Comic Sans MS"/>
              </w:rPr>
              <w:t>(NN 105/15)</w:t>
            </w:r>
          </w:p>
        </w:tc>
        <w:tc>
          <w:tcPr>
            <w:tcW w:type="dxa" w:w="3130"/>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center"/>
              <w:rPr>
                <w:rFonts w:hAnsi="Comic Sans MS" w:ascii="Comic Sans MS"/>
              </w:rPr>
            </w:pPr>
            <w:r>
              <w:rPr>
                <w:rFonts w:hAnsi="Comic Sans MS" w:ascii="Comic Sans MS"/>
              </w:rPr>
              <w:t>3.500,00</w:t>
            </w:r>
          </w:p>
        </w:tc>
      </w:tr>
      <w:tr w:rsidTr="00723CFB" w:rsidR="00D31CDA">
        <w:trPr>
          <w:trHeight w:val="421"/>
        </w:trPr>
        <w:tc>
          <w:tcPr>
            <w:tcW w:type="dxa" w:w="617"/>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3.</w:t>
            </w:r>
          </w:p>
        </w:tc>
        <w:tc>
          <w:tcPr>
            <w:tcW w:type="dxa" w:w="5462"/>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Trošak izrade pečata</w:t>
            </w:r>
          </w:p>
        </w:tc>
        <w:tc>
          <w:tcPr>
            <w:tcW w:type="dxa" w:w="3130"/>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center"/>
              <w:rPr>
                <w:rFonts w:hAnsi="Comic Sans MS" w:ascii="Comic Sans MS"/>
              </w:rPr>
            </w:pPr>
            <w:r>
              <w:rPr>
                <w:rFonts w:hAnsi="Comic Sans MS" w:ascii="Comic Sans MS"/>
              </w:rPr>
              <w:t>150,00</w:t>
            </w:r>
          </w:p>
        </w:tc>
      </w:tr>
      <w:tr w:rsidTr="00723CFB" w:rsidR="00D31CDA">
        <w:tc>
          <w:tcPr>
            <w:tcW w:type="dxa" w:w="617"/>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lastRenderedPageBreak/>
              <w:t>4.</w:t>
            </w:r>
          </w:p>
        </w:tc>
        <w:tc>
          <w:tcPr>
            <w:tcW w:type="dxa" w:w="5462"/>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Naknada banke za vođenje računa – mjesečno cca 40,00 kn x 12 mjeseci</w:t>
            </w:r>
          </w:p>
        </w:tc>
        <w:tc>
          <w:tcPr>
            <w:tcW w:type="dxa" w:w="3130"/>
            <w:tcBorders>
              <w:top w:space="0" w:sz="4" w:color="000000" w:val="single"/>
              <w:left w:space="0" w:sz="4" w:color="000000" w:val="single"/>
              <w:bottom w:space="0" w:sz="4" w:color="000000" w:val="single"/>
              <w:right w:space="0" w:sz="4" w:color="000000" w:val="single"/>
            </w:tcBorders>
          </w:tcPr>
          <w:p w:rsidRDefault="00D31CDA" w:rsidP="00723CFB" w:rsidR="00D31CDA">
            <w:pPr>
              <w:jc w:val="center"/>
              <w:rPr>
                <w:rFonts w:hAnsi="Comic Sans MS" w:ascii="Comic Sans MS"/>
              </w:rPr>
            </w:pPr>
            <w:r>
              <w:rPr>
                <w:rFonts w:hAnsi="Comic Sans MS" w:ascii="Comic Sans MS"/>
              </w:rPr>
              <w:t>240,00</w:t>
            </w:r>
          </w:p>
          <w:p w:rsidRDefault="00D31CDA" w:rsidP="00723CFB" w:rsidR="00D31CDA">
            <w:pPr>
              <w:jc w:val="center"/>
              <w:rPr>
                <w:rFonts w:hAnsi="Comic Sans MS" w:ascii="Comic Sans MS"/>
              </w:rPr>
            </w:pPr>
          </w:p>
        </w:tc>
      </w:tr>
      <w:tr w:rsidTr="00723CFB" w:rsidR="00D31CDA">
        <w:tc>
          <w:tcPr>
            <w:tcW w:type="dxa" w:w="617"/>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5.</w:t>
            </w:r>
          </w:p>
        </w:tc>
        <w:tc>
          <w:tcPr>
            <w:tcW w:type="dxa" w:w="5462"/>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Trošak knjigovodstvenih usluga – mjesečno 350,00 kn x 12 mjeseci</w:t>
            </w:r>
          </w:p>
        </w:tc>
        <w:tc>
          <w:tcPr>
            <w:tcW w:type="dxa" w:w="3130"/>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center"/>
              <w:rPr>
                <w:rFonts w:hAnsi="Comic Sans MS" w:ascii="Comic Sans MS"/>
              </w:rPr>
            </w:pPr>
            <w:r>
              <w:rPr>
                <w:rFonts w:hAnsi="Comic Sans MS" w:ascii="Comic Sans MS"/>
              </w:rPr>
              <w:t>2.100,00</w:t>
            </w:r>
          </w:p>
        </w:tc>
      </w:tr>
      <w:tr w:rsidTr="00723CFB" w:rsidR="00D31CDA">
        <w:tc>
          <w:tcPr>
            <w:tcW w:type="dxa" w:w="617"/>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6.</w:t>
            </w:r>
          </w:p>
        </w:tc>
        <w:tc>
          <w:tcPr>
            <w:tcW w:type="dxa" w:w="5462"/>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Poštanski troškovi u tijeku stečajnog postupka – cijena preporučene pošiljke 9,50 kn – predvidivo 10 pošiljki</w:t>
            </w:r>
          </w:p>
        </w:tc>
        <w:tc>
          <w:tcPr>
            <w:tcW w:type="dxa" w:w="3130"/>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center"/>
              <w:rPr>
                <w:rFonts w:hAnsi="Comic Sans MS" w:ascii="Comic Sans MS"/>
              </w:rPr>
            </w:pPr>
            <w:r>
              <w:rPr>
                <w:rFonts w:hAnsi="Comic Sans MS" w:ascii="Comic Sans MS"/>
              </w:rPr>
              <w:t>95,00</w:t>
            </w:r>
          </w:p>
        </w:tc>
      </w:tr>
      <w:tr w:rsidTr="00723CFB" w:rsidR="00D31CDA">
        <w:tc>
          <w:tcPr>
            <w:tcW w:type="dxa" w:w="617"/>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7.</w:t>
            </w:r>
          </w:p>
        </w:tc>
        <w:tc>
          <w:tcPr>
            <w:tcW w:type="dxa" w:w="5462"/>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 xml:space="preserve">Paušalna sudska pristojba u stečajnom postupku, </w:t>
            </w:r>
            <w:proofErr w:type="spellStart"/>
            <w:r>
              <w:rPr>
                <w:rFonts w:hAnsi="Comic Sans MS" w:ascii="Comic Sans MS"/>
              </w:rPr>
              <w:t>Tbr</w:t>
            </w:r>
            <w:proofErr w:type="spellEnd"/>
            <w:r>
              <w:rPr>
                <w:rFonts w:hAnsi="Comic Sans MS" w:ascii="Comic Sans MS"/>
              </w:rPr>
              <w:t>. 24. Zakona o sudskim pristojbama</w:t>
            </w:r>
          </w:p>
        </w:tc>
        <w:tc>
          <w:tcPr>
            <w:tcW w:type="dxa" w:w="3130"/>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center"/>
              <w:rPr>
                <w:rFonts w:hAnsi="Comic Sans MS" w:ascii="Comic Sans MS"/>
              </w:rPr>
            </w:pPr>
            <w:r>
              <w:rPr>
                <w:rFonts w:hAnsi="Comic Sans MS" w:ascii="Comic Sans MS"/>
              </w:rPr>
              <w:t>2.000,00</w:t>
            </w:r>
          </w:p>
        </w:tc>
      </w:tr>
      <w:tr w:rsidTr="00723CFB" w:rsidR="00D31CDA">
        <w:tc>
          <w:tcPr>
            <w:tcW w:type="dxa" w:w="617"/>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8.</w:t>
            </w:r>
          </w:p>
        </w:tc>
        <w:tc>
          <w:tcPr>
            <w:tcW w:type="dxa" w:w="5462"/>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 xml:space="preserve">Nagrada stečajnom upravitelju </w:t>
            </w:r>
          </w:p>
        </w:tc>
        <w:tc>
          <w:tcPr>
            <w:tcW w:type="dxa" w:w="3130"/>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center"/>
              <w:rPr>
                <w:rFonts w:hAnsi="Comic Sans MS" w:ascii="Comic Sans MS"/>
              </w:rPr>
            </w:pPr>
            <w:r>
              <w:rPr>
                <w:rFonts w:hAnsi="Comic Sans MS" w:ascii="Comic Sans MS"/>
              </w:rPr>
              <w:t>10.000,00</w:t>
            </w:r>
          </w:p>
        </w:tc>
      </w:tr>
      <w:tr w:rsidTr="00723CFB" w:rsidR="00D31CDA">
        <w:tc>
          <w:tcPr>
            <w:tcW w:type="dxa" w:w="617"/>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9.</w:t>
            </w:r>
          </w:p>
        </w:tc>
        <w:tc>
          <w:tcPr>
            <w:tcW w:type="dxa" w:w="5462"/>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 xml:space="preserve">Trošak zatvaranja žiro računa </w:t>
            </w:r>
          </w:p>
        </w:tc>
        <w:tc>
          <w:tcPr>
            <w:tcW w:type="dxa" w:w="3130"/>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center"/>
              <w:rPr>
                <w:rFonts w:hAnsi="Comic Sans MS" w:ascii="Comic Sans MS"/>
              </w:rPr>
            </w:pPr>
            <w:r>
              <w:rPr>
                <w:rFonts w:hAnsi="Comic Sans MS" w:ascii="Comic Sans MS"/>
              </w:rPr>
              <w:t>200,00</w:t>
            </w:r>
          </w:p>
        </w:tc>
      </w:tr>
      <w:tr w:rsidTr="00723CFB" w:rsidR="00D31CDA">
        <w:tc>
          <w:tcPr>
            <w:tcW w:type="dxa" w:w="617"/>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10.</w:t>
            </w:r>
          </w:p>
        </w:tc>
        <w:tc>
          <w:tcPr>
            <w:tcW w:type="dxa" w:w="5462"/>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both"/>
              <w:rPr>
                <w:rFonts w:hAnsi="Comic Sans MS" w:ascii="Comic Sans MS"/>
              </w:rPr>
            </w:pPr>
            <w:r>
              <w:rPr>
                <w:rFonts w:hAnsi="Comic Sans MS" w:ascii="Comic Sans MS"/>
              </w:rPr>
              <w:t>Naknada FINA-i za 2 objave GFI- 1 objava 230,00 kn</w:t>
            </w:r>
          </w:p>
        </w:tc>
        <w:tc>
          <w:tcPr>
            <w:tcW w:type="dxa" w:w="3130"/>
            <w:tcBorders>
              <w:top w:space="0" w:sz="4" w:color="000000" w:val="single"/>
              <w:left w:space="0" w:sz="4" w:color="000000" w:val="single"/>
              <w:bottom w:space="0" w:sz="4" w:color="000000" w:val="single"/>
              <w:right w:space="0" w:sz="4" w:color="000000" w:val="single"/>
            </w:tcBorders>
            <w:hideMark/>
          </w:tcPr>
          <w:p w:rsidRDefault="00D31CDA" w:rsidP="00723CFB" w:rsidR="00D31CDA">
            <w:pPr>
              <w:jc w:val="center"/>
              <w:rPr>
                <w:rFonts w:hAnsi="Comic Sans MS" w:ascii="Comic Sans MS"/>
              </w:rPr>
            </w:pPr>
            <w:r>
              <w:rPr>
                <w:rFonts w:hAnsi="Comic Sans MS" w:ascii="Comic Sans MS"/>
              </w:rPr>
              <w:t>460,00</w:t>
            </w:r>
          </w:p>
        </w:tc>
      </w:tr>
      <w:tr w:rsidTr="00723CFB" w:rsidR="00D31CDA">
        <w:tc>
          <w:tcPr>
            <w:tcW w:type="dxa" w:w="617"/>
            <w:tcBorders>
              <w:top w:space="0" w:sz="4" w:color="000000" w:val="single"/>
              <w:left w:space="0" w:sz="4" w:color="000000" w:val="single"/>
              <w:bottom w:space="0" w:sz="4" w:color="000000" w:val="single"/>
              <w:right w:space="0" w:sz="4" w:color="000000" w:val="single"/>
            </w:tcBorders>
          </w:tcPr>
          <w:p w:rsidRDefault="00D31CDA" w:rsidP="00723CFB" w:rsidR="00D31CDA">
            <w:pPr>
              <w:jc w:val="both"/>
              <w:rPr>
                <w:rFonts w:hAnsi="Comic Sans MS" w:ascii="Comic Sans MS"/>
                <w:b/>
              </w:rPr>
            </w:pPr>
          </w:p>
        </w:tc>
        <w:tc>
          <w:tcPr>
            <w:tcW w:type="dxa" w:w="5462"/>
            <w:tcBorders>
              <w:top w:space="0" w:sz="4" w:color="000000" w:val="single"/>
              <w:left w:space="0" w:sz="4" w:color="000000" w:val="single"/>
              <w:bottom w:space="0" w:sz="4" w:color="000000" w:val="single"/>
              <w:right w:space="0" w:sz="4" w:color="000000" w:val="single"/>
            </w:tcBorders>
          </w:tcPr>
          <w:p w:rsidRDefault="00D31CDA" w:rsidP="00723CFB" w:rsidR="00D31CDA">
            <w:pPr>
              <w:jc w:val="both"/>
              <w:rPr>
                <w:rFonts w:hAnsi="Comic Sans MS" w:ascii="Comic Sans MS"/>
                <w:b/>
              </w:rPr>
            </w:pPr>
            <w:r>
              <w:rPr>
                <w:rFonts w:hAnsi="Comic Sans MS" w:ascii="Comic Sans MS"/>
                <w:b/>
              </w:rPr>
              <w:t>UKUPNO</w:t>
            </w:r>
          </w:p>
        </w:tc>
        <w:tc>
          <w:tcPr>
            <w:tcW w:type="dxa" w:w="3130"/>
            <w:tcBorders>
              <w:top w:space="0" w:sz="4" w:color="000000" w:val="single"/>
              <w:left w:space="0" w:sz="4" w:color="000000" w:val="single"/>
              <w:bottom w:space="0" w:sz="4" w:color="000000" w:val="single"/>
              <w:right w:space="0" w:sz="4" w:color="000000" w:val="single"/>
            </w:tcBorders>
          </w:tcPr>
          <w:p w:rsidRDefault="0027739A" w:rsidP="00723CFB" w:rsidR="00D31CDA">
            <w:pPr>
              <w:jc w:val="center"/>
              <w:rPr>
                <w:rFonts w:hAnsi="Comic Sans MS" w:ascii="Comic Sans MS"/>
                <w:b/>
              </w:rPr>
            </w:pPr>
            <w:r>
              <w:rPr>
                <w:rFonts w:hAnsi="Comic Sans MS" w:ascii="Comic Sans MS"/>
                <w:b/>
              </w:rPr>
              <w:t>18.754,50</w:t>
            </w:r>
          </w:p>
        </w:tc>
      </w:tr>
    </w:tbl>
    <w:p w:rsidRDefault="00D31CDA" w:rsidP="00D31CDA" w:rsidR="00D31CDA">
      <w:pPr>
        <w:jc w:val="both"/>
        <w:rPr>
          <w:rFonts w:hAnsi="Comic Sans MS" w:ascii="Comic Sans MS"/>
          <w:bCs/>
        </w:rPr>
      </w:pPr>
      <w:r>
        <w:rPr>
          <w:rFonts w:hAnsi="Comic Sans MS" w:ascii="Comic Sans MS"/>
          <w:bCs/>
        </w:rPr>
        <w:t>Konačnu odluku o uplati predujma ostavljam sudu.</w:t>
      </w:r>
    </w:p>
    <w:p w:rsidRDefault="00D31CDA" w:rsidP="00D31CDA" w:rsidR="00D31CDA">
      <w:pPr>
        <w:jc w:val="both"/>
        <w:rPr>
          <w:rFonts w:cs="Arial" w:hAnsi="Comic Sans MS" w:ascii="Comic Sans MS"/>
        </w:rPr>
      </w:pPr>
      <w:r>
        <w:rPr>
          <w:rFonts w:cs="Arial" w:hAnsi="Comic Sans MS" w:ascii="Comic Sans MS"/>
        </w:rPr>
        <w:t xml:space="preserve">Ukoliko osobe iz stavka 1.navedenog članka ne predujme traženi iznos predlaže se da Sud donese rješenje o otvaranju i zaključenju stečajnog postupka a zakonskog zastupnika obveže na arhiviranje gradiva.  </w:t>
      </w:r>
    </w:p>
    <w:p w:rsidRDefault="00D31CDA" w:rsidP="00D31CDA" w:rsidR="00D31CDA">
      <w:pPr>
        <w:jc w:val="both"/>
        <w:rPr>
          <w:rFonts w:cs="Arial" w:hAnsi="Comic Sans MS" w:ascii="Comic Sans MS"/>
        </w:rPr>
      </w:pPr>
      <w:r>
        <w:rPr>
          <w:rFonts w:cs="Arial" w:hAnsi="Comic Sans MS" w:ascii="Comic Sans MS"/>
        </w:rPr>
        <w:t xml:space="preserve">Prilozi : </w:t>
      </w:r>
    </w:p>
    <w:p w:rsidRDefault="00D31CDA" w:rsidP="00D31CDA" w:rsidR="00D31CDA">
      <w:pPr>
        <w:pStyle w:val="Odlomakpopisa"/>
        <w:numPr>
          <w:ilvl w:val="0"/>
          <w:numId w:val="1"/>
        </w:numPr>
        <w:spacing w:lineRule="auto" w:line="256"/>
        <w:jc w:val="both"/>
        <w:rPr>
          <w:rFonts w:cs="Arial" w:hAnsi="Comic Sans MS" w:ascii="Comic Sans MS"/>
        </w:rPr>
      </w:pPr>
      <w:r>
        <w:rPr>
          <w:rFonts w:cs="Arial" w:hAnsi="Comic Sans MS" w:ascii="Comic Sans MS"/>
        </w:rPr>
        <w:t>Transakcija 117 od HZZMO</w:t>
      </w:r>
    </w:p>
    <w:p w:rsidRDefault="00D31CDA" w:rsidP="00D31CDA" w:rsidR="00D31CDA" w:rsidRPr="006D102E">
      <w:pPr>
        <w:pStyle w:val="Odlomakpopisa"/>
        <w:numPr>
          <w:ilvl w:val="0"/>
          <w:numId w:val="1"/>
        </w:numPr>
        <w:spacing w:lineRule="auto" w:line="256"/>
        <w:jc w:val="both"/>
        <w:rPr>
          <w:rFonts w:hAnsi="Comic Sans MS" w:ascii="Comic Sans MS"/>
        </w:rPr>
      </w:pPr>
      <w:r w:rsidRPr="006D102E">
        <w:rPr>
          <w:rFonts w:cs="Arial" w:hAnsi="Comic Sans MS" w:ascii="Comic Sans MS"/>
        </w:rPr>
        <w:t>Dopis</w:t>
      </w:r>
      <w:r>
        <w:rPr>
          <w:rFonts w:cs="Arial" w:hAnsi="Comic Sans MS" w:ascii="Comic Sans MS"/>
        </w:rPr>
        <w:t xml:space="preserve"> </w:t>
      </w:r>
      <w:r w:rsidR="00B669AC">
        <w:rPr>
          <w:rFonts w:cs="Arial" w:hAnsi="Comic Sans MS" w:ascii="Comic Sans MS"/>
        </w:rPr>
        <w:t>upućen zakonskoj zastupnici dužnika</w:t>
      </w:r>
      <w:r w:rsidRPr="006D102E">
        <w:rPr>
          <w:rFonts w:cs="Arial" w:hAnsi="Comic Sans MS" w:ascii="Comic Sans MS"/>
        </w:rPr>
        <w:t>.</w:t>
      </w:r>
    </w:p>
    <w:p w:rsidRDefault="00391ACD" w:rsidP="00391ACD" w:rsidR="00D31CDA" w:rsidRPr="00391ACD">
      <w:pPr>
        <w:pStyle w:val="Odlomakpopisa"/>
        <w:numPr>
          <w:ilvl w:val="0"/>
          <w:numId w:val="1"/>
        </w:numPr>
        <w:spacing w:lineRule="auto" w:line="256"/>
        <w:jc w:val="both"/>
        <w:rPr>
          <w:rFonts w:hAnsi="Comic Sans MS" w:ascii="Comic Sans MS"/>
        </w:rPr>
      </w:pPr>
      <w:r>
        <w:rPr>
          <w:rFonts w:hAnsi="Comic Sans MS" w:ascii="Comic Sans MS"/>
        </w:rPr>
        <w:t xml:space="preserve"> </w:t>
      </w:r>
      <w:r w:rsidRPr="00391ACD">
        <w:rPr>
          <w:rFonts w:hAnsi="Comic Sans MS" w:ascii="Comic Sans MS"/>
        </w:rPr>
        <w:t xml:space="preserve">Kartica MF Porezne uprave </w:t>
      </w:r>
    </w:p>
    <w:p w:rsidRDefault="00D31CDA" w:rsidP="00D31CDA" w:rsidR="00D31CDA">
      <w:pPr>
        <w:spacing w:lineRule="auto" w:line="256"/>
        <w:ind w:left="360"/>
        <w:jc w:val="both"/>
        <w:rPr>
          <w:rFonts w:hAnsi="Comic Sans MS" w:ascii="Comic Sans MS"/>
        </w:rPr>
      </w:pPr>
      <w:r w:rsidRPr="006D102E">
        <w:rPr>
          <w:rFonts w:hAnsi="Comic Sans MS" w:ascii="Comic Sans MS"/>
        </w:rPr>
        <w:t xml:space="preserve"> </w:t>
      </w:r>
      <w:r w:rsidRPr="006D102E">
        <w:rPr>
          <w:rFonts w:hAnsi="Comic Sans MS" w:ascii="Comic Sans MS"/>
        </w:rPr>
        <w:tab/>
      </w:r>
      <w:r w:rsidRPr="006D102E">
        <w:rPr>
          <w:rFonts w:hAnsi="Comic Sans MS" w:ascii="Comic Sans MS"/>
        </w:rPr>
        <w:tab/>
      </w:r>
      <w:r w:rsidRPr="006D102E">
        <w:rPr>
          <w:rFonts w:hAnsi="Comic Sans MS" w:ascii="Comic Sans MS"/>
        </w:rPr>
        <w:tab/>
      </w:r>
      <w:r w:rsidRPr="006D102E">
        <w:rPr>
          <w:rFonts w:hAnsi="Comic Sans MS" w:ascii="Comic Sans MS"/>
        </w:rPr>
        <w:tab/>
      </w:r>
      <w:r w:rsidRPr="006D102E">
        <w:rPr>
          <w:rFonts w:hAnsi="Comic Sans MS" w:ascii="Comic Sans MS"/>
        </w:rPr>
        <w:tab/>
        <w:t>Privremena stečajna upraviteljica:</w:t>
      </w:r>
      <w:r>
        <w:rPr>
          <w:rFonts w:hAnsi="Comic Sans MS" w:ascii="Comic Sans MS"/>
        </w:rPr>
        <w:tab/>
      </w:r>
      <w:r>
        <w:rPr>
          <w:rFonts w:hAnsi="Comic Sans MS" w:ascii="Comic Sans MS"/>
        </w:rPr>
        <w:tab/>
      </w:r>
      <w:r>
        <w:rPr>
          <w:rFonts w:hAnsi="Comic Sans MS" w:ascii="Comic Sans MS"/>
        </w:rPr>
        <w:tab/>
      </w:r>
      <w:r>
        <w:rPr>
          <w:rFonts w:hAnsi="Comic Sans MS" w:ascii="Comic Sans MS"/>
        </w:rPr>
        <w:tab/>
      </w:r>
      <w:r>
        <w:rPr>
          <w:rFonts w:hAnsi="Comic Sans MS" w:ascii="Comic Sans MS"/>
        </w:rPr>
        <w:tab/>
      </w:r>
      <w:r>
        <w:rPr>
          <w:rFonts w:hAnsi="Comic Sans MS" w:ascii="Comic Sans MS"/>
        </w:rPr>
        <w:tab/>
        <w:t xml:space="preserve"> </w:t>
      </w:r>
      <w:r>
        <w:rPr>
          <w:rFonts w:hAnsi="Comic Sans MS" w:ascii="Comic Sans MS"/>
        </w:rPr>
        <w:tab/>
      </w:r>
      <w:r>
        <w:rPr>
          <w:rFonts w:hAnsi="Comic Sans MS" w:ascii="Comic Sans MS"/>
        </w:rPr>
        <w:tab/>
        <w:t xml:space="preserve">Živka </w:t>
      </w:r>
      <w:proofErr w:type="spellStart"/>
      <w:r>
        <w:rPr>
          <w:rFonts w:hAnsi="Comic Sans MS" w:ascii="Comic Sans MS"/>
        </w:rPr>
        <w:t>Posavac</w:t>
      </w:r>
      <w:proofErr w:type="spellEnd"/>
      <w:r>
        <w:rPr>
          <w:rFonts w:hAnsi="Comic Sans MS" w:ascii="Comic Sans MS"/>
        </w:rPr>
        <w:t xml:space="preserve"> </w:t>
      </w:r>
      <w:proofErr w:type="spellStart"/>
      <w:r>
        <w:rPr>
          <w:rFonts w:hAnsi="Comic Sans MS" w:ascii="Comic Sans MS"/>
        </w:rPr>
        <w:t>dipl.oec</w:t>
      </w:r>
      <w:proofErr w:type="spellEnd"/>
      <w:r>
        <w:rPr>
          <w:rFonts w:hAnsi="Comic Sans MS" w:ascii="Comic Sans MS"/>
        </w:rPr>
        <w:t>.</w:t>
      </w:r>
      <w:bookmarkEnd w:id="0"/>
    </w:p>
    <w:p w:rsidRDefault="00D31CDA" w:rsidP="00D31CDA" w:rsidR="00D31CDA">
      <w:r>
        <w:rPr>
          <w:rFonts w:hAnsi="Comic Sans MS" w:ascii="Comic Sans MS"/>
        </w:rPr>
        <w:br w:type="page"/>
      </w:r>
    </w:p>
    <w:sectPr w:rsidSect="00D31CDA" w:rsidR="00D31CDA">
      <w:pgSz w:h="16838" w:w="11906"/>
      <w:pgMar w:gutter="0" w:footer="708" w:header="708" w:left="1417" w:bottom="1417" w:right="1417" w:top="1417"/>
      <w:pgBorders w:offsetFrom="page">
        <w:top w:space="24" w:sz="4" w:color="auto" w:val="double"/>
        <w:left w:space="24" w:sz="4" w:color="auto" w:val="double"/>
        <w:bottom w:space="24" w:sz="4" w:color="auto" w:val="double"/>
        <w:right w:space="24" w:sz="4" w:color="auto" w:val="double"/>
      </w:pgBorders>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egoe UI">
    <w:panose1 w:val="020B0502040204020203"/>
    <w:charset w:val="EE"/>
    <w:family w:val="swiss"/>
    <w:pitch w:val="variable"/>
    <w:sig w:csb1="00000000" w:csb0="000001FF" w:usb3="00000000" w:usb2="00000009" w:usb1="C000E47F" w:usb0="E4002EFF"/>
  </w:font>
  <w:font w:name="Comic Sans MS">
    <w:panose1 w:val="030F0702030302020204"/>
    <w:charset w:val="EE"/>
    <w:family w:val="script"/>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305FD4"/>
    <w:multiLevelType w:val="hybridMultilevel"/>
    <w:tmpl w:val="4AA4F00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1CDA"/>
    <w:rsid w:val="001F4CF3"/>
    <w:rsid w:val="0027739A"/>
    <w:rsid w:val="00391ACD"/>
    <w:rsid w:val="00766F35"/>
    <w:rsid w:val="00B669AC"/>
    <w:rsid w:val="00BA2309"/>
    <w:rsid w:val="00D0176C"/>
    <w:rsid w:val="00D06EB4"/>
    <w:rsid w:val="00D31C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31CD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31CDA"/>
    <w:pPr>
      <w:spacing w:lineRule="auto" w:line="240" w:after="0"/>
    </w:pPr>
  </w:style>
  <w:style w:styleId="Odlomakpopisa" w:type="paragraph">
    <w:name w:val="List Paragraph"/>
    <w:basedOn w:val="Normal"/>
    <w:uiPriority w:val="34"/>
    <w:qFormat/>
    <w:rsid w:val="00D31CDA"/>
    <w:pPr>
      <w:ind w:left="720"/>
      <w:contextualSpacing/>
    </w:pPr>
  </w:style>
  <w:style w:styleId="Tekstbalonia" w:type="paragraph">
    <w:name w:val="Balloon Text"/>
    <w:basedOn w:val="Normal"/>
    <w:link w:val="TekstbaloniaChar"/>
    <w:uiPriority w:val="99"/>
    <w:semiHidden/>
    <w:unhideWhenUsed/>
    <w:rsid w:val="00391ACD"/>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91ACD"/>
    <w:rPr>
      <w:rFonts w:cs="Segoe UI" w:hAnsi="Segoe UI" w:ascii="Segoe UI"/>
      <w:sz w:val="18"/>
      <w:szCs w:val="18"/>
    </w:rPr>
  </w:style>
  <w:style w:styleId="Tekstrezerviranogmjesta" w:type="character">
    <w:name w:val="Placeholder Text"/>
    <w:basedOn w:val="Zadanifontodlomka"/>
    <w:uiPriority w:val="99"/>
    <w:semiHidden/>
    <w:rsid w:val="00D0176C"/>
    <w:rPr>
      <w:color w:val="808080"/>
      <w:bdr w:space="0" w:sz="0" w:color="auto" w:val="none"/>
      <w:shd w:fill="auto" w:color="auto" w:val="clear"/>
    </w:rPr>
  </w:style>
  <w:style w:customStyle="true" w:styleId="eSPISCCParagraphDefaultFont" w:type="character">
    <w:name w:val="eSPIS_CC_Paragraph Default Font"/>
    <w:basedOn w:val="Zadanifontodlomka"/>
    <w:rsid w:val="00D017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176C"/>
    <w:rPr>
      <w:rFonts w:cs="Arial" w:hAnsi="Comic Sans MS" w:ascii="Comic Sans MS"/>
      <w:bdr w:space="0" w:sz="0" w:color="auto" w:val="none"/>
      <w:shd w:fill="FFFFCC" w:color="auto" w:val="clear"/>
      <w:lang w:val="hr-HR"/>
    </w:rPr>
  </w:style>
  <w:style w:customStyle="true" w:styleId="PozadinaSvijetloCrvena" w:type="character">
    <w:name w:val="Pozadina_SvijetloCrvena"/>
    <w:basedOn w:val="eSPISCCParagraphDefaultFont"/>
    <w:rsid w:val="00D0176C"/>
    <w:rPr>
      <w:rFonts w:cs="Arial" w:hAnsi="Comic Sans MS" w:ascii="Comic Sans MS"/>
      <w:sz w:val="24"/>
      <w:bdr w:space="0" w:sz="0" w:color="auto" w:val="none"/>
      <w:shd w:fill="FFCCCC" w:color="auto" w:val="clear"/>
      <w:lang w:val="hr-HR"/>
    </w:rPr>
  </w:style>
  <w:style w:customStyle="true" w:styleId="PozadinaSvijetloZelena" w:type="character">
    <w:name w:val="Pozadina_SvijetloZelena"/>
    <w:basedOn w:val="eSPISCCParagraphDefaultFont"/>
    <w:rsid w:val="00D0176C"/>
    <w:rPr>
      <w:rFonts w:cs="Arial" w:hAnsi="Comic Sans MS" w:ascii="Comic Sans M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1CD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31CDA"/>
    <w:pPr>
      <w:spacing w:after="0" w:line="240" w:lineRule="auto"/>
    </w:pPr>
  </w:style>
  <w:style w:styleId="Odlomakpopisa" w:type="paragraph">
    <w:name w:val="List Paragraph"/>
    <w:basedOn w:val="Normal"/>
    <w:uiPriority w:val="34"/>
    <w:qFormat/>
    <w:rsid w:val="00D31CDA"/>
    <w:pPr>
      <w:ind w:left="720"/>
      <w:contextualSpacing/>
    </w:pPr>
  </w:style>
  <w:style w:styleId="Tekstbalonia" w:type="paragraph">
    <w:name w:val="Balloon Text"/>
    <w:basedOn w:val="Normal"/>
    <w:link w:val="TekstbaloniaChar"/>
    <w:uiPriority w:val="99"/>
    <w:semiHidden/>
    <w:unhideWhenUsed/>
    <w:rsid w:val="00391ACD"/>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391ACD"/>
    <w:rPr>
      <w:rFonts w:ascii="Segoe UI" w:cs="Segoe UI" w:hAnsi="Segoe UI"/>
      <w:sz w:val="18"/>
      <w:szCs w:val="18"/>
    </w:rPr>
  </w:style>
  <w:style w:styleId="Tekstrezerviranogmjesta" w:type="character">
    <w:name w:val="Placeholder Text"/>
    <w:basedOn w:val="Zadanifontodlomka"/>
    <w:uiPriority w:val="99"/>
    <w:semiHidden/>
    <w:rsid w:val="00D0176C"/>
    <w:rPr>
      <w:color w:val="808080"/>
      <w:bdr w:color="auto" w:space="0" w:sz="0" w:val="none"/>
      <w:shd w:color="auto" w:fill="auto" w:val="clear"/>
    </w:rPr>
  </w:style>
  <w:style w:customStyle="1" w:styleId="eSPISCCParagraphDefaultFont" w:type="character">
    <w:name w:val="eSPIS_CC_Paragraph Default Font"/>
    <w:basedOn w:val="Zadanifontodlomka"/>
    <w:rsid w:val="00D017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176C"/>
    <w:rPr>
      <w:rFonts w:ascii="Comic Sans MS" w:cs="Arial" w:hAnsi="Comic Sans MS"/>
      <w:bdr w:color="auto" w:space="0" w:sz="0" w:val="none"/>
      <w:shd w:color="auto" w:fill="FFFFCC" w:val="clear"/>
      <w:lang w:val="hr-HR"/>
    </w:rPr>
  </w:style>
  <w:style w:customStyle="1" w:styleId="PozadinaSvijetloCrvena" w:type="character">
    <w:name w:val="Pozadina_SvijetloCrvena"/>
    <w:basedOn w:val="eSPISCCParagraphDefaultFont"/>
    <w:rsid w:val="00D0176C"/>
    <w:rPr>
      <w:rFonts w:ascii="Comic Sans MS" w:cs="Arial" w:hAnsi="Comic Sans MS"/>
      <w:sz w:val="24"/>
      <w:bdr w:color="auto" w:space="0" w:sz="0" w:val="none"/>
      <w:shd w:color="auto" w:fill="FFCCCC" w:val="clear"/>
      <w:lang w:val="hr-HR"/>
    </w:rPr>
  </w:style>
  <w:style w:customStyle="1" w:styleId="PozadinaSvijetloZelena" w:type="character">
    <w:name w:val="Pozadina_SvijetloZelena"/>
    <w:basedOn w:val="eSPISCCParagraphDefaultFont"/>
    <w:rsid w:val="00D0176C"/>
    <w:rPr>
      <w:rFonts w:ascii="Comic Sans MS" w:cs="Arial" w:hAnsi="Comic Sans M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577</properties:Words>
  <properties:Characters>3533</properties:Characters>
  <properties:Lines>129</properties:Lines>
  <properties:Paragraphs>74</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2018-11-06T12:08:00Z</dcterms:created>
  <dc:creator>Živka Posavac</dc:creator>
  <dc:description/>
  <cp:keywords/>
  <cp:lastModifiedBy>Snježana Andrijanić</cp:lastModifiedBy>
  <cp:lastPrinted>2018-11-12T11:40:00Z</cp:lastPrinted>
  <dcterms:modified xmlns:xsi="http://www.w3.org/2001/XMLSchema-instance" xsi:type="dcterms:W3CDTF">2018-11-15T08:20:00Z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St-630/2018-6 / Podnesak - Izvješće stečajnog upravitelja (ADINE TRGOVINE.docx)</vt:lpwstr>
  </prop:property>
  <prop:property name="CC_coloring" pid="4" fmtid="{D5CDD505-2E9C-101B-9397-08002B2CF9AE}">
    <vt:bool>false</vt:bool>
  </prop:property>
  <prop:property name="BrojStranica" pid="5" fmtid="{D5CDD505-2E9C-101B-9397-08002B2CF9AE}">
    <vt:i4>4</vt:i4>
  </prop:property>
</prop:Properties>
</file>