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89063" w14:paraId="8889063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0548" w:rsidP="00360548" w:rsidR="00360548" w:rsidRPr="004453B3">
      <w:pPr>
        <w:pStyle w:val="Zaglavlje"/>
      </w:pPr>
      <w:r w:rsidRPr="004453B3">
        <w:t xml:space="preserve">REPUBLIKA HRVATSKA </w:t>
      </w:r>
    </w:p>
    <w:p w:rsidRDefault="00360548" w:rsidP="00360548" w:rsidR="00360548" w:rsidRPr="004453B3">
      <w:pPr>
        <w:pStyle w:val="Zaglavlje"/>
      </w:pPr>
      <w:r w:rsidRPr="004453B3">
        <w:t>Trgovački sud u Zagrebu</w:t>
      </w:r>
    </w:p>
    <w:p w:rsidRDefault="00360548" w:rsidP="00360548" w:rsidR="00360548" w:rsidRPr="004453B3">
      <w:pPr>
        <w:pStyle w:val="Zaglavlje"/>
      </w:pPr>
      <w:r w:rsidRPr="004453B3">
        <w:t xml:space="preserve">Zagreb, Amruševa 2/II </w:t>
      </w:r>
    </w:p>
    <w:p w:rsidRDefault="00360548" w:rsidP="00360548" w:rsidR="00360548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6360/15</w:t>
      </w:r>
    </w:p>
    <w:p w:rsidRDefault="00360548" w:rsidP="00360548" w:rsidR="00360548" w:rsidRPr="004453B3">
      <w:pPr>
        <w:jc w:val="center"/>
      </w:pPr>
    </w:p>
    <w:p w:rsidRDefault="00360548" w:rsidP="00360548" w:rsidR="00360548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360548" w:rsidP="00360548" w:rsidR="00360548" w:rsidRPr="004453B3">
      <w:pPr>
        <w:jc w:val="both"/>
      </w:pPr>
    </w:p>
    <w:p w:rsidRDefault="00360548" w:rsidP="00360548" w:rsidR="00360548" w:rsidRPr="004453B3">
      <w:pPr>
        <w:jc w:val="center"/>
      </w:pPr>
      <w:r w:rsidRPr="004453B3">
        <w:t>R J E Š E N J E</w:t>
      </w:r>
    </w:p>
    <w:p w:rsidRDefault="00360548" w:rsidP="00360548" w:rsidR="00360548" w:rsidRPr="004453B3">
      <w:pPr>
        <w:jc w:val="center"/>
      </w:pPr>
    </w:p>
    <w:p w:rsidRDefault="00360548" w:rsidP="00360548" w:rsidR="00360548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>ADURO KOMUNIKACIJE d.o.o., Zaprešić, Vlaha Bukovca 29, OIB: 23628844931</w:t>
      </w:r>
      <w:r w:rsidRPr="004453B3">
        <w:t>, dana</w:t>
      </w:r>
      <w:r w:rsidR="006756E6">
        <w:t xml:space="preserve"> 24.</w:t>
      </w:r>
      <w:r>
        <w:t xml:space="preserve"> ožujka</w:t>
      </w:r>
      <w:r w:rsidRPr="004453B3">
        <w:t xml:space="preserve"> 2016. </w:t>
      </w:r>
    </w:p>
    <w:p w:rsidRDefault="00360548" w:rsidP="00360548" w:rsidR="00360548" w:rsidRPr="004453B3">
      <w:pPr>
        <w:jc w:val="both"/>
      </w:pPr>
    </w:p>
    <w:p w:rsidRDefault="00360548" w:rsidP="00360548" w:rsidR="00360548" w:rsidRPr="004453B3">
      <w:pPr>
        <w:jc w:val="center"/>
      </w:pPr>
      <w:r w:rsidRPr="004453B3">
        <w:t>r i j e š i o    je</w:t>
      </w:r>
    </w:p>
    <w:p w:rsidRDefault="00360548" w:rsidP="00360548" w:rsidR="00360548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360548" w:rsidP="00360548" w:rsidR="00360548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ADURO KOMUNIKACIJE d.o.o., Zaprešić, Vlaha Bukovca 29, OIB: 23628844931</w:t>
      </w:r>
      <w:r w:rsidRPr="004453B3">
        <w:rPr>
          <w:rFonts w:hAnsi="Times New Roman" w:ascii="Times New Roman"/>
          <w:szCs w:val="24"/>
        </w:rPr>
        <w:t>. Stečajni postupak otvoren je</w:t>
      </w:r>
      <w:r w:rsidR="006756E6">
        <w:rPr>
          <w:rFonts w:hAnsi="Times New Roman" w:ascii="Times New Roman"/>
          <w:szCs w:val="24"/>
        </w:rPr>
        <w:t xml:space="preserve"> 24.</w:t>
      </w:r>
      <w:r>
        <w:rPr>
          <w:rFonts w:hAnsi="Times New Roman" w:ascii="Times New Roman"/>
          <w:szCs w:val="24"/>
        </w:rPr>
        <w:t xml:space="preserve">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360548" w:rsidP="00360548" w:rsidR="00360548" w:rsidRPr="004453B3">
      <w:pPr>
        <w:pStyle w:val="BodyText21"/>
        <w:rPr>
          <w:rFonts w:hAnsi="Times New Roman" w:ascii="Times New Roman"/>
          <w:szCs w:val="24"/>
        </w:rPr>
      </w:pPr>
    </w:p>
    <w:p w:rsidRDefault="00360548" w:rsidP="00360548" w:rsidR="00360548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Anđelko Stankus, OIB: 11168088853, Jelkovec, Varaždin, Braće Radića 20</w:t>
      </w:r>
      <w:r w:rsidRPr="004453B3">
        <w:rPr>
          <w:rFonts w:hAnsi="Times New Roman" w:ascii="Times New Roman"/>
          <w:szCs w:val="24"/>
        </w:rPr>
        <w:t>.</w:t>
      </w:r>
    </w:p>
    <w:p w:rsidRDefault="00360548" w:rsidP="00360548" w:rsidR="00360548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360548" w:rsidP="00360548" w:rsidR="00360548">
      <w:pPr>
        <w:jc w:val="both"/>
      </w:pPr>
      <w:r w:rsidRPr="004453B3">
        <w:t xml:space="preserve">III. Zaključuje se stečajni postupak nad dužnikom </w:t>
      </w:r>
      <w:r>
        <w:t>ADURO KOMUNIKACIJE d.o.o., Zaprešić, Vlaha Bukovca 29, OIB: 23628844931.</w:t>
      </w:r>
    </w:p>
    <w:p w:rsidRDefault="00360548" w:rsidP="00360548" w:rsidR="00360548" w:rsidRPr="004453B3">
      <w:pPr>
        <w:jc w:val="both"/>
      </w:pPr>
    </w:p>
    <w:p w:rsidRDefault="00360548" w:rsidP="00360548" w:rsidR="00360548" w:rsidRPr="004453B3">
      <w:pPr>
        <w:jc w:val="both"/>
      </w:pPr>
      <w:r w:rsidRPr="004453B3">
        <w:t>IV. Nakon pravomoćnosti ovog rješenja, dužnik će se  brisati iz sudskog registra.</w:t>
      </w:r>
    </w:p>
    <w:p w:rsidRDefault="00360548" w:rsidP="00360548" w:rsidR="00360548" w:rsidRPr="004453B3">
      <w:pPr>
        <w:jc w:val="both"/>
      </w:pPr>
    </w:p>
    <w:p w:rsidRDefault="00360548" w:rsidP="00360548" w:rsidR="00360548" w:rsidRPr="004453B3">
      <w:pPr>
        <w:ind w:left="360"/>
        <w:jc w:val="center"/>
      </w:pPr>
      <w:r w:rsidRPr="004453B3">
        <w:t>Obrazloženje</w:t>
      </w:r>
    </w:p>
    <w:p w:rsidRDefault="00360548" w:rsidP="00360548" w:rsidR="00360548" w:rsidRPr="004453B3">
      <w:pPr>
        <w:jc w:val="both"/>
      </w:pPr>
    </w:p>
    <w:p w:rsidRDefault="00360548" w:rsidP="00360548" w:rsidR="00360548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360548" w:rsidP="00360548" w:rsidR="00360548" w:rsidRPr="004453B3">
      <w:pPr>
        <w:jc w:val="both"/>
      </w:pPr>
    </w:p>
    <w:p w:rsidRDefault="00360548" w:rsidP="00360548" w:rsidR="00360548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21.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360548" w:rsidP="00360548" w:rsidR="00360548" w:rsidRPr="004453B3">
      <w:pPr>
        <w:jc w:val="both"/>
      </w:pPr>
    </w:p>
    <w:p w:rsidRDefault="00360548" w:rsidP="00360548" w:rsidR="00360548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360548" w:rsidP="00360548" w:rsidR="00360548" w:rsidRPr="004453B3">
      <w:pPr>
        <w:jc w:val="both"/>
      </w:pPr>
    </w:p>
    <w:p w:rsidRDefault="00360548" w:rsidP="00360548" w:rsidR="00360548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360548" w:rsidP="00360548" w:rsidR="00360548" w:rsidRPr="004453B3">
      <w:pPr>
        <w:jc w:val="both"/>
      </w:pPr>
    </w:p>
    <w:p w:rsidRDefault="00360548" w:rsidP="00360548" w:rsidR="00360548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60548" w:rsidP="00360548" w:rsidR="00360548" w:rsidRPr="004453B3">
      <w:pPr>
        <w:jc w:val="both"/>
      </w:pPr>
    </w:p>
    <w:p w:rsidRDefault="00360548" w:rsidP="00360548" w:rsidR="00360548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360548" w:rsidP="00360548" w:rsidR="00360548" w:rsidRPr="004453B3">
      <w:pPr>
        <w:jc w:val="both"/>
      </w:pPr>
    </w:p>
    <w:p w:rsidRDefault="00360548" w:rsidP="00360548" w:rsidR="00360548" w:rsidRPr="004453B3">
      <w:pPr>
        <w:jc w:val="center"/>
      </w:pPr>
      <w:r w:rsidRPr="004453B3">
        <w:t>U Zagrebu,</w:t>
      </w:r>
      <w:r w:rsidR="006756E6">
        <w:t xml:space="preserve"> 24. </w:t>
      </w:r>
      <w:r>
        <w:t xml:space="preserve"> ožujka</w:t>
      </w:r>
      <w:r w:rsidRPr="004453B3">
        <w:t xml:space="preserve"> 2016.</w:t>
      </w:r>
    </w:p>
    <w:p w:rsidRDefault="00360548" w:rsidP="00360548" w:rsidR="00360548" w:rsidRPr="004453B3">
      <w:pPr>
        <w:jc w:val="center"/>
      </w:pPr>
    </w:p>
    <w:p w:rsidRDefault="00360548" w:rsidP="00360548" w:rsidR="00360548" w:rsidRPr="004453B3">
      <w:pPr>
        <w:ind w:firstLine="720" w:left="5040"/>
        <w:jc w:val="right"/>
      </w:pPr>
      <w:r w:rsidRPr="004453B3">
        <w:t xml:space="preserve">      SUDAC:</w:t>
      </w:r>
    </w:p>
    <w:p w:rsidRDefault="00360548" w:rsidP="00360548" w:rsidR="00360548" w:rsidRPr="004453B3">
      <w:pPr>
        <w:jc w:val="right"/>
      </w:pPr>
      <w:r>
        <w:t>Goran Iskra</w:t>
      </w:r>
      <w:r w:rsidR="009675B5">
        <w:t>, v.r.</w:t>
      </w:r>
    </w:p>
    <w:p w:rsidRDefault="00360548" w:rsidP="00360548" w:rsidR="00360548" w:rsidRPr="004453B3">
      <w:pPr>
        <w:jc w:val="both"/>
      </w:pPr>
    </w:p>
    <w:p w:rsidRDefault="00360548" w:rsidP="00360548" w:rsidR="00360548" w:rsidRPr="004453B3">
      <w:pPr>
        <w:jc w:val="both"/>
      </w:pPr>
    </w:p>
    <w:p w:rsidRDefault="00360548" w:rsidP="00360548" w:rsidR="00360548" w:rsidRPr="004453B3">
      <w:pPr>
        <w:jc w:val="both"/>
      </w:pPr>
      <w:r w:rsidRPr="004453B3">
        <w:t>Uputa o pravnom lijeku:</w:t>
      </w:r>
    </w:p>
    <w:p w:rsidRDefault="00360548" w:rsidP="00360548" w:rsidR="00360548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360548" w:rsidP="00360548" w:rsidR="00360548" w:rsidRPr="004453B3">
      <w:pPr>
        <w:jc w:val="both"/>
        <w:rPr>
          <w:i/>
        </w:rPr>
      </w:pPr>
    </w:p>
    <w:p w:rsidRDefault="00360548" w:rsidP="00360548" w:rsidR="00360548" w:rsidRPr="004453B3">
      <w:pPr>
        <w:jc w:val="both"/>
      </w:pPr>
    </w:p>
    <w:p w:rsidRDefault="009675B5" w:rsidP="009675B5" w:rsidR="00360548">
      <w:pPr>
        <w:jc w:val="right"/>
      </w:pPr>
      <w:r>
        <w:t>Za točnost otpravka-ovlašteni službenik:</w:t>
      </w:r>
    </w:p>
    <w:p w:rsidRDefault="009675B5" w:rsidP="009675B5" w:rsidR="009675B5" w:rsidRPr="004453B3">
      <w:pPr>
        <w:jc w:val="right"/>
        <w:rPr>
          <w:highlight w:val="green"/>
          <w:u w:val="single"/>
        </w:rPr>
      </w:pPr>
      <w:r>
        <w:t>Zlatka Plivelić</w:t>
      </w:r>
    </w:p>
    <w:p w:rsidRDefault="00360548" w:rsidP="00360548" w:rsidR="00360548" w:rsidRPr="004453B3">
      <w:pPr>
        <w:jc w:val="center"/>
        <w:rPr>
          <w:u w:val="single"/>
        </w:rPr>
      </w:pPr>
    </w:p>
    <w:p w:rsidRDefault="00360548" w:rsidP="00360548" w:rsidR="00360548" w:rsidRPr="004453B3"/>
    <w:p w:rsidRDefault="000D2C86" w:rsidP="00360548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38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</w:t>
    </w:r>
    <w:r w:rsidR="006756E6">
      <w:t xml:space="preserve">                               </w:t>
    </w:r>
    <w:r>
      <w:t>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360548">
      <w:t>6360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0548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56E6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675B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0FAF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B6387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CB63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63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63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CB63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63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63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6360</izvorni_sadrzaj>
    <derivirana_varijabla naziv="DomainObject.Predmet.Broj_1">6360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St-6360/2015</izvorni_sadrzaj>
    <derivirana_varijabla naziv="DomainObject.Predmet.OznakaBroj_1">St-6360/2015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ADURO KOMUNIKACIJE d.o.o. zastupanog po punomoćniku BOJAN JANČIJEV</izvorni_sadrzaj>
    <derivirana_varijabla naziv="DomainObject.Predmet.ProtustrankaFormated_1">  ADURO KOMUNIKACIJE d.o.o. zastupanog po punomoćniku BOJAN JANČIJEV</derivirana_varijabla>
  </DomainObject.Predmet.ProtustrankaFormated>
  <DomainObject.Predmet.ProtustrankaFormatedOIB>
    <izvorni_sadrzaj>  ADURO KOMUNIKACIJE d.o.o., OIB 23628844931 zastupanog po punomoćniku BOJAN JANČIJEV</izvorni_sadrzaj>
    <derivirana_varijabla naziv="DomainObject.Predmet.ProtustrankaFormatedOIB_1">  ADURO KOMUNIKACIJE d.o.o., OIB 23628844931 zastupanog po punomoćniku BOJAN JANČIJEV</derivirana_varijabla>
  </DomainObject.Predmet.ProtustrankaFormatedOIB>
  <DomainObject.Predmet.ProtustrankaFormatedWithAdress>
    <izvorni_sadrzaj> ADURO KOMUNIKACIJE d.o.o., Vlaha Bukovca 29, 10290 Zaprešić zastupanog po punomoćniku BOJAN JANČIJEV</izvorni_sadrzaj>
    <derivirana_varijabla naziv="DomainObject.Predmet.ProtustrankaFormatedWithAdress_1"> ADURO KOMUNIKACIJE d.o.o., Vlaha Bukovca 29, 10290 Zaprešić zastupanog po punomoćniku BOJAN JANČIJEV</derivirana_varijabla>
  </DomainObject.Predmet.ProtustrankaFormatedWithAdress>
  <DomainObject.Predmet.ProtustrankaFormatedWithAdressOIB>
    <izvorni_sadrzaj> ADURO KOMUNIKACIJE d.o.o., OIB 23628844931, Vlaha Bukovca 29, 10290 Zaprešić zastupanog po punomoćniku BOJAN JANČIJEV</izvorni_sadrzaj>
    <derivirana_varijabla naziv="DomainObject.Predmet.ProtustrankaFormatedWithAdressOIB_1"> ADURO KOMUNIKACIJE d.o.o., OIB 23628844931, Vlaha Bukovca 29, 10290 Zaprešić zastupanog po punomoćniku BOJAN JANČIJEV</derivirana_varijabla>
  </DomainObject.Predmet.ProtustrankaFormatedWithAdressOIB>
  <DomainObject.Predmet.ProtustrankaWithAdress>
    <izvorni_sadrzaj>ADURO KOMUNIKACIJE d.o.o. Vlaha Bukovca 29, 10290 Zaprešić</izvorni_sadrzaj>
    <derivirana_varijabla naziv="DomainObject.Predmet.ProtustrankaWithAdress_1">ADURO KOMUNIKACIJE d.o.o. Vlaha Bukovca 29, 10290 Zaprešić</derivirana_varijabla>
  </DomainObject.Predmet.ProtustrankaWithAdress>
  <DomainObject.Predmet.ProtustrankaWithAdressOIB>
    <izvorni_sadrzaj>ADURO KOMUNIKACIJE d.o.o., OIB 23628844931, Vlaha Bukovca 29, 10290 Zaprešić</izvorni_sadrzaj>
    <derivirana_varijabla naziv="DomainObject.Predmet.ProtustrankaWithAdressOIB_1">ADURO KOMUNIKACIJE d.o.o., OIB 23628844931, Vlaha Bukovca 29, 10290 Zaprešić</derivirana_varijabla>
  </DomainObject.Predmet.ProtustrankaWithAdressOIB>
  <DomainObject.Predmet.ProtustrankaNazivFormated>
    <izvorni_sadrzaj>ADURO KOMUNIKACIJE d.o.o.</izvorni_sadrzaj>
    <derivirana_varijabla naziv="DomainObject.Predmet.ProtustrankaNazivFormated_1">ADURO KOMUNIKACIJE d.o.o.</derivirana_varijabla>
  </DomainObject.Predmet.ProtustrankaNazivFormated>
  <DomainObject.Predmet.ProtustrankaNazivFormatedOIB>
    <izvorni_sadrzaj>ADURO KOMUNIKACIJE d.o.o., OIB 23628844931</izvorni_sadrzaj>
    <derivirana_varijabla naziv="DomainObject.Predmet.ProtustrankaNazivFormatedOIB_1">ADURO KOMUNIKACIJE d.o.o., OIB 23628844931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ADURO KOMUNIKACIJE d.o.o. zastupanog po punomoćniku BOJAN JANČIJEV</item>
    </izvorni_sadrzaj>
    <derivirana_varijabla naziv="DomainObject.Predmet.ProtuStrankaListFormated_1">
      <item>ADURO KOMUNIKACIJE d.o.o. zastupanog po punomoćniku BOJAN JANČIJEV</item>
    </derivirana_varijabla>
  </DomainObject.Predmet.ProtuStrankaListFormated>
  <DomainObject.Predmet.ProtuStrankaListFormatedOIB>
    <izvorni_sadrzaj>
      <item>ADURO KOMUNIKACIJE d.o.o., OIB 23628844931 zastupanog po punomoćniku BOJAN JANČIJEV</item>
    </izvorni_sadrzaj>
    <derivirana_varijabla naziv="DomainObject.Predmet.ProtuStrankaListFormatedOIB_1">
      <item>ADURO KOMUNIKACIJE d.o.o., OIB 23628844931 zastupanog po punomoćniku BOJAN JANČIJEV</item>
    </derivirana_varijabla>
  </DomainObject.Predmet.ProtuStrankaListFormatedOIB>
  <DomainObject.Predmet.ProtuStrankaListFormatedWithAdress>
    <izvorni_sadrzaj>
      <item>ADURO KOMUNIKACIJE d.o.o., Vlaha Bukovca 29, 10290 Zaprešić zastupanog po punomoćniku BOJAN JANČIJEV</item>
    </izvorni_sadrzaj>
    <derivirana_varijabla naziv="DomainObject.Predmet.ProtuStrankaListFormatedWithAdress_1">
      <item>ADURO KOMUNIKACIJE d.o.o., Vlaha Bukovca 29, 10290 Zaprešić zastupanog po punomoćniku BOJAN JANČIJEV</item>
    </derivirana_varijabla>
  </DomainObject.Predmet.ProtuStrankaListFormatedWithAdress>
  <DomainObject.Predmet.ProtuStrankaListFormatedWithAdressOIB>
    <izvorni_sadrzaj>
      <item>ADURO KOMUNIKACIJE d.o.o., OIB 23628844931, Vlaha Bukovca 29, 10290 Zaprešić zastupanog po punomoćniku BOJAN JANČIJEV</item>
    </izvorni_sadrzaj>
    <derivirana_varijabla naziv="DomainObject.Predmet.ProtuStrankaListFormatedWithAdressOIB_1">
      <item>ADURO KOMUNIKACIJE d.o.o., OIB 23628844931, Vlaha Bukovca 29, 10290 Zaprešić zastupanog po punomoćniku BOJAN JANČIJEV</item>
    </derivirana_varijabla>
  </DomainObject.Predmet.ProtuStrankaListFormatedWithAdressOIB>
  <DomainObject.Predmet.ProtuStrankaListNazivFormated>
    <izvorni_sadrzaj>
      <item>ADURO KOMUNIKACIJE d.o.o.</item>
    </izvorni_sadrzaj>
    <derivirana_varijabla naziv="DomainObject.Predmet.ProtuStrankaListNazivFormated_1">
      <item>ADURO KOMUNIKACIJE d.o.o.</item>
    </derivirana_varijabla>
  </DomainObject.Predmet.ProtuStrankaListNazivFormated>
  <DomainObject.Predmet.ProtuStrankaListNazivFormatedOIB>
    <izvorni_sadrzaj>
      <item>ADURO KOMUNIKACIJE d.o.o., OIB 23628844931</item>
    </izvorni_sadrzaj>
    <derivirana_varijabla naziv="DomainObject.Predmet.ProtuStrankaListNazivFormatedOIB_1">
      <item>ADURO KOMUNIKACIJE d.o.o., OIB 23628844931</item>
    </derivirana_varijabla>
  </DomainObject.Predmet.ProtuStrankaListNazivFormatedOIB>
  <DomainObject.Predmet.OstaliListFormated>
    <izvorni_sadrzaj>
      <item>BOJAN JANČIJEV punomoćnik sudionika u postupku ADURO KOMUNIKACIJE d.o.o.</item>
      <item>ANĐELKO STANKUS</item>
    </izvorni_sadrzaj>
    <derivirana_varijabla naziv="DomainObject.Predmet.OstaliListFormated_1">
      <item>BOJAN JANČIJEV punomoćnik sudionika u postupku ADURO KOMUNIKACIJE d.o.o.</item>
      <item>ANĐELKO STANKUS</item>
    </derivirana_varijabla>
  </DomainObject.Predmet.OstaliListFormated>
  <DomainObject.Predmet.OstaliListFormatedOIB>
    <izvorni_sadrzaj>
      <item>BOJAN JANČIJEV, OIB 56511238749 punomoćnik sudionika u postupku ADURO KOMUNIKACIJE d.o.o.</item>
      <item>ANĐELKO STANKUS, OIB 11168088853</item>
    </izvorni_sadrzaj>
    <derivirana_varijabla naziv="DomainObject.Predmet.OstaliListFormatedOIB_1">
      <item>BOJAN JANČIJEV, OIB 56511238749 punomoćnik sudionika u postupku ADURO KOMUNIKACIJE d.o.o.</item>
      <item>ANĐELKO STANKUS, OIB 11168088853</item>
    </derivirana_varijabla>
  </DomainObject.Predmet.OstaliListFormatedOIB>
  <DomainObject.Predmet.OstaliListFormatedWithAdress>
    <izvorni_sadrzaj>
      <item>BOJAN JANČIJEV, Vlaha Bukovca 29, 10290 Zaprešić punomoćnik sudionika u postupku ADURO KOMUNIKACIJE d.o.o.</item>
      <item>ANĐELKO STANKUS, Jelkovec, Braće Radića 20, 42000 Varaždin</item>
    </izvorni_sadrzaj>
    <derivirana_varijabla naziv="DomainObject.Predmet.OstaliListFormatedWithAdress_1">
      <item>BOJAN JANČIJEV, Vlaha Bukovca 29, 10290 Zaprešić punomoćnik sudionika u postupku ADURO KOMUNIKACIJE d.o.o.</item>
      <item>ANĐELKO STANKUS, Jelkovec, Braće Radića 20, 42000 Varaždin</item>
    </derivirana_varijabla>
  </DomainObject.Predmet.OstaliListFormatedWithAdress>
  <DomainObject.Predmet.OstaliListFormatedWithAdressOIB>
    <izvorni_sadrzaj>
      <item>BOJAN JANČIJEV, OIB 56511238749, Vlaha Bukovca 29, 10290 Zaprešić punomoćnik sudionika u postupku ADURO KOMUNIKACIJE d.o.o.</item>
      <item>ANĐELKO STANKUS, OIB 11168088853, Jelkovec, Braće Radića 20, 42000 Varaždin</item>
    </izvorni_sadrzaj>
    <derivirana_varijabla naziv="DomainObject.Predmet.OstaliListFormatedWithAdressOIB_1">
      <item>BOJAN JANČIJEV, OIB 56511238749, Vlaha Bukovca 29, 10290 Zaprešić punomoćnik sudionika u postupku ADURO KOMUNIKACIJE d.o.o.</item>
      <item>ANĐELKO STANKUS, OIB 11168088853, Jelkovec, Braće Radića 20, 42000 Varaždin</item>
    </derivirana_varijabla>
  </DomainObject.Predmet.OstaliListFormatedWithAdressOIB>
  <DomainObject.Predmet.OstaliListNazivFormated>
    <izvorni_sadrzaj>
      <item>BOJAN JANČIJEV</item>
      <item>ANĐELKO STANKUS</item>
    </izvorni_sadrzaj>
    <derivirana_varijabla naziv="DomainObject.Predmet.OstaliListNazivFormated_1">
      <item>BOJAN JANČIJEV</item>
      <item>ANĐELKO STANKUS</item>
    </derivirana_varijabla>
  </DomainObject.Predmet.OstaliListNazivFormated>
  <DomainObject.Predmet.OstaliListNazivFormatedOIB>
    <izvorni_sadrzaj>
      <item>BOJAN JANČIJEV, OIB 56511238749</item>
      <item>ANĐELKO STANKUS, OIB 11168088853</item>
    </izvorni_sadrzaj>
    <derivirana_varijabla naziv="DomainObject.Predmet.OstaliListNazivFormatedOIB_1">
      <item>BOJAN JANČIJEV, OIB 56511238749</item>
      <item>ANĐELKO STANKUS, OIB 11168088853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ADURO KOMUNIKACIJE d.o.o.</izvorni_sadrzaj>
    <derivirana_varijabla naziv="DomainObject.Predmet.ProtustrankaIDrugi_1">ADURO KOMUNIKACIJE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ADURO KOMUNIKACIJE d.o.o., OIB 23628844931, Vlaha Bukovca 29, 10290 Zaprešić</izvorni_sadrzaj>
    <derivirana_varijabla naziv="DomainObject.Predmet.ProtustrankaIDrugiAdressOIB_1">ADURO KOMUNIKACIJE d.o.o., OIB 23628844931, Vlaha Bukovca 29,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ADURO KOMUNIKACIJE d.o.o.</item>
      <item>BOJAN JANČIJEV</item>
      <item>ANĐELKO STANKUS</item>
    </izvorni_sadrzaj>
    <derivirana_varijabla naziv="DomainObject.Predmet.SudioniciListNaziv_1">
      <item>FINA Regionalni centar Zagreb</item>
      <item>ADURO KOMUNIKACIJE d.o.o.</item>
      <item>BOJAN JANČIJEV</item>
      <item>ANĐELKO STANKUS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ADURO KOMUNIKACIJE d.o.o., OIB 23628844931, Vlaha Bukovca 29,10290 Zaprešić</item>
      <item>BOJAN JANČIJEV, OIB 56511238749, Vlaha Bukovca 29,10290 Zaprešić</item>
      <item>ANĐELKO STANKUS, OIB 11168088853, Jelkovec, Braće Radića 20,42000 Varaždin</item>
    </izvorni_sadrzaj>
    <derivirana_varijabla naziv="DomainObject.Predmet.SudioniciListAdressOIB_1">
      <item>FINA Regionalni centar Zagreb, OIB 85821130368, Trg svibanjskih žrtava 1995. br. 1,10000 Zagreb</item>
      <item>ADURO KOMUNIKACIJE d.o.o., OIB 23628844931, Vlaha Bukovca 29,10290 Zaprešić</item>
      <item>BOJAN JANČIJEV, OIB 56511238749, Vlaha Bukovca 29,10290 Zaprešić</item>
      <item>ANĐELKO STANKUS, OIB 11168088853, Jelkovec, Braće Radića 20,42000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23628844931</item>
      <item>, OIB 56511238749</item>
      <item>, OIB 11168088853</item>
    </izvorni_sadrzaj>
    <derivirana_varijabla naziv="DomainObject.Predmet.SudioniciListNazivOIB_1">
      <item>, OIB 85821130368</item>
      <item>, OIB 23628844931</item>
      <item>, OIB 56511238749</item>
      <item>, OIB 11168088853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F80158-D6E3-4BF6-B08E-B45518D3AA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2213</properties:Characters>
  <properties:Lines>73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2016-03-24T07:35:00Z</dcterms:created>
  <dc:creator>Korisnik</dc:creator>
  <cp:lastModifiedBy>Goranka Arthofer</cp:lastModifiedBy>
  <cp:lastPrinted>2016-03-24T07:37:00Z</cp:lastPrinted>
  <dcterms:modified xmlns:xsi="http://www.w3.org/2001/XMLSchema-instance" xsi:type="dcterms:W3CDTF">2016-03-24T08:52:00Z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