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24b8" w14:paraId="3b124b8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863D2">
        <w:t>415</w:t>
      </w:r>
      <w:r w:rsidR="00F45899">
        <w:t>/17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E57414" w:rsidRPr="00292F71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7164D5">
        <w:rPr>
          <w:lang w:val="pt-BR"/>
        </w:rPr>
        <w:t>AUTO-TOMO j.d.o.o., Velika Gorica, Jurja Dobrile 16, OIB: 99884661216</w:t>
      </w:r>
      <w:r w:rsidRPr="00B7228A">
        <w:rPr>
          <w:lang w:val="pt-BR"/>
        </w:rPr>
        <w:t xml:space="preserve">, </w:t>
      </w:r>
      <w:r w:rsidR="00E57414">
        <w:t>4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7164D5">
        <w:rPr>
          <w:lang w:val="pt-BR"/>
        </w:rPr>
        <w:t>AUTO-TOMO j.d.o.o., Velika Gorica, Jurja Dobrile 16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915DD3">
        <w:br/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7164D5">
        <w:t>11.0</w:t>
      </w:r>
      <w:r w:rsidR="00943C12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E57414">
        <w:t>4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E57414" w:rsidP="0093411A" w:rsidR="00E57414" w:rsidRPr="00586DD5">
      <w:pPr>
        <w:jc w:val="center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1F393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E57414" w:rsidP="006B708C" w:rsidR="00E57414"/>
    <w:p w:rsidRDefault="00E57414" w:rsidP="006B708C" w:rsidR="00E57414"/>
    <w:p w:rsidRDefault="001F393E" w:rsidP="002C6293" w:rsidR="001F393E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1F393E" w:rsidP="002C6293" w:rsidR="001F393E">
      <w:pPr>
        <w:jc w:val="both"/>
      </w:pPr>
      <w:r>
        <w:t xml:space="preserve">               Katica Franjić</w:t>
      </w:r>
    </w:p>
    <w:p w:rsidRDefault="00B639DE" w:rsidP="001F393E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1F393E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164D5"/>
    <w:rsid w:val="007A6843"/>
    <w:rsid w:val="007B3F07"/>
    <w:rsid w:val="007C1D01"/>
    <w:rsid w:val="007D4059"/>
    <w:rsid w:val="00814F2C"/>
    <w:rsid w:val="00880F0E"/>
    <w:rsid w:val="00892E48"/>
    <w:rsid w:val="008966A4"/>
    <w:rsid w:val="008B05F8"/>
    <w:rsid w:val="008D6FB5"/>
    <w:rsid w:val="00915DD3"/>
    <w:rsid w:val="0093411A"/>
    <w:rsid w:val="00943C12"/>
    <w:rsid w:val="009863D2"/>
    <w:rsid w:val="00A0067F"/>
    <w:rsid w:val="00A34C9C"/>
    <w:rsid w:val="00A45CFF"/>
    <w:rsid w:val="00A66EA0"/>
    <w:rsid w:val="00A702C4"/>
    <w:rsid w:val="00A76551"/>
    <w:rsid w:val="00AE3C6C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57414"/>
    <w:rsid w:val="00E865F3"/>
    <w:rsid w:val="00E9131D"/>
    <w:rsid w:val="00EA7FA1"/>
    <w:rsid w:val="00ED76C5"/>
    <w:rsid w:val="00F23AB4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F3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39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39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39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39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AUTO-TOMO j.d.o.o. zastupanog po punomoćniku Tomo Šiprak</izvorni_sadrzaj>
    <derivirana_varijabla naziv="DomainObject.Predmet.ProtustrankaFormated_1">  AUTO-TOMO j.d.o.o. zastupanog po punomoćniku Tomo Šiprak</derivirana_varijabla>
  </DomainObject.Predmet.ProtustrankaFormated>
  <DomainObject.Predmet.ProtustrankaFormatedOIB>
    <izvorni_sadrzaj>  AUTO-TOMO j.d.o.o., OIB 99884661216 zastupanog po punomoćniku Tomo Šiprak</izvorni_sadrzaj>
    <derivirana_varijabla naziv="DomainObject.Predmet.ProtustrankaFormatedOIB_1">  AUTO-TOMO j.d.o.o., OIB 99884661216 zastupanog po punomoćniku Tomo Šiprak</derivirana_varijabla>
  </DomainObject.Predmet.ProtustrankaFormatedOIB>
  <DomainObject.Predmet.ProtustrankaFormatedWithAdress>
    <izvorni_sadrzaj> AUTO-TOMO j.d.o.o., Jurja Dobrile 16, 10410 Velika Gorica zastupanog po punomoćniku Tomo Šiprak</izvorni_sadrzaj>
    <derivirana_varijabla naziv="DomainObject.Predmet.ProtustrankaFormatedWithAdress_1"> AUTO-TOMO j.d.o.o., Jurja Dobrile 16, 10410 Velika Gorica zastupanog po punomoćniku Tomo Šiprak</derivirana_varijabla>
  </DomainObject.Predmet.ProtustrankaFormatedWithAdress>
  <DomainObject.Predmet.ProtustrankaFormatedWithAdressOIB>
    <izvorni_sadrzaj> AUTO-TOMO j.d.o.o., OIB 99884661216, Jurja Dobrile 16, 10410 Velika Gorica zastupanog po punomoćniku Tomo Šiprak</izvorni_sadrzaj>
    <derivirana_varijabla naziv="DomainObject.Predmet.ProtustrankaFormatedWithAdressOIB_1"> AUTO-TOMO j.d.o.o., OIB 99884661216, Jurja Dobrile 16, 10410 Velika Gorica zastupanog po punomoćniku Tomo Šiprak</derivirana_varijabla>
  </DomainObject.Predmet.ProtustrankaFormatedWithAdressOIB>
  <DomainObject.Predmet.ProtustrankaWithAdress>
    <izvorni_sadrzaj>AUTO-TOMO j.d.o.o. Jurja Dobrile 16, 10410 Velika Gorica</izvorni_sadrzaj>
    <derivirana_varijabla naziv="DomainObject.Predmet.ProtustrankaWithAdress_1">AUTO-TOMO j.d.o.o. Jurja Dobrile 16, 10410 Velika Gorica</derivirana_varijabla>
  </DomainObject.Predmet.ProtustrankaWithAdress>
  <DomainObject.Predmet.ProtustrankaWithAdressOIB>
    <izvorni_sadrzaj>AUTO-TOMO j.d.o.o., OIB 99884661216, Jurja Dobrile 16, 10410 Velika Gorica</izvorni_sadrzaj>
    <derivirana_varijabla naziv="DomainObject.Predmet.ProtustrankaWithAdressOIB_1">AUTO-TOMO j.d.o.o., OIB 99884661216, Jurja Dobrile 16, 10410 Velika Gorica</derivirana_varijabla>
  </DomainObject.Predmet.ProtustrankaWithAdressOIB>
  <DomainObject.Predmet.ProtustrankaNazivFormated>
    <izvorni_sadrzaj>AUTO-TOMO j.d.o.o.</izvorni_sadrzaj>
    <derivirana_varijabla naziv="DomainObject.Predmet.ProtustrankaNazivFormated_1">AUTO-TOMO j.d.o.o.</derivirana_varijabla>
  </DomainObject.Predmet.ProtustrankaNazivFormated>
  <DomainObject.Predmet.ProtustrankaNazivFormatedOIB>
    <izvorni_sadrzaj>AUTO-TOMO j.d.o.o., OIB 99884661216</izvorni_sadrzaj>
    <derivirana_varijabla naziv="DomainObject.Predmet.ProtustrankaNazivFormatedOIB_1">AUTO-TOMO j.d.o.o., OIB 99884661216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Tomo Šiprak</izvorni_sadrzaj>
    <derivirana_varijabla naziv="DomainObject.Predmet.StrankaFormated_1">  FINA Regionalni centar Zagreb; Tomo Šiprak</derivirana_varijabla>
  </DomainObject.Predmet.StrankaFormated>
  <DomainObject.Predmet.StrankaFormatedOIB>
    <izvorni_sadrzaj>  FINA Regionalni centar Zagreb, OIB 85821130368; Tomo Šiprak, OIB 90651435979</izvorni_sadrzaj>
    <derivirana_varijabla naziv="DomainObject.Predmet.StrankaFormatedOIB_1">  FINA Regionalni centar Zagreb, OIB 85821130368; Tomo Šiprak, OIB 90651435979</derivirana_varijabla>
  </DomainObject.Predmet.StrankaFormatedOIB>
  <DomainObject.Predmet.StrankaFormatedWithAdress>
    <izvorni_sadrzaj> FINA Regionalni centar Zagreb, Trg svibanjskih žrtava 1995. 1, 10000 Zagreb; Tomo Šiprak, Stara Drenčina 41, 44000 Stara Drenčina</izvorni_sadrzaj>
    <derivirana_varijabla naziv="DomainObject.Predmet.StrankaFormatedWithAdress_1"> FINA Regionalni centar Zagreb, Trg svibanjskih žrtava 1995. 1, 10000 Zagreb; Tomo Šiprak, Stara Drenčina 41, 44000 Stara Drenčina</derivirana_varijabla>
  </DomainObject.Predmet.StrankaFormatedWithAdress>
  <DomainObject.Predmet.StrankaFormatedWithAdressOIB>
    <izvorni_sadrzaj> FINA Regionalni centar Zagreb, OIB 85821130368, Trg svibanjskih žrtava 1995. 1, 10000 Zagreb; Tomo Šiprak, OIB 90651435979, Stara Drenčina 41, 44000 Stara Drenčina</izvorni_sadrzaj>
    <derivirana_varijabla naziv="DomainObject.Predmet.StrankaFormatedWithAdressOIB_1"> FINA Regionalni centar Zagreb, OIB 85821130368, Trg svibanjskih žrtava 1995. 1, 10000 Zagreb; Tomo Šiprak, OIB 90651435979, Stara Drenčina 41, 44000 Stara Drenčina</derivirana_varijabla>
  </DomainObject.Predmet.StrankaFormatedWithAdressOIB>
  <DomainObject.Predmet.StrankaWithAdress>
    <izvorni_sadrzaj>FINA Regionalni centar Zagreb Trg svibanjskih žrtava 1995. 1,10000 Zagreb,Tomo Šiprak Stara Drenčina 41,44000 Stara Drenčina</izvorni_sadrzaj>
    <derivirana_varijabla naziv="DomainObject.Predmet.StrankaWithAdress_1">FINA Regionalni centar Zagreb Trg svibanjskih žrtava 1995. 1,10000 Zagreb,Tomo Šiprak Stara Drenčina 41,44000 Stara Drenčina</derivirana_varijabla>
  </DomainObject.Predmet.StrankaWithAdress>
  <DomainObject.Predmet.StrankaWithAdressOIB>
    <izvorni_sadrzaj>FINA Regionalni centar Zagreb, OIB 85821130368, Trg svibanjskih žrtava 1995. 1,10000 Zagreb,Tomo Šiprak, OIB 90651435979, Stara Drenčina 41,44000 Stara Drenčina</izvorni_sadrzaj>
    <derivirana_varijabla naziv="DomainObject.Predmet.StrankaWithAdressOIB_1">FINA Regionalni centar Zagreb, OIB 85821130368, Trg svibanjskih žrtava 1995. 1,10000 Zagreb,Tomo Šiprak, OIB 90651435979, Stara Drenčina 41,44000 Stara Drenčina</derivirana_varijabla>
  </DomainObject.Predmet.StrankaWithAdressOIB>
  <DomainObject.Predmet.StrankaNazivFormated>
    <izvorni_sadrzaj>FINA Regionalni centar Zagreb,Tomo Šiprak</izvorni_sadrzaj>
    <derivirana_varijabla naziv="DomainObject.Predmet.StrankaNazivFormated_1">FINA Regionalni centar Zagreb,Tomo Šiprak</derivirana_varijabla>
  </DomainObject.Predmet.StrankaNazivFormated>
  <DomainObject.Predmet.StrankaNazivFormatedOIB>
    <izvorni_sadrzaj>FINA Regionalni centar Zagreb, OIB 85821130368,Tomo Šiprak, OIB 90651435979</izvorni_sadrzaj>
    <derivirana_varijabla naziv="DomainObject.Predmet.StrankaNazivFormatedOIB_1">FINA Regionalni centar Zagreb, OIB 85821130368,Tomo Šiprak, OIB 90651435979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Tomo Šiprak</item>
    </izvorni_sadrzaj>
    <derivirana_varijabla naziv="DomainObject.Predmet.StrankaListFormated_1">
      <item>FINA Regionalni centar Zagreb</item>
      <item>Tomo Šiprak</item>
    </derivirana_varijabla>
  </DomainObject.Predmet.StrankaListFormated>
  <DomainObject.Predmet.StrankaListFormatedOIB>
    <izvorni_sadrzaj>
      <item>FINA Regionalni centar Zagreb, OIB 85821130368</item>
      <item>Tomo Šiprak, OIB 90651435979</item>
    </izvorni_sadrzaj>
    <derivirana_varijabla naziv="DomainObject.Predmet.StrankaListFormatedOIB_1">
      <item>FINA Regionalni centar Zagreb, OIB 85821130368</item>
      <item>Tomo Šiprak, OIB 90651435979</item>
    </derivirana_varijabla>
  </DomainObject.Predmet.StrankaListFormatedOIB>
  <DomainObject.Predmet.StrankaListFormatedWithAdress>
    <izvorni_sadrzaj>
      <item>FINA Regionalni centar Zagreb, Trg svibanjskih žrtava 1995. 1, 10000 Zagreb</item>
      <item>Tomo Šiprak, Stara Drenčina 41, 44000 Stara Drenčina</item>
    </izvorni_sadrzaj>
    <derivirana_varijabla naziv="DomainObject.Predmet.StrankaListFormatedWithAdress_1">
      <item>FINA Regionalni centar Zagreb, Trg svibanjskih žrtava 1995. 1, 10000 Zagreb</item>
      <item>Tomo Šiprak, Stara Drenčina 41, 44000 Stara Drenčina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Tomo Šiprak, OIB 90651435979, Stara Drenčina 41, 44000 Stara Drenčina</item>
    </izvorni_sadrzaj>
    <derivirana_varijabla naziv="DomainObject.Predmet.StrankaListFormatedWithAdressOIB_1">
      <item>FINA Regionalni centar Zagreb, OIB 85821130368, Trg svibanjskih žrtava 1995. 1, 10000 Zagreb</item>
      <item>Tomo Šiprak, OIB 90651435979, Stara Drenčina 41, 44000 Stara Drenčina</item>
    </derivirana_varijabla>
  </DomainObject.Predmet.StrankaListFormatedWithAdressOIB>
  <DomainObject.Predmet.StrankaListNazivFormated>
    <izvorni_sadrzaj>
      <item>FINA Regionalni centar Zagreb</item>
      <item>Tomo Šiprak</item>
    </izvorni_sadrzaj>
    <derivirana_varijabla naziv="DomainObject.Predmet.StrankaListNazivFormated_1">
      <item>FINA Regionalni centar Zagreb</item>
      <item>Tomo Šiprak</item>
    </derivirana_varijabla>
  </DomainObject.Predmet.StrankaListNazivFormated>
  <DomainObject.Predmet.StrankaListNazivFormatedOIB>
    <izvorni_sadrzaj>
      <item>FINA Regionalni centar Zagreb, OIB 85821130368</item>
      <item>Tomo Šiprak, OIB 90651435979</item>
    </izvorni_sadrzaj>
    <derivirana_varijabla naziv="DomainObject.Predmet.StrankaListNazivFormatedOIB_1">
      <item>FINA Regionalni centar Zagreb, OIB 85821130368</item>
      <item>Tomo Šiprak, OIB 90651435979</item>
    </derivirana_varijabla>
  </DomainObject.Predmet.StrankaListNazivFormatedOIB>
  <DomainObject.Predmet.ProtuStrankaListFormated>
    <izvorni_sadrzaj>
      <item>AUTO-TOMO j.d.o.o. zastupanog po punomoćniku Tomo Šiprak</item>
    </izvorni_sadrzaj>
    <derivirana_varijabla naziv="DomainObject.Predmet.ProtuStrankaListFormated_1">
      <item>AUTO-TOMO j.d.o.o. zastupanog po punomoćniku Tomo Šiprak</item>
    </derivirana_varijabla>
  </DomainObject.Predmet.ProtuStrankaListFormated>
  <DomainObject.Predmet.ProtuStrankaListFormatedOIB>
    <izvorni_sadrzaj>
      <item>AUTO-TOMO j.d.o.o., OIB 99884661216 zastupanog po punomoćniku Tomo Šiprak</item>
    </izvorni_sadrzaj>
    <derivirana_varijabla naziv="DomainObject.Predmet.ProtuStrankaListFormatedOIB_1">
      <item>AUTO-TOMO j.d.o.o., OIB 99884661216 zastupanog po punomoćniku Tomo Šiprak</item>
    </derivirana_varijabla>
  </DomainObject.Predmet.ProtuStrankaListFormatedOIB>
  <DomainObject.Predmet.ProtuStrankaListFormatedWithAdress>
    <izvorni_sadrzaj>
      <item>AUTO-TOMO j.d.o.o., Jurja Dobrile 16, 10410 Velika Gorica zastupanog po punomoćniku Tomo Šiprak</item>
    </izvorni_sadrzaj>
    <derivirana_varijabla naziv="DomainObject.Predmet.ProtuStrankaListFormatedWithAdress_1">
      <item>AUTO-TOMO j.d.o.o., Jurja Dobrile 16, 10410 Velika Gorica zastupanog po punomoćniku Tomo Šiprak</item>
    </derivirana_varijabla>
  </DomainObject.Predmet.ProtuStrankaListFormatedWithAdress>
  <DomainObject.Predmet.ProtuStrankaListFormatedWithAdressOIB>
    <izvorni_sadrzaj>
      <item>AUTO-TOMO j.d.o.o., OIB 99884661216, Jurja Dobrile 16, 10410 Velika Gorica zastupanog po punomoćniku Tomo Šiprak</item>
    </izvorni_sadrzaj>
    <derivirana_varijabla naziv="DomainObject.Predmet.ProtuStrankaListFormatedWithAdressOIB_1">
      <item>AUTO-TOMO j.d.o.o., OIB 99884661216, Jurja Dobrile 16, 10410 Velika Gorica zastupanog po punomoćniku Tomo Šiprak</item>
    </derivirana_varijabla>
  </DomainObject.Predmet.ProtuStrankaListFormatedWithAdressOIB>
  <DomainObject.Predmet.ProtuStrankaListNazivFormated>
    <izvorni_sadrzaj>
      <item>AUTO-TOMO j.d.o.o.</item>
    </izvorni_sadrzaj>
    <derivirana_varijabla naziv="DomainObject.Predmet.ProtuStrankaListNazivFormated_1">
      <item>AUTO-TOMO j.d.o.o.</item>
    </derivirana_varijabla>
  </DomainObject.Predmet.ProtuStrankaListNazivFormated>
  <DomainObject.Predmet.ProtuStrankaListNazivFormatedOIB>
    <izvorni_sadrzaj>
      <item>AUTO-TOMO j.d.o.o., OIB 99884661216</item>
    </izvorni_sadrzaj>
    <derivirana_varijabla naziv="DomainObject.Predmet.ProtuStrankaListNazivFormatedOIB_1">
      <item>AUTO-TOMO j.d.o.o., OIB 99884661216</item>
    </derivirana_varijabla>
  </DomainObject.Predmet.ProtuStrankaListNazivFormatedOIB>
  <DomainObject.Predmet.OstaliListFormated>
    <izvorni_sadrzaj>
      <item>Tomo Šiprak punomoćnik sudionika u postupku AUTO-TOMO j.d.o.o.</item>
      <item>Primorska banka d.d.</item>
      <item>Banka kovanica d.d.</item>
    </izvorni_sadrzaj>
    <derivirana_varijabla naziv="DomainObject.Predmet.OstaliListFormated_1">
      <item>Tomo Šiprak punomoćnik sudionika u postupku AUTO-TOMO j.d.o.o.</item>
      <item>Primorska banka d.d.</item>
      <item>Banka kovanica d.d.</item>
    </derivirana_varijabla>
  </DomainObject.Predmet.OstaliListFormated>
  <DomainObject.Predmet.OstaliListFormatedOIB>
    <izvorni_sadrzaj>
      <item>Tomo Šiprak, OIB 90651435979 punomoćnik sudionika u postupku AUTO-TOMO j.d.o.o.</item>
      <item>Primorska banka d.d.</item>
      <item>Banka kovanica d.d.</item>
    </izvorni_sadrzaj>
    <derivirana_varijabla naziv="DomainObject.Predmet.OstaliListFormatedOIB_1">
      <item>Tomo Šiprak, OIB 90651435979 punomoćnik sudionika u postupku AUTO-TOMO j.d.o.o.</item>
      <item>Primorska banka d.d.</item>
      <item>Banka kovanica d.d.</item>
    </derivirana_varijabla>
  </DomainObject.Predmet.OstaliListFormatedOIB>
  <DomainObject.Predmet.OstaliListFormatedWithAdress>
    <izvorni_sadrzaj>
      <item>Tomo Šiprak, Stara Drenčina 41, 44000 Stara Drenčina punomoćnik sudionika u postupku AUTO-TOMO j.d.o.o.</item>
      <item>Primorska banka d.d., Scarpina 7, 51000 Rijeka</item>
      <item>Banka kovanica d.d., Petra Preradovića 29, 42000 Varaždin</item>
    </izvorni_sadrzaj>
    <derivirana_varijabla naziv="DomainObject.Predmet.OstaliListFormatedWithAdress_1">
      <item>Tomo Šiprak, Stara Drenčina 41, 44000 Stara Drenčina punomoćnik sudionika u postupku AUTO-TOMO j.d.o.o.</item>
      <item>Primorska banka d.d., Scarpina 7, 51000 Rijeka</item>
      <item>Banka kovanica d.d., Petra Preradovića 29, 42000 Varaždin</item>
    </derivirana_varijabla>
  </DomainObject.Predmet.OstaliListFormatedWithAdress>
  <DomainObject.Predmet.OstaliListFormatedWithAdressOIB>
    <izvorni_sadrzaj>
      <item>Tomo Šiprak, OIB 90651435979, Stara Drenčina 41, 44000 Stara Drenčina punomoćnik sudionika u postupku AUTO-TOMO j.d.o.o.</item>
      <item>Primorska banka d.d., Scarpina 7, 51000 Rijeka</item>
      <item>Banka kovanica d.d., Petra Preradovića 29, 42000 Varaždin</item>
    </izvorni_sadrzaj>
    <derivirana_varijabla naziv="DomainObject.Predmet.OstaliListFormatedWithAdressOIB_1">
      <item>Tomo Šiprak, OIB 90651435979, Stara Drenčina 41, 44000 Stara Drenčina punomoćnik sudionika u postupku AUTO-TOMO j.d.o.o.</item>
      <item>Primorska banka d.d., Scarpina 7, 51000 Rijeka</item>
      <item>Banka kovanica d.d., Petra Preradovića 29, 42000 Varaždin</item>
    </derivirana_varijabla>
  </DomainObject.Predmet.OstaliListFormatedWithAdressOIB>
  <DomainObject.Predmet.OstaliListNazivFormated>
    <izvorni_sadrzaj>
      <item>Tomo Šiprak</item>
      <item>Primorska banka d.d.</item>
      <item>Banka kovanica d.d.</item>
    </izvorni_sadrzaj>
    <derivirana_varijabla naziv="DomainObject.Predmet.OstaliListNazivFormated_1">
      <item>Tomo Šiprak</item>
      <item>Primorska banka d.d.</item>
      <item>Banka kovanica d.d.</item>
    </derivirana_varijabla>
  </DomainObject.Predmet.OstaliListNazivFormated>
  <DomainObject.Predmet.OstaliListNazivFormatedOIB>
    <izvorni_sadrzaj>
      <item>Tomo Šiprak, OIB 90651435979</item>
      <item>Primorska banka d.d.</item>
      <item>Banka kovanica d.d.</item>
    </izvorni_sadrzaj>
    <derivirana_varijabla naziv="DomainObject.Predmet.OstaliListNazivFormatedOIB_1">
      <item>Tomo Šiprak, OIB 90651435979</item>
      <item>Primorska banka d.d.</item>
      <item>Banka kovanica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AUTO-TOMO j.d.o.o.</izvorni_sadrzaj>
    <derivirana_varijabla naziv="DomainObject.Predmet.ProtustrankaIDrugi_1">AUTO-TOMO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AUTO-TOMO j.d.o.o., OIB 99884661216, Jurja Dobrile 16, 10410 Velika Gorica</izvorni_sadrzaj>
    <derivirana_varijabla naziv="DomainObject.Predmet.ProtustrankaIDrugiAdressOIB_1">AUTO-TOMO j.d.o.o., OIB 99884661216, Jurja Dobrile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AUTO-TOMO j.d.o.o.</item>
      <item>FINA Regionalni centar Zagreb</item>
      <item>Tomo Šiprak</item>
      <item>Primorska banka d.d.</item>
      <item>Banka kovanica d.d.</item>
      <item>Tomo Šiprak</item>
    </izvorni_sadrzaj>
    <derivirana_varijabla naziv="DomainObject.Predmet.SudioniciListNaziv_1">
      <item>AUTO-TOMO j.d.o.o.</item>
      <item>FINA Regionalni centar Zagreb</item>
      <item>Tomo Šiprak</item>
      <item>Primorska banka d.d.</item>
      <item>Banka kovanica d.d.</item>
      <item>Tomo Šiprak</item>
    </derivirana_varijabla>
  </DomainObject.Predmet.SudioniciListNaziv>
  <DomainObject.Predmet.SudioniciListAdressOIB>
    <izvorni_sadrzaj>
      <item>AUTO-TOMO j.d.o.o., OIB 99884661216, Jurja Dobrile 16,10410 Velika Gorica</item>
      <item>FINA Regionalni centar Zagreb, OIB 85821130368, Trg svibanjskih žrtava 1995. 1,10000 Zagreb</item>
      <item>Tomo Šiprak, OIB 90651435979, Stara Drenčina 41,44000 Stara Drenčina</item>
      <item>Primorska banka d.d., Scarpina 7,51000 Rijeka</item>
      <item>Banka kovanica d.d., Petra Preradovića 29,42000 Varaždin</item>
      <item>Tomo Šiprak, OIB 90651435979, Stara Drenčina 41,44000 Stara Drenčina</item>
    </izvorni_sadrzaj>
    <derivirana_varijabla naziv="DomainObject.Predmet.SudioniciListAdressOIB_1">
      <item>AUTO-TOMO j.d.o.o., OIB 99884661216, Jurja Dobrile 16,10410 Velika Gorica</item>
      <item>FINA Regionalni centar Zagreb, OIB 85821130368, Trg svibanjskih žrtava 1995. 1,10000 Zagreb</item>
      <item>Tomo Šiprak, OIB 90651435979, Stara Drenčina 41,44000 Stara Drenčina</item>
      <item>Primorska banka d.d., Scarpina 7,51000 Rijeka</item>
      <item>Banka kovanica d.d., Petra Preradovića 29,42000 Varaždin</item>
      <item>Tomo Šiprak, OIB 90651435979, Stara Drenčina 41,44000 Stara Drenčina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99884661216</item>
      <item>, OIB 85821130368</item>
      <item>, OIB 90651435979</item>
      <item>, OIB null</item>
      <item>, OIB null</item>
      <item>, OIB 90651435979</item>
    </izvorni_sadrzaj>
    <derivirana_varijabla naziv="DomainObject.Predmet.SudioniciListNazivOIB_1">
      <item>, OIB 99884661216</item>
      <item>, OIB 85821130368</item>
      <item>, OIB 90651435979</item>
      <item>, OIB null</item>
      <item>, OIB null</item>
      <item>, OIB 90651435979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843</properties:Characters>
  <properties:Lines>36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2017-04-30T22:02:00Z</dcterms:created>
  <dc:creator>nmarkovic</dc:creator>
  <cp:lastModifiedBy>Katica Franjić</cp:lastModifiedBy>
  <cp:lastPrinted>2017-05-04T09:13:00Z</cp:lastPrinted>
  <dcterms:modified xmlns:xsi="http://www.w3.org/2001/XMLSchema-instance" xsi:type="dcterms:W3CDTF">2017-05-04T09:13:00Z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