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267f" w14:paraId="9a4267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4DA6" w:rsidP="000A4DA6" w:rsidR="000A4DA6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St-308/2017-2.</w:t>
      </w:r>
    </w:p>
    <w:p w:rsidRDefault="000A4DA6" w:rsidP="000A4DA6" w:rsidR="000A4DA6">
      <w:pPr>
        <w:jc w:val="center"/>
        <w:rPr>
          <w:rFonts w:cs="Arial" w:hAnsi="Arial" w:ascii="Arial"/>
          <w:b/>
          <w:noProof/>
        </w:rPr>
      </w:pPr>
    </w:p>
    <w:p w:rsidRDefault="000A4DA6" w:rsidP="000A4DA6" w:rsidR="000A4DA6">
      <w:pPr>
        <w:jc w:val="center"/>
        <w:rPr>
          <w:rFonts w:cs="Arial" w:hAnsi="Arial" w:ascii="Arial"/>
          <w:b/>
          <w:noProof/>
        </w:rPr>
      </w:pPr>
    </w:p>
    <w:p w:rsidRDefault="000A4DA6" w:rsidP="000A4DA6" w:rsidR="000A4DA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A4DA6" w:rsidP="000A4DA6" w:rsidR="000A4DA6">
      <w:pPr>
        <w:rPr>
          <w:rFonts w:cs="Arial" w:hAnsi="Arial" w:ascii="Arial"/>
          <w:b/>
          <w:noProof/>
        </w:rPr>
      </w:pPr>
    </w:p>
    <w:p w:rsidRDefault="000A4DA6" w:rsidP="000A4DA6" w:rsidR="000A4DA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A4DA6" w:rsidP="000A4DA6" w:rsidR="000A4DA6">
      <w:pPr>
        <w:outlineLvl w:val="0"/>
        <w:rPr>
          <w:rFonts w:cs="Arial" w:hAnsi="Arial" w:ascii="Arial"/>
          <w:noProof/>
        </w:rPr>
      </w:pPr>
    </w:p>
    <w:p w:rsidRDefault="000A4DA6" w:rsidP="000A4DA6" w:rsidR="000A4DA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VBR </w:t>
      </w:r>
      <w:proofErr w:type="spellStart"/>
      <w:r>
        <w:rPr>
          <w:rFonts w:cs="Arial" w:hAnsi="Arial" w:ascii="Arial"/>
        </w:rPr>
        <w:t>Media</w:t>
      </w:r>
      <w:proofErr w:type="spellEnd"/>
      <w:r>
        <w:rPr>
          <w:rFonts w:cs="Arial" w:hAnsi="Arial" w:ascii="Arial"/>
        </w:rPr>
        <w:t xml:space="preserve"> d.o.o. novinska agencija i marketing iz Čakovca, Bana Josipa Jelačića 22/C, MBS 070105023, OIB 11182601398, d</w:t>
      </w:r>
      <w:r>
        <w:rPr>
          <w:rFonts w:cs="Arial" w:hAnsi="Arial" w:ascii="Arial"/>
          <w:noProof/>
        </w:rPr>
        <w:t>ana 17. kolovoza 2017. godine</w:t>
      </w:r>
    </w:p>
    <w:p w:rsidRDefault="000A4DA6" w:rsidP="000A4DA6" w:rsidR="000A4DA6">
      <w:pPr>
        <w:ind w:firstLine="851"/>
        <w:jc w:val="both"/>
        <w:rPr>
          <w:rFonts w:cs="Arial" w:hAnsi="Arial" w:ascii="Arial"/>
          <w:noProof/>
        </w:rPr>
      </w:pPr>
    </w:p>
    <w:p w:rsidRDefault="000A4DA6" w:rsidP="000A4DA6" w:rsidR="000A4DA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A4DA6" w:rsidP="000A4DA6" w:rsidR="000A4DA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A4DA6" w:rsidP="000A4DA6" w:rsidR="000A4DA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VBR </w:t>
      </w:r>
      <w:proofErr w:type="spellStart"/>
      <w:r>
        <w:rPr>
          <w:rFonts w:cs="Arial" w:hAnsi="Arial" w:ascii="Arial"/>
        </w:rPr>
        <w:t>Media</w:t>
      </w:r>
      <w:proofErr w:type="spellEnd"/>
      <w:r>
        <w:rPr>
          <w:rFonts w:cs="Arial" w:hAnsi="Arial" w:ascii="Arial"/>
        </w:rPr>
        <w:t xml:space="preserve"> d.o.o. novinska agencija i marketing iz Čakovca, Bana Josipa Jelačića 22/C, MBS 070105023, OIB 11182601398. </w:t>
      </w:r>
    </w:p>
    <w:p w:rsidRDefault="000A4DA6" w:rsidP="000A4DA6" w:rsidR="000A4DA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0A4DA6" w:rsidP="000A4DA6" w:rsidR="000A4DA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A4DA6" w:rsidP="000A4DA6" w:rsidR="000A4DA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0A4DA6" w:rsidP="000A4DA6" w:rsidR="000A4DA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Vanja Haček iz Čakovca, Vatroslava Lisinskog 37.</w:t>
      </w:r>
    </w:p>
    <w:p w:rsidRDefault="000A4DA6" w:rsidP="000A4DA6" w:rsidR="000A4DA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A4DA6" w:rsidP="000A4DA6" w:rsidR="000A4DA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A4DA6" w:rsidP="000A4DA6" w:rsidR="000A4DA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0A4DA6" w:rsidP="000A4DA6" w:rsidR="000A4DA6">
      <w:pPr>
        <w:jc w:val="center"/>
        <w:outlineLvl w:val="0"/>
        <w:rPr>
          <w:rFonts w:cs="Arial" w:hAnsi="Arial" w:ascii="Arial"/>
          <w:noProof/>
        </w:rPr>
      </w:pPr>
    </w:p>
    <w:p w:rsidRDefault="000A4DA6" w:rsidP="000A4DA6" w:rsidR="000A4DA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376 dana, u ukupnom iznosu od 22.102,39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0A4DA6" w:rsidP="000A4DA6" w:rsidR="000A4DA6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0A4DA6" w:rsidP="000A4DA6" w:rsidR="000A4DA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</w:t>
      </w:r>
    </w:p>
    <w:p w:rsidRDefault="000A4DA6" w:rsidP="000A4DA6" w:rsidR="000A4DA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0A4DA6" w:rsidP="000A4DA6" w:rsidR="000A4DA6">
      <w:pPr>
        <w:jc w:val="both"/>
        <w:rPr>
          <w:rFonts w:cs="Arial" w:hAnsi="Arial" w:ascii="Arial"/>
          <w:noProof/>
        </w:rPr>
      </w:pPr>
    </w:p>
    <w:p w:rsidRDefault="000A4DA6" w:rsidP="000A4DA6" w:rsidR="000A4DA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0A4DA6" w:rsidP="000A4DA6" w:rsidR="000A4DA6">
      <w:pPr>
        <w:jc w:val="both"/>
        <w:rPr>
          <w:rFonts w:cs="Arial" w:hAnsi="Arial" w:ascii="Arial"/>
          <w:noProof/>
        </w:rPr>
      </w:pPr>
    </w:p>
    <w:p w:rsidRDefault="000A4DA6" w:rsidP="000A4DA6" w:rsidR="000A4DA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A4DA6" w:rsidP="000A4DA6" w:rsidR="000A4DA6" w:rsidRPr="000A4DA6">
      <w:pPr>
        <w:ind w:firstLine="4678"/>
        <w:jc w:val="both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A4DA6" w:rsidP="000A4DA6" w:rsidR="000A4DA6">
      <w:pPr>
        <w:jc w:val="both"/>
        <w:rPr>
          <w:rFonts w:cs="Arial" w:hAnsi="Arial" w:ascii="Arial"/>
          <w:noProof/>
        </w:rPr>
      </w:pPr>
    </w:p>
    <w:p w:rsidRDefault="000A4DA6" w:rsidP="000A4DA6" w:rsidR="000A4DA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0A4DA6" w:rsidP="000A4DA6" w:rsidR="000A4DA6">
      <w:pPr>
        <w:jc w:val="both"/>
        <w:rPr>
          <w:rFonts w:cs="Arial" w:hAnsi="Arial" w:ascii="Arial"/>
        </w:rPr>
      </w:pPr>
    </w:p>
    <w:p w:rsidRDefault="000A4DA6" w:rsidP="000A4DA6" w:rsidR="000A4DA6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0A4DA6" w:rsidP="000A4DA6" w:rsidR="000A4DA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A4DA6" w:rsidP="000A4DA6" w:rsidR="000A4DA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0A4DA6" w:rsidP="000A4DA6" w:rsidR="000A4DA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0A4DA6" w:rsidP="000A4DA6" w:rsidR="000A4DA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Varaždin e-oglasnom pločom        </w:t>
      </w:r>
    </w:p>
    <w:p w:rsidRDefault="000A4DA6" w:rsidP="000A4DA6" w:rsidR="000A4DA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A4DA6" w:rsidP="000A4DA6" w:rsidR="000A4DA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0A4DA6" w:rsidP="000A4DA6" w:rsidR="000A4DA6">
      <w:pPr>
        <w:rPr>
          <w:rFonts w:cs="Arial" w:hAnsi="Arial" w:ascii="Arial"/>
        </w:rPr>
      </w:pPr>
    </w:p>
    <w:p w:rsidRDefault="000A4DA6" w:rsidP="000A4DA6" w:rsidR="000A4DA6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DA6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51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St-308/2017-2</izvorni_sadrzaj>
    <derivirana_varijabla naziv="DomainObject.Oznaka_1">St-308/2017-2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VBR Media društvo s ograničenom odgovornošću novinska agencija i marketing</izvorni_sadrzaj>
    <derivirana_varijabla naziv="DomainObject.Predmet.ProtustrankaFormated_1">  VBR Media društvo s ograničenom odgovornošću novinska agencija i marketing</derivirana_varijabla>
  </DomainObject.Predmet.ProtustrankaFormated>
  <DomainObject.Predmet.ProtustrankaFormatedOIB>
    <izvorni_sadrzaj>  VBR Media društvo s ograničenom odgovornošću novinska agencija i marketing, OIB 11182601398</izvorni_sadrzaj>
    <derivirana_varijabla naziv="DomainObject.Predmet.ProtustrankaFormatedOIB_1">  VBR Media društvo s ograničenom odgovornošću novinska agencija i marketing, OIB 11182601398</derivirana_varijabla>
  </DomainObject.Predmet.ProtustrankaFormatedOIB>
  <DomainObject.Predmet.ProtustrankaFormatedWithAdress>
    <izvorni_sadrzaj> VBR Media društvo s ograničenom odgovornošću novinska agencija i marketing, Bana Josipa Jelačića 22/C, 40000 Čakovec</izvorni_sadrzaj>
    <derivirana_varijabla naziv="DomainObject.Predmet.ProtustrankaFormatedWithAdress_1"> VBR Media društvo s ograničenom odgovornošću novinska agencija i marketing, Bana Josipa Jelačića 22/C, 40000 Čakovec</derivirana_varijabla>
  </DomainObject.Predmet.ProtustrankaFormatedWithAdress>
  <DomainObject.Predmet.ProtustrankaFormatedWithAdressOIB>
    <izvorni_sadrzaj> VBR Media društvo s ograničenom odgovornošću novinska agencija i marketing, OIB 11182601398, Bana Josipa Jelačića 22/C, 40000 Čakovec</izvorni_sadrzaj>
    <derivirana_varijabla naziv="DomainObject.Predmet.ProtustrankaFormatedWithAdressOIB_1"> VBR Media društvo s ograničenom odgovornošću novinska agencija i marketing, OIB 11182601398, Bana Josipa Jelačića 22/C, 40000 Čakovec</derivirana_varijabla>
  </DomainObject.Predmet.ProtustrankaFormatedWithAdressOIB>
  <DomainObject.Predmet.ProtustrankaWithAdress>
    <izvorni_sadrzaj>VBR Media društvo s ograničenom odgovornošću novinska agencija i marketing Bana Josipa Jelačića 22/C, 40000 Čakovec</izvorni_sadrzaj>
    <derivirana_varijabla naziv="DomainObject.Predmet.ProtustrankaWithAdress_1">VBR Media društvo s ograničenom odgovornošću novinska agencija i marketing Bana Josipa Jelačića 22/C, 40000 Čakovec</derivirana_varijabla>
  </DomainObject.Predmet.ProtustrankaWithAdress>
  <DomainObject.Predmet.ProtustrankaWithAdressOIB>
    <izvorni_sadrzaj>VBR Media društvo s ograničenom odgovornošću novinska agencija i marketing, OIB 11182601398, Bana Josipa Jelačića 22/C, 40000 Čakovec</izvorni_sadrzaj>
    <derivirana_varijabla naziv="DomainObject.Predmet.ProtustrankaWithAdressOIB_1">VBR Media društvo s ograničenom odgovornošću novinska agencija i marketing, OIB 11182601398, Bana Josipa Jelačića 22/C, 40000 Čakovec</derivirana_varijabla>
  </DomainObject.Predmet.ProtustrankaWithAdressOIB>
  <DomainObject.Predmet.ProtustrankaNazivFormated>
    <izvorni_sadrzaj>VBR Media društvo s ograničenom odgovornošću novinska agencija i marketing</izvorni_sadrzaj>
    <derivirana_varijabla naziv="DomainObject.Predmet.ProtustrankaNazivFormated_1">VBR Media društvo s ograničenom odgovornošću novinska agencija i marketing</derivirana_varijabla>
  </DomainObject.Predmet.ProtustrankaNazivFormated>
  <DomainObject.Predmet.ProtustrankaNazivFormatedOIB>
    <izvorni_sadrzaj>VBR Media društvo s ograničenom odgovornošću novinska agencija i marketing, OIB 11182601398</izvorni_sadrzaj>
    <derivirana_varijabla naziv="DomainObject.Predmet.ProtustrankaNazivFormatedOIB_1">VBR Media društvo s ograničenom odgovornošću novinska agencija i marketing, OIB 11182601398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VBR Media društvo s ograničenom odgovornošću novinska agencija i marketing</item>
    </izvorni_sadrzaj>
    <derivirana_varijabla naziv="DomainObject.Predmet.ProtuStrankaListFormated_1">
      <item>VBR Media društvo s ograničenom odgovornošću novinska agencija i marketing</item>
    </derivirana_varijabla>
  </DomainObject.Predmet.ProtuStrankaListFormated>
  <DomainObject.Predmet.ProtuStrankaListFormatedOIB>
    <izvorni_sadrzaj>
      <item>VBR Media društvo s ograničenom odgovornošću novinska agencija i marketing, OIB 11182601398</item>
    </izvorni_sadrzaj>
    <derivirana_varijabla naziv="DomainObject.Predmet.ProtuStrankaListFormatedOIB_1">
      <item>VBR Media društvo s ograničenom odgovornošću novinska agencija i marketing, OIB 11182601398</item>
    </derivirana_varijabla>
  </DomainObject.Predmet.ProtuStrankaListFormatedOIB>
  <DomainObject.Predmet.ProtuStrankaListFormatedWithAdress>
    <izvorni_sadrzaj>
      <item>VBR Media društvo s ograničenom odgovornošću novinska agencija i marketing, Bana Josipa Jelačića 22/C, 40000 Čakovec</item>
    </izvorni_sadrzaj>
    <derivirana_varijabla naziv="DomainObject.Predmet.ProtuStrankaListFormatedWithAdress_1">
      <item>VBR Media društvo s ograničenom odgovornošću novinska agencija i marketing, Bana Josipa Jelačića 22/C, 40000 Čakovec</item>
    </derivirana_varijabla>
  </DomainObject.Predmet.ProtuStrankaListFormatedWithAdress>
  <DomainObject.Predmet.ProtuStrankaListFormatedWithAdressOIB>
    <izvorni_sadrzaj>
      <item>VBR Media društvo s ograničenom odgovornošću novinska agencija i marketing, OIB 11182601398, Bana Josipa Jelačića 22/C, 40000 Čakovec</item>
    </izvorni_sadrzaj>
    <derivirana_varijabla naziv="DomainObject.Predmet.ProtuStrankaListFormatedWithAdressOIB_1">
      <item>VBR Media društvo s ograničenom odgovornošću novinska agencija i marketing, OIB 11182601398, Bana Josipa Jelačića 22/C, 40000 Čakovec</item>
    </derivirana_varijabla>
  </DomainObject.Predmet.ProtuStrankaListFormatedWithAdressOIB>
  <DomainObject.Predmet.ProtuStrankaListNazivFormated>
    <izvorni_sadrzaj>
      <item>VBR Media društvo s ograničenom odgovornošću novinska agencija i marketing</item>
    </izvorni_sadrzaj>
    <derivirana_varijabla naziv="DomainObject.Predmet.ProtuStrankaListNazivFormated_1">
      <item>VBR Media društvo s ograničenom odgovornošću novinska agencija i marketing</item>
    </derivirana_varijabla>
  </DomainObject.Predmet.ProtuStrankaListNazivFormated>
  <DomainObject.Predmet.ProtuStrankaListNazivFormatedOIB>
    <izvorni_sadrzaj>
      <item>VBR Media društvo s ograničenom odgovornošću novinska agencija i marketing, OIB 11182601398</item>
    </izvorni_sadrzaj>
    <derivirana_varijabla naziv="DomainObject.Predmet.ProtuStrankaListNazivFormatedOIB_1">
      <item>VBR Media društvo s ograničenom odgovornošću novinska agencija i marketing, OIB 11182601398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St-308/2017-2</izvorni_sadrzaj>
    <derivirana_varijabla naziv="DomainObject.PoslovniBrojDokumenta_1">St-308/2017-2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VBR Media društvo s ograničenom odgovornošću novinska agencija i marketing</izvorni_sadrzaj>
    <derivirana_varijabla naziv="DomainObject.Predmet.ProtustrankaIDrugi_1">VBR Media društvo s ograničenom odgovornošću novinska agencija i marketing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VBR Media društvo s ograničenom odgovornošću novinska agencija i marketing, OIB 11182601398, Bana Josipa Jelačića 22/C, 40000 Čakovec</izvorni_sadrzaj>
    <derivirana_varijabla naziv="DomainObject.Predmet.ProtustrankaIDrugiAdressOIB_1">VBR Media društvo s ograničenom odgovornošću novinska agencija i marketing, OIB 11182601398, Bana Josipa Jelačića 22/C,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VBR Media društvo s ograničenom odgovornošću novinska agencija i marketing</item>
      <item>Financijska agencija, RC ZAGREB, Podružnica VARAŽDIN</item>
      <item>Sudski registar</item>
    </izvorni_sadrzaj>
    <derivirana_varijabla naziv="DomainObject.Predmet.SudioniciListNaziv_1">
      <item>VBR Media društvo s ograničenom odgovornošću novinska agencija i marketing</item>
      <item>Financijska agencija, RC ZAGREB, Podružnica VARAŽDIN</item>
      <item>Sudski registar</item>
    </derivirana_varijabla>
  </DomainObject.Predmet.SudioniciListNaziv>
  <DomainObject.Predmet.SudioniciListAdressOIB>
    <izvorni_sadrzaj>
      <item>VBR Media društvo s ograničenom odgovornošću novinska agencija i marketing, OIB 11182601398, Bana Josipa Jelačića 22/C,40000 Čakovec</item>
      <item>Financijska agencija, RC ZAGREB, Podružnica VARAŽDIN, OIB 85821130368, A. Cesarca 2,42000 Varaždin</item>
      <item>Sudski registar</item>
    </izvorni_sadrzaj>
    <derivirana_varijabla naziv="DomainObject.Predmet.SudioniciListAdressOIB_1">
      <item>VBR Media društvo s ograničenom odgovornošću novinska agencija i marketing, OIB 11182601398, Bana Josipa Jelačića 22/C,40000 Čakovec</item>
      <item>Financijska agencija, RC ZAGREB, Podružnica VARAŽDIN,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82EA6-A7DB-460E-A3BD-C4109B372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2791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