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3499" w14:paraId="7ce349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BD2BDD">
        <w:t>790/16-3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D2BDD">
        <w:t xml:space="preserve"> MONTAŽNE HALE d.o.o., OIB: 73997443387, Čakovec, Tina Ujevića 45</w:t>
      </w:r>
      <w:r w:rsidR="00665A9B">
        <w:t xml:space="preserve">, </w:t>
      </w:r>
      <w:r w:rsidR="00637444">
        <w:t xml:space="preserve">dana </w:t>
      </w:r>
      <w:r w:rsidR="00BD2BDD">
        <w:t>15. lipnja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D2BDD">
        <w:t xml:space="preserve"> MONTAŽNE HALE d.o.o., OIB: 73997443387, Čakovec, Tina Ujevića 45</w:t>
      </w:r>
      <w:r w:rsidR="00740000">
        <w:t xml:space="preserve">, </w:t>
      </w:r>
      <w:r w:rsidR="00CB6C18">
        <w:t xml:space="preserve">iznosi </w:t>
      </w:r>
      <w:r w:rsidR="00BD2BDD">
        <w:t>122.457,09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BD2BDD">
        <w:t xml:space="preserve"> Igor Biber iz Čakovca, Tina Ujevića 45, OIB: 40805778135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2BDD">
        <w:t>15. lipnja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1CD" w:rsidR="00E041CD">
      <w:r>
        <w:separator/>
      </w:r>
    </w:p>
  </w:endnote>
  <w:endnote w:id="0" w:type="continuationSeparator">
    <w:p w:rsidRDefault="00E041CD" w:rsidR="00E04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1CD" w:rsidR="00E041CD">
      <w:r>
        <w:separator/>
      </w:r>
    </w:p>
  </w:footnote>
  <w:footnote w:id="0" w:type="continuationSeparator">
    <w:p w:rsidRDefault="00E041CD" w:rsidR="00E04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06B4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D2BDD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041CD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MONTAŽNE HALE društvo s ograničenom odgovornošću za proizvodnju metalnih konstrukcija</izvorni_sadrzaj>
    <derivirana_varijabla naziv="DomainObject.Predmet.ProtustrankaFormated_1">  MONTAŽNE HALE društvo s ograničenom odgovornošću za proizvodnju metalnih konstrukcija</derivirana_varijabla>
  </DomainObject.Predmet.ProtustrankaFormated>
  <DomainObject.Predmet.ProtustrankaFormatedOIB>
    <izvorni_sadrzaj>  MONTAŽNE HALE društvo s ograničenom odgovornošću za proizvodnju metalnih konstrukcija, OIB 73997443387</izvorni_sadrzaj>
    <derivirana_varijabla naziv="DomainObject.Predmet.ProtustrankaFormatedOIB_1">  MONTAŽNE HALE društvo s ograničenom odgovornošću za proizvodnju metalnih konstrukcija, OIB 73997443387</derivirana_varijabla>
  </DomainObject.Predmet.ProtustrankaFormatedOIB>
  <DomainObject.Predmet.ProtustrankaFormatedWithAdress>
    <izvorni_sadrzaj> MONTAŽNE HALE društvo s ograničenom odgovornošću za proizvodnju metalnih konstrukcija, Tina Ujevića 45, 40000 Čakovec</izvorni_sadrzaj>
    <derivirana_varijabla naziv="DomainObject.Predmet.ProtustrankaFormatedWithAdress_1"> MONTAŽNE HALE društvo s ograničenom odgovornošću za proizvodnju metalnih konstrukcija, Tina Ujevića 45, 40000 Čakovec</derivirana_varijabla>
  </DomainObject.Predmet.ProtustrankaFormatedWithAdress>
  <DomainObject.Predmet.ProtustrankaFormatedWithAdressOIB>
    <izvorni_sadrzaj> MONTAŽNE HALE društvo s ograničenom odgovornošću za proizvodnju metalnih konstrukcija, OIB 73997443387, Tina Ujevića 45, 40000 Čakovec</izvorni_sadrzaj>
    <derivirana_varijabla naziv="DomainObject.Predmet.ProtustrankaFormatedWithAdressOIB_1"> MONTAŽNE HALE društvo s ograničenom odgovornošću za proizvodnju metalnih konstrukcija, OIB 73997443387, Tina Ujevića 45, 40000 Čakovec</derivirana_varijabla>
  </DomainObject.Predmet.ProtustrankaFormatedWithAdressOIB>
  <DomainObject.Predmet.ProtustrankaWithAdress>
    <izvorni_sadrzaj>MONTAŽNE HALE društvo s ograničenom odgovornošću za proizvodnju metalnih konstrukcija Tina Ujevića 45, 40000 Čakovec</izvorni_sadrzaj>
    <derivirana_varijabla naziv="DomainObject.Predmet.ProtustrankaWithAdress_1">MONTAŽNE HALE društvo s ograničenom odgovornošću za proizvodnju metalnih konstrukcija Tina Ujevića 45, 40000 Čakovec</derivirana_varijabla>
  </DomainObject.Predmet.ProtustrankaWithAdress>
  <DomainObject.Predmet.ProtustrankaWithAdressOIB>
    <izvorni_sadrzaj>MONTAŽNE HALE društvo s ograničenom odgovornošću za proizvodnju metalnih konstrukcija, OIB 73997443387, Tina Ujevića 45, 40000 Čakovec</izvorni_sadrzaj>
    <derivirana_varijabla naziv="DomainObject.Predmet.ProtustrankaWithAdressOIB_1">MONTAŽNE HALE društvo s ograničenom odgovornošću za proizvodnju metalnih konstrukcija, OIB 73997443387, Tina Ujevića 45, 40000 Čakovec</derivirana_varijabla>
  </DomainObject.Predmet.ProtustrankaWithAdressOIB>
  <DomainObject.Predmet.ProtustrankaNazivFormated>
    <izvorni_sadrzaj>MONTAŽNE HALE društvo s ograničenom odgovornošću za proizvodnju metalnih konstrukcija</izvorni_sadrzaj>
    <derivirana_varijabla naziv="DomainObject.Predmet.ProtustrankaNazivFormated_1">MONTAŽNE HALE društvo s ograničenom odgovornošću za proizvodnju metalnih konstrukcija</derivirana_varijabla>
  </DomainObject.Predmet.ProtustrankaNazivFormated>
  <DomainObject.Predmet.ProtustrankaNazivFormatedOIB>
    <izvorni_sadrzaj>MONTAŽNE HALE društvo s ograničenom odgovornošću za proizvodnju metalnih konstrukcija, OIB 73997443387</izvorni_sadrzaj>
    <derivirana_varijabla naziv="DomainObject.Predmet.ProtustrankaNazivFormatedOIB_1">MONTAŽNE HALE društvo s ograničenom odgovornošću za proizvodnju metalnih konstrukcija, OIB 73997443387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122457.09</izvorni_sadrzaj>
    <derivirana_varijabla naziv="DomainObject.Predmet.TrenutnaVrijednost_1">122457.09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MONTAŽNE HALE društvo s ograničenom odgovornošću za proizvodnju metalnih konstrukcija</item>
    </izvorni_sadrzaj>
    <derivirana_varijabla naziv="DomainObject.Predmet.ProtuStrankaListFormated_1">
      <item>MONTAŽNE HALE društvo s ograničenom odgovornošću za proizvodnju metalnih konstrukcija</item>
    </derivirana_varijabla>
  </DomainObject.Predmet.ProtuStrankaListFormated>
  <DomainObject.Predmet.ProtuStrankaListFormatedOIB>
    <izvorni_sadrzaj>
      <item>MONTAŽNE HALE društvo s ograničenom odgovornošću za proizvodnju metalnih konstrukcija, OIB 73997443387</item>
    </izvorni_sadrzaj>
    <derivirana_varijabla naziv="DomainObject.Predmet.ProtuStrankaListFormatedOIB_1">
      <item>MONTAŽNE HALE društvo s ograničenom odgovornošću za proizvodnju metalnih konstrukcija, OIB 73997443387</item>
    </derivirana_varijabla>
  </DomainObject.Predmet.ProtuStrankaListFormatedOIB>
  <DomainObject.Predmet.ProtuStrankaListFormatedWithAdress>
    <izvorni_sadrzaj>
      <item>MONTAŽNE HALE društvo s ograničenom odgovornošću za proizvodnju metalnih konstrukcija, Tina Ujevića 45, 40000 Čakovec</item>
    </izvorni_sadrzaj>
    <derivirana_varijabla naziv="DomainObject.Predmet.ProtuStrankaListFormatedWithAdress_1">
      <item>MONTAŽNE HALE društvo s ograničenom odgovornošću za proizvodnju metalnih konstrukcija, Tina Ujevića 45, 40000 Čakovec</item>
    </derivirana_varijabla>
  </DomainObject.Predmet.ProtuStrankaListFormatedWithAdress>
  <DomainObject.Predmet.ProtuStrankaListFormatedWithAdressOIB>
    <izvorni_sadrzaj>
      <item>MONTAŽNE HALE društvo s ograničenom odgovornošću za proizvodnju metalnih konstrukcija, OIB 73997443387, Tina Ujevića 45, 40000 Čakovec</item>
    </izvorni_sadrzaj>
    <derivirana_varijabla naziv="DomainObject.Predmet.ProtuStrankaListFormatedWithAdressOIB_1">
      <item>MONTAŽNE HALE društvo s ograničenom odgovornošću za proizvodnju metalnih konstrukcija, OIB 73997443387, Tina Ujevića 45, 40000 Čakovec</item>
    </derivirana_varijabla>
  </DomainObject.Predmet.ProtuStrankaListFormatedWithAdressOIB>
  <DomainObject.Predmet.ProtuStrankaListNazivFormated>
    <izvorni_sadrzaj>
      <item>MONTAŽNE HALE društvo s ograničenom odgovornošću za proizvodnju metalnih konstrukcija</item>
    </izvorni_sadrzaj>
    <derivirana_varijabla naziv="DomainObject.Predmet.ProtuStrankaListNazivFormated_1">
      <item>MONTAŽNE HALE društvo s ograničenom odgovornošću za proizvodnju metalnih konstrukcija</item>
    </derivirana_varijabla>
  </DomainObject.Predmet.ProtuStrankaListNazivFormated>
  <DomainObject.Predmet.ProtuStrankaListNazivFormatedOIB>
    <izvorni_sadrzaj>
      <item>MONTAŽNE HALE društvo s ograničenom odgovornošću za proizvodnju metalnih konstrukcija, OIB 73997443387</item>
    </izvorni_sadrzaj>
    <derivirana_varijabla naziv="DomainObject.Predmet.ProtuStrankaListNazivFormatedOIB_1">
      <item>MONTAŽNE HALE društvo s ograničenom odgovornošću za proizvodnju metalnih konstrukcija, OIB 73997443387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MONTAŽNE HALE društvo s ograničenom odgovornošću za proizvodnju metalnih konstrukcija</izvorni_sadrzaj>
    <derivirana_varijabla naziv="DomainObject.Predmet.ProtustrankaIDrugi_1">MONTAŽNE HALE društvo s ograničenom odgovornošću za proizvodnju metalnih konstrukcija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MONTAŽNE HALE društvo s ograničenom odgovornošću za proizvodnju metalnih konstrukcija, OIB 73997443387, Tina Ujevića 45, 40000 Čakovec</izvorni_sadrzaj>
    <derivirana_varijabla naziv="DomainObject.Predmet.ProtustrankaIDrugiAdressOIB_1">MONTAŽNE HALE društvo s ograničenom odgovornošću za proizvodnju metalnih konstrukcija, OIB 73997443387, Tina Ujevića 45,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MONTAŽNE HALE društvo s ograničenom odgovornošću za proizvodnju metalnih konstrukcija</item>
      <item>sudski registar</item>
    </izvorni_sadrzaj>
    <derivirana_varijabla naziv="DomainObject.Predmet.SudioniciListNaziv_1">
      <item>Financijska agencija</item>
      <item>MONTAŽNE HALE društvo s ograničenom odgovornošću za proizvodnju metalnih konstrukcija</item>
      <item>sudski registar</item>
    </derivirana_varijabla>
  </DomainObject.Predmet.SudioniciListNaziv>
  <DomainObject.Predmet.SudioniciListAdressOIB>
    <izvorni_sadrzaj>
      <item>Financijska agencija, OIB 85821130368</item>
      <item>MONTAŽNE HALE društvo s ograničenom odgovornošću za proizvodnju metalnih konstrukcija, OIB 73997443387, Tina Ujevića 45,40000 Čakovec</item>
      <item>sudski registar</item>
    </izvorni_sadrzaj>
    <derivirana_varijabla naziv="DomainObject.Predmet.SudioniciListAdressOIB_1">
      <item>Financijska agencija, OIB 85821130368</item>
      <item>MONTAŽNE HALE društvo s ograničenom odgovornošću za proizvodnju metalnih konstrukcija, OIB 73997443387, Tina Ujevića 45,40000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73997443387</item>
      <item>, OIB null</item>
    </izvorni_sadrzaj>
    <derivirana_varijabla naziv="DomainObject.Predmet.SudioniciListNazivOIB_1">
      <item>, OIB 85821130368</item>
      <item>, OIB 73997443387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7CC75-2C0E-4A95-90E3-07877C9E5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1855</properties:Characters>
  <properties:Lines>46</properties:Lines>
  <properties:Paragraphs>14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2016-06-15T10:13:00Z</cp:lastPrinted>
  <dcterms:modified xmlns:xsi="http://www.w3.org/2001/XMLSchema-instance" xsi:type="dcterms:W3CDTF">2016-06-15T10:15:00Z</dcterms:modified>
  <cp:revision>109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