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a12e1" w14:paraId="b4a12e1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D17212">
        <w:t>102</w:t>
      </w:r>
      <w:r w:rsidR="00781E65">
        <w:t>0</w:t>
      </w:r>
      <w:r w:rsidR="001A2481" w:rsidRPr="000351DA">
        <w:t>/1</w:t>
      </w:r>
      <w:r w:rsidR="00D17212">
        <w:t>5</w:t>
      </w:r>
      <w:r w:rsidR="0024291D">
        <w:t>-</w:t>
      </w:r>
      <w:r w:rsidR="00D17212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3D624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781E65">
        <w:t>KARAVAN d.o.o., Pakoštane, Kardinala Alojzija Stepinca 68, , OIB: 87356537980</w:t>
      </w:r>
    </w:p>
    <w:p w:rsidRDefault="00FC495A" w:rsidP="00AC26FF" w:rsidR="00FC495A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781E65">
        <w:t>KARAVAN d.o.o., Pakoštane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B07CE7">
        <w:t>13. veljače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2D6020" w:rsidP="00A20440" w:rsidR="002D6020">
      <w:pPr>
        <w:jc w:val="right"/>
      </w:pPr>
      <w:r>
        <w:t xml:space="preserve">                                                 Sutkinja</w:t>
      </w:r>
    </w:p>
    <w:p w:rsidRDefault="002D6020" w:rsidP="00A20440" w:rsidR="002D602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B07CE7" w:rsidP="00B07CE7" w:rsidR="00B07CE7">
      <w:pPr>
        <w:rPr>
          <w:b/>
        </w:rPr>
      </w:pPr>
    </w:p>
    <w:p w:rsidRDefault="00B07CE7" w:rsidP="00B07CE7" w:rsidR="00B07CE7"/>
    <w:p w:rsidRDefault="00B07CE7" w:rsidP="00B07CE7" w:rsidR="00B07CE7">
      <w:r>
        <w:t>DNA:</w:t>
      </w:r>
    </w:p>
    <w:p w:rsidRDefault="00B07CE7" w:rsidP="00B07CE7" w:rsidR="00B07CE7">
      <w:pPr>
        <w:pStyle w:val="Odlomakpopisa"/>
        <w:numPr>
          <w:ilvl w:val="0"/>
          <w:numId w:val="1"/>
        </w:numPr>
      </w:pPr>
      <w:r>
        <w:t xml:space="preserve">FINA – putem e-oglasne ploče suda        </w:t>
      </w:r>
    </w:p>
    <w:p w:rsidRDefault="00B07CE7" w:rsidP="00B07CE7" w:rsidR="00B07CE7">
      <w:pPr>
        <w:rPr>
          <w:b/>
        </w:rPr>
      </w:pPr>
      <w:r>
        <w:rPr>
          <w:b/>
        </w:rPr>
        <w:t xml:space="preserve">        </w:t>
      </w:r>
    </w:p>
    <w:p w:rsidRDefault="00AB7880" w:rsidP="00B07CE7" w:rsidR="00974B89" w:rsidRPr="009F4EA6">
      <w:pPr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5F162C"/>
    <w:multiLevelType w:val="hybridMultilevel"/>
    <w:tmpl w:val="6BB0B664"/>
    <w:lvl w:tplc="1262795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0756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2D6020"/>
    <w:rsid w:val="00307E37"/>
    <w:rsid w:val="00316E90"/>
    <w:rsid w:val="0033573C"/>
    <w:rsid w:val="0035386F"/>
    <w:rsid w:val="00381CA3"/>
    <w:rsid w:val="00395AF4"/>
    <w:rsid w:val="003A0F93"/>
    <w:rsid w:val="003A7BFD"/>
    <w:rsid w:val="003B143F"/>
    <w:rsid w:val="003D3EA6"/>
    <w:rsid w:val="003D6240"/>
    <w:rsid w:val="003D7E4F"/>
    <w:rsid w:val="00426FE6"/>
    <w:rsid w:val="0046245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6E411C"/>
    <w:rsid w:val="00714519"/>
    <w:rsid w:val="007378D6"/>
    <w:rsid w:val="00745B5C"/>
    <w:rsid w:val="007505B7"/>
    <w:rsid w:val="00756F19"/>
    <w:rsid w:val="00777A71"/>
    <w:rsid w:val="00781E65"/>
    <w:rsid w:val="007C25B7"/>
    <w:rsid w:val="007C7DCF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F1162"/>
    <w:rsid w:val="00922405"/>
    <w:rsid w:val="00943A9F"/>
    <w:rsid w:val="00972609"/>
    <w:rsid w:val="00972DB2"/>
    <w:rsid w:val="00974B89"/>
    <w:rsid w:val="00981574"/>
    <w:rsid w:val="009A5115"/>
    <w:rsid w:val="009C781D"/>
    <w:rsid w:val="009E1A16"/>
    <w:rsid w:val="009E26BB"/>
    <w:rsid w:val="009E5D0F"/>
    <w:rsid w:val="009F4EA6"/>
    <w:rsid w:val="00A066D0"/>
    <w:rsid w:val="00A071B8"/>
    <w:rsid w:val="00A20440"/>
    <w:rsid w:val="00A2201A"/>
    <w:rsid w:val="00A241EB"/>
    <w:rsid w:val="00A655C4"/>
    <w:rsid w:val="00AB7880"/>
    <w:rsid w:val="00AC26FF"/>
    <w:rsid w:val="00AF1854"/>
    <w:rsid w:val="00B07CE7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2D4C"/>
    <w:rsid w:val="00BE7525"/>
    <w:rsid w:val="00BF1427"/>
    <w:rsid w:val="00BF3DDD"/>
    <w:rsid w:val="00C44B8E"/>
    <w:rsid w:val="00CC46BF"/>
    <w:rsid w:val="00CF2892"/>
    <w:rsid w:val="00CF76EE"/>
    <w:rsid w:val="00D17212"/>
    <w:rsid w:val="00D2782E"/>
    <w:rsid w:val="00D3344E"/>
    <w:rsid w:val="00D37ABA"/>
    <w:rsid w:val="00D46FD8"/>
    <w:rsid w:val="00D86FF3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75E5C"/>
    <w:rsid w:val="00F818D8"/>
    <w:rsid w:val="00FA652A"/>
    <w:rsid w:val="00FC0857"/>
    <w:rsid w:val="00FC495A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7C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0F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F9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F93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F93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F93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7C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0F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F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F93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F93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F93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7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St-1020/2015</izvorni_sadrzaj>
    <derivirana_varijabla naziv="DomainObject.Predmet.OznakaBroj_1">St-1020/2015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KARAVAN društvo s ograničenom odgovornošću i putnička agencija</izvorni_sadrzaj>
    <derivirana_varijabla naziv="DomainObject.Predmet.ProtustrankaFormated_1">  KARAVAN društvo s ograničenom odgovornošću i putnička agencija</derivirana_varijabla>
  </DomainObject.Predmet.ProtustrankaFormated>
  <DomainObject.Predmet.ProtustrankaFormatedOIB>
    <izvorni_sadrzaj>  KARAVAN društvo s ograničenom odgovornošću i putnička agencija, OIB 87356537980</izvorni_sadrzaj>
    <derivirana_varijabla naziv="DomainObject.Predmet.ProtustrankaFormatedOIB_1">  KARAVAN društvo s ograničenom odgovornošću i putnička agencija, OIB 87356537980</derivirana_varijabla>
  </DomainObject.Predmet.ProtustrankaFormatedOIB>
  <DomainObject.Predmet.ProtustrankaFormatedWithAdress>
    <izvorni_sadrzaj> KARAVAN društvo s ograničenom odgovornošću i putnička agencija, Kardinala Alojzija Stepinca 68, 23210 Pakoštane</izvorni_sadrzaj>
    <derivirana_varijabla naziv="DomainObject.Predmet.ProtustrankaFormatedWithAdress_1"> KARAVAN društvo s ograničenom odgovornošću i putnička agencija, Kardinala Alojzija Stepinca 68, 23210 Pakoštane</derivirana_varijabla>
  </DomainObject.Predmet.ProtustrankaFormatedWithAdress>
  <DomainObject.Predmet.ProtustrankaFormatedWithAdressOIB>
    <izvorni_sadrzaj> KARAVAN društvo s ograničenom odgovornošću i putnička agencija, OIB 87356537980, Kardinala Alojzija Stepinca 68, 23210 Pakoštane</izvorni_sadrzaj>
    <derivirana_varijabla naziv="DomainObject.Predmet.ProtustrankaFormatedWithAdressOIB_1"> KARAVAN društvo s ograničenom odgovornošću i putnička agencija, OIB 87356537980, Kardinala Alojzija Stepinca 68, 23210 Pakoštane</derivirana_varijabla>
  </DomainObject.Predmet.ProtustrankaFormatedWithAdressOIB>
  <DomainObject.Predmet.ProtustrankaWithAdress>
    <izvorni_sadrzaj>KARAVAN društvo s ograničenom odgovornošću i putnička agencija Kardinala Alojzija Stepinca 68, 23210 Pakoštane</izvorni_sadrzaj>
    <derivirana_varijabla naziv="DomainObject.Predmet.ProtustrankaWithAdress_1">KARAVAN društvo s ograničenom odgovornošću i putnička agencija Kardinala Alojzija Stepinca 68, 23210 Pakoštane</derivirana_varijabla>
  </DomainObject.Predmet.ProtustrankaWithAdress>
  <DomainObject.Predmet.ProtustrankaWithAdressOIB>
    <izvorni_sadrzaj>KARAVAN društvo s ograničenom odgovornošću i putnička agencija, OIB 87356537980, Kardinala Alojzija Stepinca 68, 23210 Pakoštane</izvorni_sadrzaj>
    <derivirana_varijabla naziv="DomainObject.Predmet.ProtustrankaWithAdressOIB_1">KARAVAN društvo s ograničenom odgovornošću i putnička agencija, OIB 87356537980, Kardinala Alojzija Stepinca 68, 23210 Pakoštane</derivirana_varijabla>
  </DomainObject.Predmet.ProtustrankaWithAdressOIB>
  <DomainObject.Predmet.ProtustrankaNazivFormated>
    <izvorni_sadrzaj>KARAVAN društvo s ograničenom odgovornošću i putnička agencija</izvorni_sadrzaj>
    <derivirana_varijabla naziv="DomainObject.Predmet.ProtustrankaNazivFormated_1">KARAVAN društvo s ograničenom odgovornošću i putnička agencija</derivirana_varijabla>
  </DomainObject.Predmet.ProtustrankaNazivFormated>
  <DomainObject.Predmet.ProtustrankaNazivFormatedOIB>
    <izvorni_sadrzaj>KARAVAN društvo s ograničenom odgovornošću i putnička agencija, OIB 87356537980</izvorni_sadrzaj>
    <derivirana_varijabla naziv="DomainObject.Predmet.ProtustrankaNazivFormatedOIB_1">KARAVAN društvo s ograničenom odgovornošću i putnička agencija, OIB 87356537980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8678.75</izvorni_sadrzaj>
    <derivirana_varijabla naziv="DomainObject.Predmet.TrenutnaVrijednost_1">8678.75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KARAVAN društvo s ograničenom odgovornošću i putnička agencija</item>
    </izvorni_sadrzaj>
    <derivirana_varijabla naziv="DomainObject.Predmet.ProtuStrankaListFormated_1">
      <item>KARAVAN društvo s ograničenom odgovornošću i putnička agencija</item>
    </derivirana_varijabla>
  </DomainObject.Predmet.ProtuStrankaListFormated>
  <DomainObject.Predmet.ProtuStrankaListFormatedOIB>
    <izvorni_sadrzaj>
      <item>KARAVAN društvo s ograničenom odgovornošću i putnička agencija, OIB 87356537980</item>
    </izvorni_sadrzaj>
    <derivirana_varijabla naziv="DomainObject.Predmet.ProtuStrankaListFormatedOIB_1">
      <item>KARAVAN društvo s ograničenom odgovornošću i putnička agencija, OIB 87356537980</item>
    </derivirana_varijabla>
  </DomainObject.Predmet.ProtuStrankaListFormatedOIB>
  <DomainObject.Predmet.ProtuStrankaListFormatedWithAdress>
    <izvorni_sadrzaj>
      <item>KARAVAN društvo s ograničenom odgovornošću i putnička agencija, Kardinala Alojzija Stepinca 68, 23210 Pakoštane</item>
    </izvorni_sadrzaj>
    <derivirana_varijabla naziv="DomainObject.Predmet.ProtuStrankaListFormatedWithAdress_1">
      <item>KARAVAN društvo s ograničenom odgovornošću i putnička agencija, Kardinala Alojzija Stepinca 68, 23210 Pakoštane</item>
    </derivirana_varijabla>
  </DomainObject.Predmet.ProtuStrankaListFormatedWithAdress>
  <DomainObject.Predmet.ProtuStrankaListFormatedWithAdressOIB>
    <izvorni_sadrzaj>
      <item>KARAVAN društvo s ograničenom odgovornošću i putnička agencija, OIB 87356537980, Kardinala Alojzija Stepinca 68, 23210 Pakoštane</item>
    </izvorni_sadrzaj>
    <derivirana_varijabla naziv="DomainObject.Predmet.ProtuStrankaListFormatedWithAdressOIB_1">
      <item>KARAVAN društvo s ograničenom odgovornošću i putnička agencija, OIB 87356537980, Kardinala Alojzija Stepinca 68, 23210 Pakoštane</item>
    </derivirana_varijabla>
  </DomainObject.Predmet.ProtuStrankaListFormatedWithAdressOIB>
  <DomainObject.Predmet.ProtuStrankaListNazivFormated>
    <izvorni_sadrzaj>
      <item>KARAVAN društvo s ograničenom odgovornošću i putnička agencija</item>
    </izvorni_sadrzaj>
    <derivirana_varijabla naziv="DomainObject.Predmet.ProtuStrankaListNazivFormated_1">
      <item>KARAVAN društvo s ograničenom odgovornošću i putnička agencija</item>
    </derivirana_varijabla>
  </DomainObject.Predmet.ProtuStrankaListNazivFormated>
  <DomainObject.Predmet.ProtuStrankaListNazivFormatedOIB>
    <izvorni_sadrzaj>
      <item>KARAVAN društvo s ograničenom odgovornošću i putnička agencija, OIB 87356537980</item>
    </izvorni_sadrzaj>
    <derivirana_varijabla naziv="DomainObject.Predmet.ProtuStrankaListNazivFormatedOIB_1">
      <item>KARAVAN društvo s ograničenom odgovornošću i putnička agencija, OIB 87356537980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KARAVAN društvo s ograničenom odgovornošću i putnička agencija</izvorni_sadrzaj>
    <derivirana_varijabla naziv="DomainObject.Predmet.ProtustrankaIDrugi_1">KARAVAN društvo s ograničenom odgovornošću i putnička agencija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KARAVAN društvo s ograničenom odgovornošću i putnička agencija, OIB 87356537980, Kardinala Alojzija Stepinca 68, 23210 Pakoštane</izvorni_sadrzaj>
    <derivirana_varijabla naziv="DomainObject.Predmet.ProtustrankaIDrugiAdressOIB_1">KARAVAN društvo s ograničenom odgovornošću i putnička agencija, OIB 87356537980, Kardinala Alojzija Stepinca 68,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KARAVAN društvo s ograničenom odgovornošću i putnička agencija</item>
    </izvorni_sadrzaj>
    <derivirana_varijabla naziv="DomainObject.Predmet.SudioniciListNaziv_1">
      <item>Financijska agencija</item>
      <item>KARAVAN društvo s ograničenom odgovornošću i putnička agencija</item>
    </derivirana_varijabla>
  </DomainObject.Predmet.SudioniciListNaziv>
  <DomainObject.Predmet.SudioniciListAdressOIB>
    <izvorni_sadrzaj>
      <item>Financijska agencija, OIB 85821130368, Ivana Danila 4,23000 Zadar</item>
      <item>KARAVAN društvo s ograničenom odgovornošću i putnička agencija, OIB 87356537980, Kardinala Alojzija Stepinca 68,23210 Pakoštane</item>
    </izvorni_sadrzaj>
    <derivirana_varijabla naziv="DomainObject.Predmet.SudioniciListAdressOIB_1">
      <item>Financijska agencija, OIB 85821130368, Ivana Danila 4,23000 Zadar</item>
      <item>KARAVAN društvo s ograničenom odgovornošću i putnička agencija, OIB 87356537980, Kardinala Alojzija Stepinca 68,23210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87356537980</item>
    </izvorni_sadrzaj>
    <derivirana_varijabla naziv="DomainObject.Predmet.SudioniciListNazivOIB_1">
      <item>, OIB 85821130368</item>
      <item>, OIB 87356537980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78</properties:Words>
  <properties:Characters>442</properties:Characters>
  <properties:Lines>36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2016-10-24T08:02:00Z</dcterms:created>
  <dc:creator>Administrator</dc:creator>
  <cp:lastModifiedBy>Martina Kalmeta</cp:lastModifiedBy>
  <cp:lastPrinted>2016-09-27T09:50:00Z</cp:lastPrinted>
  <dcterms:modified xmlns:xsi="http://www.w3.org/2001/XMLSchema-instance" xsi:type="dcterms:W3CDTF">2017-02-13T10:13:00Z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