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2f4b" w14:paraId="89e2f4b" w:rsidRDefault="000E0409" w:rsidP="000E0409" w:rsidR="000E0409">
      <w:pPr>
        <w:spacing w:after="0"/>
        <w15:collapsed w:val="false"/>
        <w:rPr>
          <w:rFonts w:eastAsia="Calibri"/>
        </w:rPr>
      </w:pPr>
      <w:r>
        <w:rPr>
          <w:rFonts w:eastAsia="Calibri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0409" w:rsidP="000E0409" w:rsidR="000E0409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0E0409" w:rsidP="000E0409" w:rsidR="000E0409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0E0409" w:rsidP="000E0409" w:rsidR="000E0409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0E0409" w:rsidP="000E0409" w:rsidR="000E0409">
      <w:pPr>
        <w:spacing w:after="0"/>
        <w:rPr>
          <w:rFonts w:eastAsia="Calibri"/>
        </w:rPr>
      </w:pPr>
    </w:p>
    <w:p w:rsidRDefault="000E0409" w:rsidP="000E0409" w:rsidR="000E0409">
      <w:pPr>
        <w:spacing w:after="0"/>
        <w:rPr>
          <w:rFonts w:eastAsia="Times New Roman"/>
          <w:lang w:eastAsia="hr-HR"/>
        </w:rPr>
      </w:pPr>
    </w:p>
    <w:p w:rsidRDefault="000E0409" w:rsidP="000E0409" w:rsidR="000E0409">
      <w:pPr>
        <w:spacing w:after="0"/>
        <w:jc w:val="center"/>
      </w:pPr>
      <w:r>
        <w:t>U  I M E  R E P U B L I K E  H R V A T S K E</w:t>
      </w:r>
    </w:p>
    <w:p w:rsidRDefault="000E0409" w:rsidP="000E0409" w:rsidR="000E0409">
      <w:pPr>
        <w:spacing w:after="0"/>
      </w:pPr>
    </w:p>
    <w:p w:rsidRDefault="000E0409" w:rsidP="000E0409" w:rsidR="000E0409">
      <w:pPr>
        <w:spacing w:after="0"/>
        <w:jc w:val="center"/>
      </w:pPr>
      <w:r>
        <w:t>R J E Š E NJ E</w:t>
      </w:r>
    </w:p>
    <w:p w:rsidRDefault="000E0409" w:rsidP="000E0409" w:rsidR="000E0409">
      <w:pPr>
        <w:spacing w:after="0"/>
      </w:pPr>
    </w:p>
    <w:p w:rsidRDefault="000E0409" w:rsidP="000E0409" w:rsidR="000E0409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OLGA LANG d.o.o., Varaždin, Andrije Hebranga 13, OIB: 31474096422, dana 4. veljače 2016. </w:t>
      </w:r>
    </w:p>
    <w:p w:rsidRDefault="000E0409" w:rsidP="000E0409" w:rsidR="000E0409">
      <w:pPr>
        <w:spacing w:after="0"/>
        <w:jc w:val="both"/>
      </w:pPr>
    </w:p>
    <w:p w:rsidRDefault="000E0409" w:rsidP="000E0409" w:rsidR="000E0409">
      <w:pPr>
        <w:spacing w:after="0"/>
        <w:jc w:val="center"/>
      </w:pPr>
      <w:r>
        <w:t>r i j e š i o  j e</w:t>
      </w:r>
    </w:p>
    <w:p w:rsidRDefault="000E0409" w:rsidP="000E0409" w:rsidR="000E0409">
      <w:pPr>
        <w:spacing w:after="0"/>
      </w:pPr>
    </w:p>
    <w:p w:rsidRDefault="000E0409" w:rsidP="000E0409" w:rsidR="000E0409">
      <w:pPr>
        <w:spacing w:after="0"/>
        <w:ind w:firstLine="708"/>
        <w:jc w:val="both"/>
      </w:pPr>
      <w:r>
        <w:t>I/ Otvara se stečajni postupak nad stečajnim dužnikom OLGA LANG d.o.o., Varaždin, Andrije Hebranga 13, OIB: 31474096422, s danom 4. veljače 2016. u 15,00 sati.</w:t>
      </w:r>
    </w:p>
    <w:p w:rsidRDefault="000E0409" w:rsidP="000E0409" w:rsidR="000E0409">
      <w:pPr>
        <w:spacing w:after="0"/>
        <w:jc w:val="both"/>
      </w:pPr>
    </w:p>
    <w:p w:rsidRDefault="000E0409" w:rsidP="000E0409" w:rsidR="000E0409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OLGA LANG d.o.o., Varaždin, Andrije Hebranga 13, OIB: 31474096422.</w:t>
      </w:r>
    </w:p>
    <w:p w:rsidRDefault="000E0409" w:rsidP="000E0409" w:rsidR="000E0409">
      <w:pPr>
        <w:spacing w:after="0"/>
        <w:jc w:val="both"/>
      </w:pPr>
    </w:p>
    <w:p w:rsidRDefault="000E0409" w:rsidP="000E0409" w:rsidR="000E0409">
      <w:pPr>
        <w:spacing w:after="0"/>
        <w:ind w:firstLine="708"/>
        <w:jc w:val="both"/>
      </w:pPr>
      <w:r>
        <w:t xml:space="preserve">III/ Za stečajnog upravitelja imenuje se Milan </w:t>
      </w:r>
      <w:proofErr w:type="spellStart"/>
      <w:r>
        <w:t>Bariša</w:t>
      </w:r>
      <w:proofErr w:type="spellEnd"/>
      <w:r>
        <w:t xml:space="preserve"> Obradović, Sveta Nedjelja, Srebrnjak 20b, OIB: 45619494339.</w:t>
      </w:r>
    </w:p>
    <w:p w:rsidRDefault="000E0409" w:rsidP="000E0409" w:rsidR="000E0409">
      <w:pPr>
        <w:spacing w:after="0"/>
        <w:jc w:val="both"/>
        <w:rPr>
          <w:color w:val="FF0000"/>
        </w:rPr>
      </w:pPr>
    </w:p>
    <w:p w:rsidRDefault="000E0409" w:rsidP="000E0409" w:rsidR="000E0409">
      <w:pPr>
        <w:spacing w:after="0"/>
        <w:ind w:firstLine="708"/>
        <w:jc w:val="both"/>
      </w:pPr>
      <w:r>
        <w:t>IV/ Ovo rješenje objavit će se na e-oglasnoj ploči suda.</w:t>
      </w:r>
    </w:p>
    <w:p w:rsidRDefault="000E0409" w:rsidP="000E0409" w:rsidR="000E0409">
      <w:pPr>
        <w:spacing w:after="0"/>
        <w:jc w:val="both"/>
      </w:pPr>
    </w:p>
    <w:p w:rsidRDefault="000E0409" w:rsidP="000E0409" w:rsidR="000E0409">
      <w:pPr>
        <w:spacing w:after="0"/>
        <w:ind w:firstLine="708"/>
        <w:jc w:val="both"/>
      </w:pPr>
      <w:r>
        <w:t>V/ Po pravomoćnosti ovoga rješenja stečajni dužnik OLGA LANG d.o.o., Varaždin, Andrije Hebranga 13, OIB: 31474096422, biti će brisan iz sudskog registra.</w:t>
      </w:r>
    </w:p>
    <w:p w:rsidRDefault="000E0409" w:rsidP="000E0409" w:rsidR="000E0409">
      <w:pPr>
        <w:spacing w:after="0"/>
      </w:pPr>
    </w:p>
    <w:p w:rsidRDefault="000E0409" w:rsidP="000E0409" w:rsidR="000E0409">
      <w:pPr>
        <w:spacing w:after="0"/>
      </w:pPr>
    </w:p>
    <w:p w:rsidRDefault="000E0409" w:rsidP="000E0409" w:rsidR="000E0409">
      <w:pPr>
        <w:spacing w:after="0"/>
        <w:jc w:val="center"/>
      </w:pPr>
      <w:r>
        <w:t>Obrazloženje</w:t>
      </w:r>
    </w:p>
    <w:p w:rsidRDefault="000E0409" w:rsidP="000E0409" w:rsidR="000E0409">
      <w:pPr>
        <w:spacing w:after="0"/>
      </w:pPr>
    </w:p>
    <w:p w:rsidRDefault="000E0409" w:rsidP="000E0409" w:rsidR="000E0409">
      <w:pPr>
        <w:spacing w:after="0"/>
        <w:jc w:val="both"/>
      </w:pPr>
      <w:r>
        <w:tab/>
        <w:t xml:space="preserve">Predlagatelj je dana 18.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0E0409" w:rsidP="000E0409" w:rsidR="000E0409">
      <w:pPr>
        <w:spacing w:after="0"/>
      </w:pPr>
    </w:p>
    <w:p w:rsidRDefault="000E0409" w:rsidP="000E0409" w:rsidR="000E0409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E0409" w:rsidP="000E0409" w:rsidR="000E0409">
      <w:pPr>
        <w:spacing w:after="0"/>
      </w:pPr>
    </w:p>
    <w:p w:rsidRDefault="000E0409" w:rsidP="000E0409" w:rsidR="000E0409">
      <w:pPr>
        <w:spacing w:after="0"/>
      </w:pPr>
    </w:p>
    <w:p w:rsidRDefault="000E0409" w:rsidP="000E0409" w:rsidR="000E0409">
      <w:pPr>
        <w:spacing w:after="0"/>
        <w:jc w:val="center"/>
      </w:pPr>
      <w:r>
        <w:t>U Varaždinu, 4. veljače 2016.</w:t>
      </w:r>
    </w:p>
    <w:p w:rsidRDefault="000E0409" w:rsidP="000E0409" w:rsidR="000E0409">
      <w:pPr>
        <w:spacing w:after="0"/>
        <w:jc w:val="center"/>
      </w:pPr>
    </w:p>
    <w:p w:rsidRDefault="000E0409" w:rsidP="000E0409" w:rsidR="000E0409">
      <w:pPr>
        <w:spacing w:after="0"/>
        <w:jc w:val="center"/>
      </w:pPr>
    </w:p>
    <w:p w:rsidRDefault="000E0409" w:rsidP="000E0409" w:rsidR="000E0409">
      <w:pPr>
        <w:spacing w:after="0"/>
        <w:ind w:left="4956"/>
        <w:jc w:val="center"/>
      </w:pPr>
      <w:r>
        <w:t>Sutkinja</w:t>
      </w:r>
    </w:p>
    <w:p w:rsidRDefault="000E0409" w:rsidP="000E0409" w:rsidR="000E0409">
      <w:pPr>
        <w:spacing w:after="0"/>
        <w:ind w:left="4956"/>
        <w:jc w:val="center"/>
      </w:pPr>
    </w:p>
    <w:p w:rsidRDefault="000E0409" w:rsidP="000E0409" w:rsidR="000E0409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0E0409" w:rsidP="000E0409" w:rsidR="000E0409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E0409" w:rsidP="000E0409" w:rsidR="000E0409">
      <w:pPr>
        <w:spacing w:after="0"/>
      </w:pPr>
      <w:r>
        <w:t xml:space="preserve">                                               </w:t>
      </w:r>
    </w:p>
    <w:p w:rsidRDefault="000E0409" w:rsidP="000E0409" w:rsidR="000E0409">
      <w:pPr>
        <w:spacing w:after="0"/>
      </w:pPr>
      <w:r>
        <w:tab/>
        <w:t xml:space="preserve">UPUTA O PRAVNOM LIJEKU: </w:t>
      </w:r>
    </w:p>
    <w:p w:rsidRDefault="000E0409" w:rsidP="000E0409" w:rsidR="000E0409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0E0409" w:rsidP="000E0409" w:rsidR="000E040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E0409" w:rsidP="000E0409" w:rsidR="000E0409">
      <w:pPr>
        <w:spacing w:after="0"/>
      </w:pPr>
    </w:p>
    <w:p w:rsidRDefault="000E0409" w:rsidP="000E0409" w:rsidR="000E0409">
      <w:pPr>
        <w:spacing w:after="0"/>
      </w:pPr>
    </w:p>
    <w:p w:rsidRDefault="000E0409" w:rsidP="000E0409" w:rsidR="000E0409">
      <w:pPr>
        <w:spacing w:after="0"/>
      </w:pPr>
      <w:r>
        <w:t>DNA:</w:t>
      </w:r>
    </w:p>
    <w:p w:rsidRDefault="000E0409" w:rsidP="000E0409" w:rsidR="000E040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E0409" w:rsidP="000E0409" w:rsidR="000E040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E0409" w:rsidP="000E0409" w:rsidR="000E0409">
      <w:pPr>
        <w:numPr>
          <w:ilvl w:val="0"/>
          <w:numId w:val="47"/>
        </w:numPr>
        <w:spacing w:after="0"/>
        <w:jc w:val="both"/>
      </w:pPr>
      <w:r>
        <w:t>Dužnik OLGA LANG d.o.o., Varaždin, Andrije Hebranga 13</w:t>
      </w:r>
    </w:p>
    <w:p w:rsidRDefault="000E0409" w:rsidP="000E0409" w:rsidR="000E0409">
      <w:pPr>
        <w:numPr>
          <w:ilvl w:val="0"/>
          <w:numId w:val="47"/>
        </w:numPr>
        <w:spacing w:after="0"/>
      </w:pPr>
      <w:r>
        <w:t>Direktor dužnika Gordana Muška, Varaždin, Andrije Hebranga 13</w:t>
      </w:r>
    </w:p>
    <w:p w:rsidRDefault="000E0409" w:rsidP="000E0409" w:rsidR="000E0409">
      <w:pPr>
        <w:numPr>
          <w:ilvl w:val="0"/>
          <w:numId w:val="47"/>
        </w:numPr>
        <w:spacing w:after="0"/>
      </w:pPr>
      <w:r>
        <w:t>Sudski registar ovog suda</w:t>
      </w:r>
    </w:p>
    <w:p w:rsidRDefault="000E0409" w:rsidP="000E0409" w:rsidR="000E0409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0E0409" w:rsidP="000E0409" w:rsidR="000E0409">
      <w:pPr>
        <w:numPr>
          <w:ilvl w:val="0"/>
          <w:numId w:val="47"/>
        </w:numPr>
        <w:spacing w:after="0"/>
      </w:pPr>
      <w:r>
        <w:t xml:space="preserve">Stečajni upravitelj Milan </w:t>
      </w:r>
      <w:proofErr w:type="spellStart"/>
      <w:r>
        <w:t>Bariša</w:t>
      </w:r>
      <w:proofErr w:type="spellEnd"/>
      <w:r>
        <w:t xml:space="preserve"> Obradović, Sveta Nedjelja, Srebrnjak 20b</w:t>
      </w:r>
    </w:p>
    <w:p w:rsidRDefault="000E0409" w:rsidP="000E0409" w:rsidR="000E0409">
      <w:pPr>
        <w:numPr>
          <w:ilvl w:val="0"/>
          <w:numId w:val="47"/>
        </w:numPr>
        <w:spacing w:after="0"/>
      </w:pPr>
      <w:r>
        <w:t>E-oglasna ploča suda</w:t>
      </w:r>
    </w:p>
    <w:p w:rsidRDefault="000E0409" w:rsidP="000E0409" w:rsidR="000E040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0E0409" w:rsidR="00AE649C" w:rsidRPr="00B76F3C">
      <w:pPr>
        <w:pStyle w:val="Naslov3"/>
        <w:numPr>
          <w:ilvl w:val="0"/>
          <w:numId w:val="0"/>
        </w:numPr>
      </w:pPr>
    </w:p>
    <w:p w:rsidRDefault="000E04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  <w:bookmarkStart w:name="_GoBack" w:id="0"/>
      <w:bookmarkEnd w:id="0"/>
    </w:p>
    <w:sectPr w:rsidSect="000E0409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409" w:rsidP="000E0409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St-847/15-5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409" w:rsidR="000E0409">
    <w:pPr>
      <w:pStyle w:val="Zaglavlje"/>
    </w:pPr>
    <w:r>
      <w:t>Poslovni broj: 2 St-847/15-5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409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10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St-847/2015-5</izvorni_sadrzaj>
    <derivirana_varijabla naziv="DomainObject.Oznaka_1">St-847/2015-5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St-847/2015</izvorni_sadrzaj>
    <derivirana_varijabla naziv="DomainObject.Predmet.OznakaBroj_1">St-847/2015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OLGA LANG društvo s ograničenom odgovornošću za proizvodnju i prodaju ljekovitog bilja</izvorni_sadrzaj>
    <derivirana_varijabla naziv="DomainObject.Predmet.ProtustrankaFormated_1">  OLGA LANG društvo s ograničenom odgovornošću za proizvodnju i prodaju ljekovitog bilja</derivirana_varijabla>
  </DomainObject.Predmet.ProtustrankaFormated>
  <DomainObject.Predmet.ProtustrankaFormatedOIB>
    <izvorni_sadrzaj>  OLGA LANG društvo s ograničenom odgovornošću za proizvodnju i prodaju ljekovitog bilja, OIB 31474096422</izvorni_sadrzaj>
    <derivirana_varijabla naziv="DomainObject.Predmet.ProtustrankaFormatedOIB_1">  OLGA LANG društvo s ograničenom odgovornošću za proizvodnju i prodaju ljekovitog bilja, OIB 31474096422</derivirana_varijabla>
  </DomainObject.Predmet.ProtustrankaFormatedOIB>
  <DomainObject.Predmet.ProtustrankaFormatedWithAdress>
    <izvorni_sadrzaj> OLGA LANG društvo s ograničenom odgovornošću za proizvodnju i prodaju ljekovitog bilja, Andrije Hebranga 13, 42000 Varaždin</izvorni_sadrzaj>
    <derivirana_varijabla naziv="DomainObject.Predmet.ProtustrankaFormatedWithAdress_1"> OLGA LANG društvo s ograničenom odgovornošću za proizvodnju i prodaju ljekovitog bilja, Andrije Hebranga 13, 42000 Varaždin</derivirana_varijabla>
  </DomainObject.Predmet.ProtustrankaFormatedWithAdress>
  <DomainObject.Predmet.ProtustrankaFormatedWithAdressOIB>
    <izvorni_sadrzaj> OLGA LANG društvo s ograničenom odgovornošću za proizvodnju i prodaju ljekovitog bilja, OIB 31474096422, Andrije Hebranga 13, 42000 Varaždin</izvorni_sadrzaj>
    <derivirana_varijabla naziv="DomainObject.Predmet.ProtustrankaFormatedWithAdressOIB_1"> OLGA LANG društvo s ograničenom odgovornošću za proizvodnju i prodaju ljekovitog bilja, OIB 31474096422, Andrije Hebranga 13, 42000 Varaždin</derivirana_varijabla>
  </DomainObject.Predmet.ProtustrankaFormatedWithAdressOIB>
  <DomainObject.Predmet.ProtustrankaWithAdress>
    <izvorni_sadrzaj>OLGA LANG društvo s ograničenom odgovornošću za proizvodnju i prodaju ljekovitog bilja Andrije Hebranga 13, 42000 Varaždin</izvorni_sadrzaj>
    <derivirana_varijabla naziv="DomainObject.Predmet.ProtustrankaWithAdress_1">OLGA LANG društvo s ograničenom odgovornošću za proizvodnju i prodaju ljekovitog bilja Andrije Hebranga 13, 42000 Varaždin</derivirana_varijabla>
  </DomainObject.Predmet.ProtustrankaWithAdress>
  <DomainObject.Predmet.ProtustrankaWithAdressOIB>
    <izvorni_sadrzaj>OLGA LANG društvo s ograničenom odgovornošću za proizvodnju i prodaju ljekovitog bilja, OIB 31474096422, Andrije Hebranga 13, 42000 Varaždin</izvorni_sadrzaj>
    <derivirana_varijabla naziv="DomainObject.Predmet.ProtustrankaWithAdressOIB_1">OLGA LANG društvo s ograničenom odgovornošću za proizvodnju i prodaju ljekovitog bilja, OIB 31474096422, Andrije Hebranga 13, 42000 Varaždin</derivirana_varijabla>
  </DomainObject.Predmet.ProtustrankaWithAdressOIB>
  <DomainObject.Predmet.ProtustrankaNazivFormated>
    <izvorni_sadrzaj>OLGA LANG društvo s ograničenom odgovornošću za proizvodnju i prodaju ljekovitog bilja</izvorni_sadrzaj>
    <derivirana_varijabla naziv="DomainObject.Predmet.ProtustrankaNazivFormated_1">OLGA LANG društvo s ograničenom odgovornošću za proizvodnju i prodaju ljekovitog bilja</derivirana_varijabla>
  </DomainObject.Predmet.ProtustrankaNazivFormated>
  <DomainObject.Predmet.ProtustrankaNazivFormatedOIB>
    <izvorni_sadrzaj>OLGA LANG društvo s ograničenom odgovornošću za proizvodnju i prodaju ljekovitog bilja, OIB 31474096422</izvorni_sadrzaj>
    <derivirana_varijabla naziv="DomainObject.Predmet.ProtustrankaNazivFormatedOIB_1">OLGA LANG društvo s ograničenom odgovornošću za proizvodnju i prodaju ljekovitog bilja, OIB 31474096422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446003.63</izvorni_sadrzaj>
    <derivirana_varijabla naziv="DomainObject.Predmet.TrenutnaVrijednost_1">446003.63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OLGA LANG društvo s ograničenom odgovornošću za proizvodnju i prodaju ljekovitog bilja</item>
    </izvorni_sadrzaj>
    <derivirana_varijabla naziv="DomainObject.Predmet.ProtuStrankaListFormated_1">
      <item>OLGA LANG društvo s ograničenom odgovornošću za proizvodnju i prodaju ljekovitog bilja</item>
    </derivirana_varijabla>
  </DomainObject.Predmet.ProtuStrankaListFormated>
  <DomainObject.Predmet.ProtuStrankaListFormatedOIB>
    <izvorni_sadrzaj>
      <item>OLGA LANG društvo s ograničenom odgovornošću za proizvodnju i prodaju ljekovitog bilja, OIB 31474096422</item>
    </izvorni_sadrzaj>
    <derivirana_varijabla naziv="DomainObject.Predmet.ProtuStrankaListFormatedOIB_1">
      <item>OLGA LANG društvo s ograničenom odgovornošću za proizvodnju i prodaju ljekovitog bilja, OIB 31474096422</item>
    </derivirana_varijabla>
  </DomainObject.Predmet.ProtuStrankaListFormatedOIB>
  <DomainObject.Predmet.ProtuStrankaListFormatedWithAdress>
    <izvorni_sadrzaj>
      <item>OLGA LANG društvo s ograničenom odgovornošću za proizvodnju i prodaju ljekovitog bilja, Andrije Hebranga 13, 42000 Varaždin</item>
    </izvorni_sadrzaj>
    <derivirana_varijabla naziv="DomainObject.Predmet.ProtuStrankaListFormatedWithAdress_1">
      <item>OLGA LANG društvo s ograničenom odgovornošću za proizvodnju i prodaju ljekovitog bilja, Andrije Hebranga 13, 42000 Varaždin</item>
    </derivirana_varijabla>
  </DomainObject.Predmet.ProtuStrankaListFormatedWithAdress>
  <DomainObject.Predmet.ProtuStrankaListFormatedWithAdressOIB>
    <izvorni_sadrzaj>
      <item>OLGA LANG društvo s ograničenom odgovornošću za proizvodnju i prodaju ljekovitog bilja, OIB 31474096422, Andrije Hebranga 13, 42000 Varaždin</item>
    </izvorni_sadrzaj>
    <derivirana_varijabla naziv="DomainObject.Predmet.ProtuStrankaListFormatedWithAdressOIB_1">
      <item>OLGA LANG društvo s ograničenom odgovornošću za proizvodnju i prodaju ljekovitog bilja, OIB 31474096422, Andrije Hebranga 13, 42000 Varaždin</item>
    </derivirana_varijabla>
  </DomainObject.Predmet.ProtuStrankaListFormatedWithAdressOIB>
  <DomainObject.Predmet.ProtuStrankaListNazivFormated>
    <izvorni_sadrzaj>
      <item>OLGA LANG društvo s ograničenom odgovornošću za proizvodnju i prodaju ljekovitog bilja</item>
    </izvorni_sadrzaj>
    <derivirana_varijabla naziv="DomainObject.Predmet.ProtuStrankaListNazivFormated_1">
      <item>OLGA LANG društvo s ograničenom odgovornošću za proizvodnju i prodaju ljekovitog bilja</item>
    </derivirana_varijabla>
  </DomainObject.Predmet.ProtuStrankaListNazivFormated>
  <DomainObject.Predmet.ProtuStrankaListNazivFormatedOIB>
    <izvorni_sadrzaj>
      <item>OLGA LANG društvo s ograničenom odgovornošću za proizvodnju i prodaju ljekovitog bilja, OIB 31474096422</item>
    </izvorni_sadrzaj>
    <derivirana_varijabla naziv="DomainObject.Predmet.ProtuStrankaListNazivFormatedOIB_1">
      <item>OLGA LANG društvo s ograničenom odgovornošću za proizvodnju i prodaju ljekovitog bilja, OIB 31474096422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St-847/2015-5</izvorni_sadrzaj>
    <derivirana_varijabla naziv="DomainObject.PoslovniBrojDokumenta_1">St-847/2015-5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OLGA LANG društvo s ograničenom odgovornošću za proizvodnju i prodaju ljekovitog bilja</izvorni_sadrzaj>
    <derivirana_varijabla naziv="DomainObject.Predmet.ProtustrankaIDrugi_1">OLGA LANG društvo s ograničenom odgovornošću za proizvodnju i prodaju ljekovitog bilja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OLGA LANG društvo s ograničenom odgovornošću za proizvodnju i prodaju ljekovitog bilja, OIB 31474096422, Andrije Hebranga 13, 42000 Varaždin</izvorni_sadrzaj>
    <derivirana_varijabla naziv="DomainObject.Predmet.ProtustrankaIDrugiAdressOIB_1">OLGA LANG društvo s ograničenom odgovornošću za proizvodnju i prodaju ljekovitog bilja, OIB 31474096422, Andrije Hebranga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OLGA LANG društvo s ograničenom odgovornošću za proizvodnju i prodaju ljekovitog bilja</item>
      <item>e-Oglasna ploča</item>
      <item>Sudski registar</item>
    </izvorni_sadrzaj>
    <derivirana_varijabla naziv="DomainObject.Predmet.SudioniciListNaziv_1">
      <item>Financijska agencija</item>
      <item>OLGA LANG društvo s ograničenom odgovornošću za proizvodnju i prodaju ljekovitog bilja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OLGA LANG društvo s ograničenom odgovornošću za proizvodnju i prodaju ljekovitog bilja, OIB 31474096422, Andrije Hebranga 13,42000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OLGA LANG društvo s ograničenom odgovornošću za proizvodnju i prodaju ljekovitog bilja, OIB 31474096422, Andrije Hebranga 13,42000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5281D-E8D4-405E-B5B8-B4A1CC03F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2842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2016-02-03T13:00:00Z</cp:lastPrinted>
  <dcterms:modified xmlns:xsi="http://www.w3.org/2001/XMLSchema-instance" xsi:type="dcterms:W3CDTF">2016-02-03T13:00:00Z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