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1a6eb" w14:paraId="a31a6eb" w:rsidRDefault="00CE35C9" w:rsidP="00CE35C9" w:rsidR="00860C24">
      <w:pPr>
        <w:jc w:val="right"/>
        <w15:collapsed w:val="false"/>
        <w:rPr>
          <w:rFonts w:cs="Arial" w:hAnsi="Arial" w:ascii="Arial"/>
          <w:b/>
        </w:rPr>
      </w:pPr>
      <w:bookmarkStart w:name="_GoBack" w:id="0"/>
      <w:bookmarkEnd w:id="0"/>
      <w:r w:rsidRPr="007D37BA">
        <w:t>1 St-</w:t>
      </w:r>
      <w:r w:rsidR="00FB0528">
        <w:t>23</w:t>
      </w:r>
      <w:r w:rsidR="00172436">
        <w:t>/</w:t>
      </w:r>
      <w:r w:rsidR="00FB0528">
        <w:t>15</w:t>
      </w:r>
      <w:r w:rsidRPr="007D37BA">
        <w:t>-</w:t>
      </w:r>
      <w:r w:rsidR="00A62F3C">
        <w:t>79</w:t>
      </w:r>
    </w:p>
    <w:p w:rsidRDefault="00860C24" w:rsidP="00860C24" w:rsidR="00860C24" w:rsidRPr="008040CD">
      <w:pPr>
        <w:rPr>
          <w:rFonts w:cs="Arial" w:hAnsi="Arial" w:ascii="Arial"/>
          <w:b/>
          <w:sz w:val="22"/>
          <w:szCs w:val="22"/>
        </w:rPr>
      </w:pPr>
    </w:p>
    <w:p w:rsidRDefault="00860C24" w:rsidP="00860C24" w:rsidR="00860C24" w:rsidRPr="008040CD">
      <w:pPr>
        <w:rPr>
          <w:rFonts w:cs="Arial" w:hAnsi="Arial" w:ascii="Arial"/>
          <w:b/>
          <w:sz w:val="22"/>
          <w:szCs w:val="22"/>
        </w:rPr>
      </w:pPr>
    </w:p>
    <w:p w:rsidRDefault="00860C24" w:rsidP="00860C24" w:rsidR="00860C24" w:rsidRPr="007D37BA"/>
    <w:p w:rsidRDefault="00860C24" w:rsidP="00860C24" w:rsidR="00860C24" w:rsidRPr="007D37BA">
      <w:r w:rsidRPr="007D37BA">
        <w:t>REPUBLIKA HRVATSKA</w:t>
      </w:r>
    </w:p>
    <w:p w:rsidRDefault="00860C24" w:rsidP="00860C24" w:rsidR="00CE35C9">
      <w:r w:rsidRPr="007D37BA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7D37BA">
          <w:t xml:space="preserve">SUD </w:t>
        </w:r>
        <w:smartTag w:element="PersonName" w:uri="urn:schemas-microsoft-com:office:smarttags">
          <w:smartTagPr>
            <w:attr w:val="u Zadru" w:name="ProductID"/>
          </w:smartTagPr>
          <w:r w:rsidRPr="007D37BA">
            <w:t>U</w:t>
          </w:r>
        </w:smartTag>
      </w:smartTag>
      <w:r w:rsidRPr="007D37BA">
        <w:t xml:space="preserve"> ZADRU</w:t>
      </w:r>
      <w:r w:rsidR="00031F76" w:rsidRPr="007D37BA">
        <w:tab/>
      </w:r>
      <w:r w:rsidR="00031F76" w:rsidRPr="007D37BA">
        <w:tab/>
      </w:r>
      <w:r w:rsidR="00031F76" w:rsidRPr="007D37BA">
        <w:tab/>
      </w:r>
    </w:p>
    <w:p w:rsidRDefault="00CE35C9" w:rsidP="00860C24" w:rsidR="00CE35C9"/>
    <w:p w:rsidRDefault="00CE35C9" w:rsidP="00CE35C9" w:rsidR="00860C24" w:rsidRPr="007D37BA">
      <w:pPr>
        <w:jc w:val="center"/>
      </w:pPr>
      <w:r>
        <w:t>R E P U B L I K A   H R V A T S K A</w:t>
      </w:r>
    </w:p>
    <w:p w:rsidRDefault="00860C24" w:rsidP="00860C24" w:rsidR="00860C24" w:rsidRPr="007D37BA">
      <w:pPr>
        <w:jc w:val="center"/>
      </w:pPr>
    </w:p>
    <w:p w:rsidRDefault="00860C24" w:rsidP="00860C24" w:rsidR="00860C24" w:rsidRPr="007D37BA">
      <w:pPr>
        <w:jc w:val="center"/>
      </w:pPr>
      <w:r w:rsidRPr="007D37BA">
        <w:t>R J E Š E N J E</w:t>
      </w:r>
    </w:p>
    <w:p w:rsidRDefault="00860C24" w:rsidP="00860C24" w:rsidR="00860C24" w:rsidRPr="007D37BA"/>
    <w:p w:rsidRDefault="00860C24" w:rsidP="0047406D" w:rsidR="00860C24" w:rsidRPr="007D37BA">
      <w:pPr>
        <w:jc w:val="both"/>
      </w:pPr>
      <w:r w:rsidRPr="007D37BA">
        <w:tab/>
        <w:t>Trgovački sud u Zadru</w:t>
      </w:r>
      <w:r w:rsidR="00CE35C9">
        <w:t xml:space="preserve"> (OIB: 39670464653)</w:t>
      </w:r>
      <w:r w:rsidR="007B479A">
        <w:t>, po</w:t>
      </w:r>
      <w:r w:rsidRPr="007D37BA">
        <w:t xml:space="preserve"> </w:t>
      </w:r>
      <w:r w:rsidR="00181682">
        <w:t>sutkinji</w:t>
      </w:r>
      <w:r w:rsidRPr="007D37BA">
        <w:t xml:space="preserve"> Ardeni </w:t>
      </w:r>
      <w:proofErr w:type="spellStart"/>
      <w:r w:rsidRPr="007D37BA">
        <w:t>Bajlo</w:t>
      </w:r>
      <w:proofErr w:type="spellEnd"/>
      <w:r w:rsidR="00903E75">
        <w:t xml:space="preserve"> u stečajnom postupku</w:t>
      </w:r>
      <w:r w:rsidRPr="007D37BA">
        <w:t xml:space="preserve"> </w:t>
      </w:r>
      <w:r w:rsidR="005E1C64">
        <w:t xml:space="preserve">nad </w:t>
      </w:r>
      <w:r w:rsidR="00903E75">
        <w:t>stečajnim</w:t>
      </w:r>
      <w:r w:rsidR="005E1C64" w:rsidRPr="009219F7">
        <w:t xml:space="preserve"> dužnik</w:t>
      </w:r>
      <w:r w:rsidR="00903E75">
        <w:t>om</w:t>
      </w:r>
      <w:r w:rsidR="005E1C64" w:rsidRPr="009219F7">
        <w:t xml:space="preserve"> </w:t>
      </w:r>
      <w:r w:rsidR="00FB0528">
        <w:t>FUZUL INTERNACIONAL d.o.o. Zadar u stečaju,</w:t>
      </w:r>
      <w:r w:rsidR="007E272E">
        <w:t xml:space="preserve"> koga zastupa stečajni</w:t>
      </w:r>
      <w:r w:rsidR="00903E75">
        <w:t xml:space="preserve"> upravitelj</w:t>
      </w:r>
      <w:r w:rsidR="007E272E">
        <w:t xml:space="preserve"> </w:t>
      </w:r>
      <w:r w:rsidR="00FB0528">
        <w:t>Antun Kovačević</w:t>
      </w:r>
      <w:r w:rsidR="00CE35C9">
        <w:t>,</w:t>
      </w:r>
      <w:r w:rsidR="00B3534C" w:rsidRPr="007D37BA">
        <w:t xml:space="preserve"> </w:t>
      </w:r>
      <w:r w:rsidRPr="007D37BA">
        <w:t xml:space="preserve">dana </w:t>
      </w:r>
      <w:r w:rsidR="00A62F3C">
        <w:t>15. prosinca</w:t>
      </w:r>
      <w:r w:rsidR="00172436">
        <w:t xml:space="preserve"> 2016.</w:t>
      </w:r>
      <w:r w:rsidRPr="007D37BA">
        <w:t xml:space="preserve">, </w:t>
      </w:r>
    </w:p>
    <w:p w:rsidRDefault="00CD562B" w:rsidP="00860C24" w:rsidR="00CD562B" w:rsidRPr="007D37BA">
      <w:pPr>
        <w:jc w:val="center"/>
      </w:pPr>
    </w:p>
    <w:p w:rsidRDefault="00860C24" w:rsidP="00860C24" w:rsidR="00860C24" w:rsidRPr="007D37BA">
      <w:pPr>
        <w:jc w:val="center"/>
      </w:pPr>
      <w:r w:rsidRPr="007D37BA">
        <w:t>r i j e š i o   j e</w:t>
      </w:r>
    </w:p>
    <w:p w:rsidRDefault="00860C24" w:rsidP="00860C24" w:rsidR="00860C24" w:rsidRPr="007D37BA">
      <w:pPr>
        <w:ind w:firstLine="708"/>
        <w:jc w:val="both"/>
      </w:pPr>
    </w:p>
    <w:p w:rsidRDefault="00860C24" w:rsidP="00860C24" w:rsidR="00860C24" w:rsidRPr="007D37BA">
      <w:pPr>
        <w:ind w:firstLine="708"/>
        <w:jc w:val="both"/>
      </w:pPr>
      <w:r w:rsidRPr="007D37BA">
        <w:t xml:space="preserve">I Saziva se Skupština vjerovnika i to za dan : </w:t>
      </w:r>
    </w:p>
    <w:p w:rsidRDefault="000A70B5" w:rsidP="000A70B5" w:rsidR="00860C24" w:rsidRPr="007D37BA">
      <w:pPr>
        <w:tabs>
          <w:tab w:pos="1755" w:val="left"/>
        </w:tabs>
        <w:ind w:firstLine="708"/>
        <w:jc w:val="both"/>
      </w:pPr>
      <w:r w:rsidRPr="007D37BA">
        <w:tab/>
      </w:r>
    </w:p>
    <w:p w:rsidRDefault="00A62F3C" w:rsidP="00A9193B" w:rsidR="00860C24" w:rsidRPr="007D37BA">
      <w:pPr>
        <w:ind w:firstLine="708"/>
        <w:jc w:val="center"/>
      </w:pPr>
      <w:r>
        <w:t>14. ožujka</w:t>
      </w:r>
      <w:r w:rsidR="00C12769">
        <w:t xml:space="preserve"> 201</w:t>
      </w:r>
      <w:r>
        <w:t>7</w:t>
      </w:r>
      <w:r w:rsidR="00860C24" w:rsidRPr="007D37BA">
        <w:t xml:space="preserve">. godine u </w:t>
      </w:r>
      <w:r>
        <w:t>10</w:t>
      </w:r>
      <w:r w:rsidR="00C12769">
        <w:t>,</w:t>
      </w:r>
      <w:r>
        <w:t>45</w:t>
      </w:r>
      <w:r w:rsidR="00860C24" w:rsidRPr="007D37BA">
        <w:t xml:space="preserve"> sati, koja će se održati u sudnici broj </w:t>
      </w:r>
      <w:r w:rsidR="00890AF8" w:rsidRPr="007D37BA">
        <w:t>26</w:t>
      </w:r>
      <w:r w:rsidR="00860C24" w:rsidRPr="007D37BA">
        <w:t>/I, Trgovačkog suda u Zadru, Ul. Franje Tuđmana br. 35</w:t>
      </w:r>
    </w:p>
    <w:p w:rsidRDefault="00A9193B" w:rsidP="00B3534C" w:rsidR="00A9193B" w:rsidRPr="007D37BA">
      <w:pPr>
        <w:ind w:firstLine="708"/>
        <w:jc w:val="both"/>
      </w:pPr>
    </w:p>
    <w:p w:rsidRDefault="00903E75" w:rsidP="00B3534C" w:rsidR="00CD562B" w:rsidRPr="007D37BA">
      <w:pPr>
        <w:ind w:firstLine="708"/>
        <w:jc w:val="both"/>
      </w:pPr>
      <w:r>
        <w:t>S</w:t>
      </w:r>
      <w:r w:rsidR="005E1C64">
        <w:t xml:space="preserve">a sljedećim </w:t>
      </w:r>
      <w:r w:rsidR="00A9193B" w:rsidRPr="007D37BA">
        <w:t>dnevnim redom</w:t>
      </w:r>
      <w:r w:rsidR="00CD562B" w:rsidRPr="007D37BA">
        <w:t>:</w:t>
      </w:r>
    </w:p>
    <w:p w:rsidRDefault="00890AF8" w:rsidP="00B3534C" w:rsidR="00890AF8" w:rsidRPr="007D37BA">
      <w:pPr>
        <w:ind w:firstLine="708"/>
        <w:jc w:val="both"/>
      </w:pPr>
    </w:p>
    <w:p w:rsidRDefault="007E272E" w:rsidP="003D3BDD" w:rsidR="00903E75">
      <w:pPr>
        <w:numPr>
          <w:ilvl w:val="0"/>
          <w:numId w:val="6"/>
        </w:numPr>
        <w:jc w:val="both"/>
      </w:pPr>
      <w:r>
        <w:t xml:space="preserve">Donošenje odluke o </w:t>
      </w:r>
      <w:r w:rsidR="00430BFB">
        <w:t>pokretanju sudskih postupaka radi naplate potraživanja prema dužnikovim dužnicima, a prema izvješću stečajnog upravitelja od 13. prosinca 2016.</w:t>
      </w:r>
    </w:p>
    <w:p w:rsidRDefault="003D3BDD" w:rsidP="003D3BDD" w:rsidR="003D3BDD">
      <w:pPr>
        <w:jc w:val="both"/>
      </w:pPr>
    </w:p>
    <w:p w:rsidRDefault="003D3BDD" w:rsidP="003D3BDD" w:rsidR="003D3BDD">
      <w:pPr>
        <w:jc w:val="both"/>
      </w:pPr>
    </w:p>
    <w:p w:rsidRDefault="00860C24" w:rsidP="005615F3" w:rsidR="005615F3" w:rsidRPr="007D37BA">
      <w:pPr>
        <w:jc w:val="both"/>
      </w:pPr>
      <w:r w:rsidRPr="007D37BA">
        <w:tab/>
      </w:r>
      <w:r w:rsidR="00903E75">
        <w:t>I</w:t>
      </w:r>
      <w:r w:rsidR="005615F3" w:rsidRPr="007D37BA">
        <w:t>I Na ročište se pozivaju s</w:t>
      </w:r>
      <w:r w:rsidR="00C12769">
        <w:t>vi vjerovnici stečajnog dužnika.</w:t>
      </w:r>
    </w:p>
    <w:p w:rsidRDefault="005615F3" w:rsidP="005615F3" w:rsidR="005615F3" w:rsidRPr="007D37BA">
      <w:pPr>
        <w:jc w:val="both"/>
      </w:pPr>
    </w:p>
    <w:p w:rsidRDefault="00903E75" w:rsidP="00860C24" w:rsidR="00860C24" w:rsidRPr="007D37BA">
      <w:pPr>
        <w:jc w:val="both"/>
      </w:pPr>
      <w:r>
        <w:tab/>
        <w:t>III</w:t>
      </w:r>
      <w:r w:rsidR="005615F3" w:rsidRPr="007D37BA">
        <w:t xml:space="preserve"> Ovo  rješenje </w:t>
      </w:r>
      <w:r w:rsidR="00751B9E" w:rsidRPr="007D37BA">
        <w:t xml:space="preserve">će se objaviti na </w:t>
      </w:r>
      <w:r w:rsidR="00C12769">
        <w:t>e-</w:t>
      </w:r>
      <w:r w:rsidR="00751B9E" w:rsidRPr="007D37BA">
        <w:t>o</w:t>
      </w:r>
      <w:r w:rsidR="005615F3" w:rsidRPr="007D37BA">
        <w:t>glasnoj ploči suda, a što svim vjerovnicima služi kao poziv na zakazano ročište.</w:t>
      </w:r>
    </w:p>
    <w:p w:rsidRDefault="00860C24" w:rsidP="00860C24" w:rsidR="00860C24" w:rsidRPr="007D37BA"/>
    <w:p w:rsidRDefault="00860C24" w:rsidP="00B0518E" w:rsidR="00860C24" w:rsidRPr="007D37BA">
      <w:pPr>
        <w:jc w:val="center"/>
      </w:pPr>
      <w:r w:rsidRPr="007D37BA">
        <w:t xml:space="preserve">U Zadru, dana </w:t>
      </w:r>
      <w:r w:rsidR="00A62F3C">
        <w:t>15. prosinca</w:t>
      </w:r>
      <w:r w:rsidR="00172436">
        <w:t xml:space="preserve"> 2016.</w:t>
      </w:r>
    </w:p>
    <w:p w:rsidRDefault="00860C24" w:rsidP="00860C24" w:rsidR="00860C24" w:rsidRPr="007D37BA"/>
    <w:p w:rsidRDefault="00181682" w:rsidP="00C12769" w:rsidR="00860C24" w:rsidRPr="007D37BA">
      <w:pPr>
        <w:jc w:val="right"/>
      </w:pPr>
      <w:r>
        <w:t>Sutkinja</w:t>
      </w:r>
    </w:p>
    <w:p w:rsidRDefault="00860C24" w:rsidP="00C12769" w:rsidR="00F1024E" w:rsidRPr="007D37BA">
      <w:pPr>
        <w:jc w:val="right"/>
      </w:pPr>
      <w:r w:rsidRPr="007D37BA">
        <w:t>Ardena Bajlo</w:t>
      </w:r>
    </w:p>
    <w:p w:rsidRDefault="00E82DF1" w:rsidP="00380924" w:rsidR="00E82DF1" w:rsidRPr="007D37BA"/>
    <w:p w:rsidRDefault="00860C24" w:rsidP="00860C24" w:rsidR="00860C24" w:rsidRPr="007D37BA">
      <w:r w:rsidRPr="007D37BA">
        <w:t>POUKA O PRAVNOM LIJEKU</w:t>
      </w:r>
    </w:p>
    <w:p w:rsidRDefault="00860C24" w:rsidP="00860C24" w:rsidR="00C12769">
      <w:r w:rsidRPr="007D37BA">
        <w:t>Protiv ovog rješenja nije dopuštena žalba (čl. 42. Stečajnog zakona)</w:t>
      </w:r>
      <w:r w:rsidR="003C5E26" w:rsidRPr="007D37BA">
        <w:t>.</w:t>
      </w:r>
    </w:p>
    <w:p w:rsidRDefault="00380924" w:rsidP="00860C24" w:rsidR="00380924" w:rsidRPr="007D37BA"/>
    <w:p w:rsidRDefault="00A05A1F" w:rsidP="00A05A1F" w:rsidR="00A05A1F" w:rsidRPr="007D37BA">
      <w:r w:rsidRPr="007D37BA">
        <w:t xml:space="preserve">Dostaviti : </w:t>
      </w:r>
    </w:p>
    <w:p w:rsidRDefault="007E272E" w:rsidP="00A05A1F" w:rsidR="00A05A1F" w:rsidRPr="007D37BA">
      <w:pPr>
        <w:numPr>
          <w:ilvl w:val="0"/>
          <w:numId w:val="2"/>
        </w:numPr>
      </w:pPr>
      <w:r>
        <w:t>stečajnom</w:t>
      </w:r>
      <w:r w:rsidR="00A05A1F" w:rsidRPr="007D37BA">
        <w:t xml:space="preserve"> up</w:t>
      </w:r>
      <w:r>
        <w:t>ravitelju</w:t>
      </w:r>
    </w:p>
    <w:p w:rsidRDefault="00C12769" w:rsidP="00A05A1F" w:rsidR="00A05A1F" w:rsidRPr="007D37BA">
      <w:pPr>
        <w:numPr>
          <w:ilvl w:val="0"/>
          <w:numId w:val="2"/>
        </w:numPr>
      </w:pPr>
      <w:r>
        <w:t>e-</w:t>
      </w:r>
      <w:r w:rsidR="00A05A1F" w:rsidRPr="007D37BA">
        <w:t>oglasna ploča</w:t>
      </w:r>
    </w:p>
    <w:p w:rsidRDefault="00A05A1F" w:rsidP="00725790" w:rsidR="00CD76F4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sectPr w:rsidSect="00380924" w:rsidR="00CD76F4" w:rsidRPr="00380924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2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3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3720"/>
    <w:rsid w:val="00024210"/>
    <w:rsid w:val="00031F76"/>
    <w:rsid w:val="00046AB6"/>
    <w:rsid w:val="00094CB1"/>
    <w:rsid w:val="000A70B5"/>
    <w:rsid w:val="001073C3"/>
    <w:rsid w:val="00147102"/>
    <w:rsid w:val="0016321B"/>
    <w:rsid w:val="00172436"/>
    <w:rsid w:val="00181682"/>
    <w:rsid w:val="001F7388"/>
    <w:rsid w:val="00282E78"/>
    <w:rsid w:val="0035517A"/>
    <w:rsid w:val="00380924"/>
    <w:rsid w:val="00381B89"/>
    <w:rsid w:val="003A2066"/>
    <w:rsid w:val="003C5E26"/>
    <w:rsid w:val="003D3BDD"/>
    <w:rsid w:val="00430BFB"/>
    <w:rsid w:val="0047406D"/>
    <w:rsid w:val="004A6F4F"/>
    <w:rsid w:val="005615F3"/>
    <w:rsid w:val="005678C9"/>
    <w:rsid w:val="005E1C64"/>
    <w:rsid w:val="00616543"/>
    <w:rsid w:val="00617AEF"/>
    <w:rsid w:val="00685A91"/>
    <w:rsid w:val="006D461F"/>
    <w:rsid w:val="00725790"/>
    <w:rsid w:val="00751B9E"/>
    <w:rsid w:val="0076194D"/>
    <w:rsid w:val="007B479A"/>
    <w:rsid w:val="007D005F"/>
    <w:rsid w:val="007D37BA"/>
    <w:rsid w:val="007E272E"/>
    <w:rsid w:val="008040CD"/>
    <w:rsid w:val="00833B90"/>
    <w:rsid w:val="00860C24"/>
    <w:rsid w:val="008842E7"/>
    <w:rsid w:val="00890AF8"/>
    <w:rsid w:val="00897088"/>
    <w:rsid w:val="008F5C16"/>
    <w:rsid w:val="00903E75"/>
    <w:rsid w:val="00926224"/>
    <w:rsid w:val="00935B4A"/>
    <w:rsid w:val="0094118D"/>
    <w:rsid w:val="00954AA8"/>
    <w:rsid w:val="00972B7B"/>
    <w:rsid w:val="009D56F5"/>
    <w:rsid w:val="00A05A1F"/>
    <w:rsid w:val="00A46C9F"/>
    <w:rsid w:val="00A60C0F"/>
    <w:rsid w:val="00A62F3C"/>
    <w:rsid w:val="00A9193B"/>
    <w:rsid w:val="00AD59E4"/>
    <w:rsid w:val="00B0518E"/>
    <w:rsid w:val="00B06C21"/>
    <w:rsid w:val="00B13DF8"/>
    <w:rsid w:val="00B3534C"/>
    <w:rsid w:val="00C12769"/>
    <w:rsid w:val="00C4122E"/>
    <w:rsid w:val="00C46DB5"/>
    <w:rsid w:val="00C836D6"/>
    <w:rsid w:val="00CB253E"/>
    <w:rsid w:val="00CD562B"/>
    <w:rsid w:val="00CD76F4"/>
    <w:rsid w:val="00CE35C9"/>
    <w:rsid w:val="00D657A9"/>
    <w:rsid w:val="00DC4F3A"/>
    <w:rsid w:val="00DF04FF"/>
    <w:rsid w:val="00E82DF1"/>
    <w:rsid w:val="00ED4CA0"/>
    <w:rsid w:val="00F1024E"/>
    <w:rsid w:val="00F24B3E"/>
    <w:rsid w:val="00F87ACC"/>
    <w:rsid w:val="00F97DFC"/>
    <w:rsid w:val="00FB0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7D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7D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7D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7D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7D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7D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7D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7D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7D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7D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2015.</izvorni_sadrzaj>
    <derivirana_varijabla naziv="DomainObject.Predmet.DatumOsnivanja_1">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St-23/2015</izvorni_sadrzaj>
    <derivirana_varijabla naziv="DomainObject.Predmet.OznakaBroj_1">St-23/2015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FUZUL INTERNATIONAL društvo s ograničenom odgovornošću za poslovne usluge i trgovinu</izvorni_sadrzaj>
    <derivirana_varijabla naziv="DomainObject.Predmet.StrankaFormated_1">  FUZUL INTERNATIONAL društvo s ograničenom odgovornošću za poslovne usluge i trgovinu</derivirana_varijabla>
  </DomainObject.Predmet.StrankaFormated>
  <DomainObject.Predmet.StrankaFormatedOIB>
    <izvorni_sadrzaj>  FUZUL INTERNATIONAL društvo s ograničenom odgovornošću za poslovne usluge i trgovinu, OIB 40314449316</izvorni_sadrzaj>
    <derivirana_varijabla naziv="DomainObject.Predmet.StrankaFormatedOIB_1">  FUZUL INTERNATIONAL društvo s ograničenom odgovornošću za poslovne usluge i trgovinu, OIB 40314449316</derivirana_varijabla>
  </DomainObject.Predmet.StrankaFormatedOIB>
  <DomainObject.Predmet.StrankaFormatedWithAdress>
    <izvorni_sadrzaj> FUZUL INTERNATIONAL društvo s ograničenom odgovornošću za poslovne usluge i trgovinu, Ulica Andrije Hebranga 7, 23000 Zadar</izvorni_sadrzaj>
    <derivirana_varijabla naziv="DomainObject.Predmet.StrankaFormatedWithAdress_1"> FUZUL INTERNATIONAL društvo s ograničenom odgovornošću za poslovne usluge i trgovinu, Ulica Andrije Hebranga 7, 23000 Zadar</derivirana_varijabla>
  </DomainObject.Predmet.StrankaFormatedWithAdress>
  <DomainObject.Predmet.StrankaFormatedWithAdressOIB>
    <izvorni_sadrzaj> FUZUL INTERNATIONAL društvo s ograničenom odgovornošću za poslovne usluge i trgovinu, OIB 40314449316, Ulica Andrije Hebranga 7, 23000 Zadar</izvorni_sadrzaj>
    <derivirana_varijabla naziv="DomainObject.Predmet.StrankaFormatedWithAdressOIB_1"> FUZUL INTERNATIONAL društvo s ograničenom odgovornošću za poslovne usluge i trgovinu, OIB 40314449316, Ulica Andrije Hebranga 7, 23000 Zadar</derivirana_varijabla>
  </DomainObject.Predmet.StrankaFormatedWithAdressOIB>
  <DomainObject.Predmet.StrankaWithAdress>
    <izvorni_sadrzaj>FUZUL INTERNATIONAL društvo s ograničenom odgovornošću za poslovne usluge i trgovinu Ulica Andrije Hebranga 7,23000 Zadar</izvorni_sadrzaj>
    <derivirana_varijabla naziv="DomainObject.Predmet.StrankaWithAdress_1">FUZUL INTERNATIONAL društvo s ograničenom odgovornošću za poslovne usluge i trgovinu Ulica Andrije Hebranga 7,23000 Zadar</derivirana_varijabla>
  </DomainObject.Predmet.StrankaWithAdress>
  <DomainObject.Predmet.StrankaWithAdressOIB>
    <izvorni_sadrzaj>FUZUL INTERNATIONAL društvo s ograničenom odgovornošću za poslovne usluge i trgovinu, OIB 40314449316, Ulica Andrije Hebranga 7,23000 Zadar</izvorni_sadrzaj>
    <derivirana_varijabla naziv="DomainObject.Predmet.StrankaWithAdressOIB_1">FUZUL INTERNATIONAL društvo s ograničenom odgovornošću za poslovne usluge i trgovinu, OIB 40314449316, Ulica Andrije Hebranga 7,23000 Zadar</derivirana_varijabla>
  </DomainObject.Predmet.StrankaWithAdressOIB>
  <DomainObject.Predmet.StrankaNazivFormated>
    <izvorni_sadrzaj>FUZUL INTERNATIONAL društvo s ograničenom odgovornošću za poslovne usluge i trgovinu</izvorni_sadrzaj>
    <derivirana_varijabla naziv="DomainObject.Predmet.StrankaNazivFormated_1">FUZUL INTERNATIONAL društvo s ograničenom odgovornošću za poslovne usluge i trgovinu</derivirana_varijabla>
  </DomainObject.Predmet.StrankaNazivFormated>
  <DomainObject.Predmet.StrankaNazivFormatedOIB>
    <izvorni_sadrzaj>FUZUL INTERNATIONAL društvo s ograničenom odgovornošću za poslovne usluge i trgovinu, OIB 40314449316</izvorni_sadrzaj>
    <derivirana_varijabla naziv="DomainObject.Predmet.StrankaNazivFormatedOIB_1">FUZUL INTERNATIONAL društvo s ograničenom odgovornošću za poslovne usluge i trgovinu, OIB 40314449316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FUZUL INTERNATIONAL društvo s ograničenom odgovornošću za poslovne usluge i trgovinu</item>
    </izvorni_sadrzaj>
    <derivirana_varijabla naziv="DomainObject.Predmet.StrankaListFormated_1">
      <item>FUZUL INTERNATIONAL društvo s ograničenom odgovornošću za poslovne usluge i trgovinu</item>
    </derivirana_varijabla>
  </DomainObject.Predmet.StrankaListFormated>
  <DomainObject.Predmet.StrankaListFormatedOIB>
    <izvorni_sadrzaj>
      <item>FUZUL INTERNATIONAL društvo s ograničenom odgovornošću za poslovne usluge i trgovinu, OIB 40314449316</item>
    </izvorni_sadrzaj>
    <derivirana_varijabla naziv="DomainObject.Predmet.StrankaListFormatedOIB_1">
      <item>FUZUL INTERNATIONAL društvo s ograničenom odgovornošću za poslovne usluge i trgovinu, OIB 40314449316</item>
    </derivirana_varijabla>
  </DomainObject.Predmet.StrankaListFormatedOIB>
  <DomainObject.Predmet.StrankaListFormatedWithAdress>
    <izvorni_sadrzaj>
      <item>FUZUL INTERNATIONAL društvo s ograničenom odgovornošću za poslovne usluge i trgovinu, Ulica Andrije Hebranga 7, 23000 Zadar</item>
    </izvorni_sadrzaj>
    <derivirana_varijabla naziv="DomainObject.Predmet.StrankaListFormatedWithAdress_1">
      <item>FUZUL INTERNATIONAL društvo s ograničenom odgovornošću za poslovne usluge i trgovinu, Ulica Andrije Hebranga 7, 23000 Zadar</item>
    </derivirana_varijabla>
  </DomainObject.Predmet.StrankaListFormatedWithAdress>
  <DomainObject.Predmet.StrankaListFormatedWithAdressOIB>
    <izvorni_sadrzaj>
      <item>FUZUL INTERNATIONAL društvo s ograničenom odgovornošću za poslovne usluge i trgovinu, OIB 40314449316, Ulica Andrije Hebranga 7, 23000 Zadar</item>
    </izvorni_sadrzaj>
    <derivirana_varijabla naziv="DomainObject.Predmet.StrankaListFormatedWithAdressOIB_1">
      <item>FUZUL INTERNATIONAL društvo s ograničenom odgovornošću za poslovne usluge i trgovinu, OIB 40314449316, Ulica Andrije Hebranga 7, 23000 Zadar</item>
    </derivirana_varijabla>
  </DomainObject.Predmet.StrankaListFormatedWithAdressOIB>
  <DomainObject.Predmet.StrankaListNazivFormated>
    <izvorni_sadrzaj>
      <item>FUZUL INTERNATIONAL društvo s ograničenom odgovornošću za poslovne usluge i trgovinu</item>
    </izvorni_sadrzaj>
    <derivirana_varijabla naziv="DomainObject.Predmet.StrankaListNazivFormated_1">
      <item>FUZUL INTERNATIONAL društvo s ograničenom odgovornošću za poslovne usluge i trgovinu</item>
    </derivirana_varijabla>
  </DomainObject.Predmet.StrankaListNazivFormated>
  <DomainObject.Predmet.StrankaListNazivFormatedOIB>
    <izvorni_sadrzaj>
      <item>FUZUL INTERNATIONAL društvo s ograničenom odgovornošću za poslovne usluge i trgovinu, OIB 40314449316</item>
    </izvorni_sadrzaj>
    <derivirana_varijabla naziv="DomainObject.Predmet.StrankaListNazivFormatedOIB_1">
      <item>FUZUL INTERNATIONAL društvo s ograničenom odgovornošću za poslovne usluge i trgovinu, OIB 40314449316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Željko Fuzul</item>
      <item>Antun Kovačević</item>
      <item>Gordan Vuletić</item>
    </izvorni_sadrzaj>
    <derivirana_varijabla naziv="DomainObject.Predmet.OstaliListFormated_1">
      <item>Željko Fuzul</item>
      <item>Antun Kovačević</item>
      <item>Gordan Vuletić</item>
    </derivirana_varijabla>
  </DomainObject.Predmet.OstaliListFormated>
  <DomainObject.Predmet.OstaliListFormatedOIB>
    <izvorni_sadrzaj>
      <item>Željko Fuzul</item>
      <item>Antun Kovačević, OIB 77489220307</item>
      <item>Gordan Vuletić</item>
    </izvorni_sadrzaj>
    <derivirana_varijabla naziv="DomainObject.Predmet.OstaliListFormatedOIB_1">
      <item>Željko Fuzul</item>
      <item>Antun Kovačević, OIB 77489220307</item>
      <item>Gordan Vuletić</item>
    </derivirana_varijabla>
  </DomainObject.Predmet.OstaliListFormatedOIB>
  <DomainObject.Predmet.OstaliListFormatedWithAdress>
    <izvorni_sadrzaj>
      <item>Željko Fuzul</item>
      <item>Antun Kovačević</item>
      <item>Gordan Vuletić</item>
    </izvorni_sadrzaj>
    <derivirana_varijabla naziv="DomainObject.Predmet.OstaliListFormatedWithAdress_1">
      <item>Željko Fuzul</item>
      <item>Antun Kovačević</item>
      <item>Gordan Vuletić</item>
    </derivirana_varijabla>
  </DomainObject.Predmet.OstaliListFormatedWithAdress>
  <DomainObject.Predmet.OstaliListFormatedWithAdressOIB>
    <izvorni_sadrzaj>
      <item>Željko Fuzul</item>
      <item>Antun Kovačević, OIB 77489220307</item>
      <item>Gordan Vuletić</item>
    </izvorni_sadrzaj>
    <derivirana_varijabla naziv="DomainObject.Predmet.OstaliListFormatedWithAdressOIB_1">
      <item>Željko Fuzul</item>
      <item>Antun Kovačević, OIB 77489220307</item>
      <item>Gordan Vuletić</item>
    </derivirana_varijabla>
  </DomainObject.Predmet.OstaliListFormatedWithAdressOIB>
  <DomainObject.Predmet.OstaliListNazivFormated>
    <izvorni_sadrzaj>
      <item>Željko Fuzul</item>
      <item>Antun Kovačević</item>
      <item>Gordan Vuletić</item>
    </izvorni_sadrzaj>
    <derivirana_varijabla naziv="DomainObject.Predmet.OstaliListNazivFormated_1">
      <item>Željko Fuzul</item>
      <item>Antun Kovačević</item>
      <item>Gordan Vuletić</item>
    </derivirana_varijabla>
  </DomainObject.Predmet.OstaliListNazivFormated>
  <DomainObject.Predmet.OstaliListNazivFormatedOIB>
    <izvorni_sadrzaj>
      <item>Željko Fuzul</item>
      <item>Antun Kovačević, OIB 77489220307</item>
      <item>Gordan Vuletić</item>
    </izvorni_sadrzaj>
    <derivirana_varijabla naziv="DomainObject.Predmet.OstaliListNazivFormatedOIB_1">
      <item>Željko Fuzul</item>
      <item>Antun Kovačević, OIB 77489220307</item>
      <item>Gordan Vuletić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2016.</izvorni_sadrzaj>
    <derivirana_varijabla naziv="DomainObject.Datum_1">15.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FUZUL INTERNATIONAL društvo s ograničenom odgovornošću za poslovne usluge i trgovinu</izvorni_sadrzaj>
    <derivirana_varijabla naziv="DomainObject.Predmet.StrankaIDrugi_1">FUZUL INTERNATIONAL društvo s ograničenom odgovornošću za poslovne usluge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FUZUL INTERNATIONAL društvo s ograničenom odgovornošću za poslovne usluge i trgovinu, OIB 40314449316, Ulica Andrije Hebranga 7, 23000 Zadar</izvorni_sadrzaj>
    <derivirana_varijabla naziv="DomainObject.Predmet.StrankaIDrugiAdressOIB_1">FUZUL INTERNATIONAL društvo s ograničenom odgovornošću za poslovne usluge i trgovinu, OIB 40314449316, Ulica Andrije Hebranga 7,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FUZUL INTERNATIONAL društvo s ograničenom odgovornošću za poslovne usluge i trgovinu</item>
      <item>Željko Fuzul</item>
      <item>Antun Kovačević</item>
      <item>Gordan Vuletić</item>
    </izvorni_sadrzaj>
    <derivirana_varijabla naziv="DomainObject.Predmet.SudioniciListNaziv_1">
      <item>FUZUL INTERNATIONAL društvo s ograničenom odgovornošću za poslovne usluge i trgovinu</item>
      <item>Željko Fuzul</item>
      <item>Antun Kovačević</item>
      <item>Gordan Vuletić</item>
    </derivirana_varijabla>
  </DomainObject.Predmet.SudioniciListNaziv>
  <DomainObject.Predmet.SudioniciListAdressOIB>
    <izvorni_sadrzaj>
      <item>FUZUL INTERNATIONAL društvo s ograničenom odgovornošću za poslovne usluge i trgovinu, OIB 40314449316, Ulica Andrije Hebranga 7,23000 Zadar</item>
      <item>Željko Fuzul</item>
      <item>Antun Kovačević, OIB 77489220307</item>
      <item>Gordan Vuletić</item>
    </izvorni_sadrzaj>
    <derivirana_varijabla naziv="DomainObject.Predmet.SudioniciListAdressOIB_1">
      <item>FUZUL INTERNATIONAL društvo s ograničenom odgovornošću za poslovne usluge i trgovinu, OIB 40314449316, Ulica Andrije Hebranga 7,23000 Zadar</item>
      <item>Željko Fuzul</item>
      <item>Antun Kovačević, OIB 77489220307</item>
      <item>Gordan Vuletić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40314449316</item>
      <item>, OIB null</item>
      <item>, OIB 77489220307</item>
      <item>, OIB null</item>
    </izvorni_sadrzaj>
    <derivirana_varijabla naziv="DomainObject.Predmet.SudioniciListNazivOIB_1">
      <item>, OIB 40314449316</item>
      <item>, OIB null</item>
      <item>, OIB 77489220307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Kovačević, OIB 77489220307, P.D.G. Krambergera 13, 23000 Zadar</item>
    </izvorni_sadrzaj>
    <derivirana_varijabla naziv="DomainObject.Predmet.StecajniUpraviteljiListAddressOIB_1">
      <item>Antun Kovačević, OIB 77489220307, P.D.G. Krambergera 13,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197</properties:Words>
  <properties:Characters>916</properties:Characters>
  <properties:Lines>45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2016-12-14T13:09:00Z</dcterms:created>
  <dc:creator>Korisnik</dc:creator>
  <cp:lastModifiedBy>wsadmin</cp:lastModifiedBy>
  <cp:lastPrinted>2016-12-15T08:07:00Z</cp:lastPrinted>
  <dcterms:modified xmlns:xsi="http://www.w3.org/2001/XMLSchema-instance" xsi:type="dcterms:W3CDTF">2016-12-15T09:49:00Z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