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db83" w14:paraId="722db83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E124AE">
        <w:t>23/15-</w:t>
      </w:r>
      <w:r w:rsidR="006510ED">
        <w:t>78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/>
    <w:p w:rsidRDefault="00C04133" w:rsidP="00006969" w:rsidR="00C04133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 xml:space="preserve">Trgovački sud u Zadru, OIB: </w:t>
      </w:r>
      <w:r w:rsidR="006212E6">
        <w:t xml:space="preserve">39670464653 po </w:t>
      </w:r>
      <w:r w:rsidRPr="00006969">
        <w:t>su</w:t>
      </w:r>
      <w:r w:rsidR="00852B0D">
        <w:t>tkinji</w:t>
      </w:r>
      <w:r w:rsidRPr="00006969">
        <w:t xml:space="preserve"> Ardeni Bajlo</w:t>
      </w:r>
      <w:r>
        <w:t>,</w:t>
      </w:r>
      <w:r w:rsidRPr="00006969">
        <w:t xml:space="preserve"> u </w:t>
      </w:r>
      <w:r w:rsidR="006212E6">
        <w:t xml:space="preserve">stečajnom postupku nad </w:t>
      </w:r>
      <w:r w:rsidR="00DF2D6A">
        <w:t>stečajnim</w:t>
      </w:r>
      <w:r w:rsidR="006212E6">
        <w:t xml:space="preserve"> dužnik</w:t>
      </w:r>
      <w:r w:rsidR="00DF2D6A">
        <w:t>om</w:t>
      </w:r>
      <w:r w:rsidRPr="00006969">
        <w:t xml:space="preserve"> </w:t>
      </w:r>
      <w:r w:rsidR="00E124AE">
        <w:t>FUZUL INTERNAT</w:t>
      </w:r>
      <w:r w:rsidR="00E124AE" w:rsidRPr="00EE3801">
        <w:t>IONAL d.o.o.</w:t>
      </w:r>
      <w:r w:rsidR="00E124AE">
        <w:t xml:space="preserve"> u stečaju</w:t>
      </w:r>
      <w:r w:rsidR="00E124AE" w:rsidRPr="00EE3801">
        <w:t xml:space="preserve"> Zadar,</w:t>
      </w:r>
      <w:r w:rsidR="00E124AE">
        <w:t xml:space="preserve"> Ulica Andrije Hebranga 7, OIB: </w:t>
      </w:r>
      <w:r w:rsidR="00E124AE" w:rsidRPr="00EE3801">
        <w:t>40314449316</w:t>
      </w:r>
      <w:r w:rsidR="006212E6" w:rsidRPr="00C422BB">
        <w:t>,</w:t>
      </w:r>
      <w:r w:rsidR="006212E6">
        <w:t xml:space="preserve"> </w:t>
      </w:r>
      <w:r w:rsidR="006212E6" w:rsidRPr="00BE6EB1">
        <w:t>zastupanom po stečajno</w:t>
      </w:r>
      <w:r w:rsidR="006212E6">
        <w:t>m</w:t>
      </w:r>
      <w:r w:rsidR="006212E6" w:rsidRPr="00BE6EB1">
        <w:t xml:space="preserve"> upravitelj</w:t>
      </w:r>
      <w:r w:rsidR="006212E6">
        <w:t xml:space="preserve">u </w:t>
      </w:r>
      <w:r w:rsidR="006510ED">
        <w:t>Antunu Kovačeviću</w:t>
      </w:r>
      <w:r w:rsidRPr="00006969">
        <w:t xml:space="preserve">, dana </w:t>
      </w:r>
      <w:r w:rsidR="006510ED">
        <w:t>14</w:t>
      </w:r>
      <w:r w:rsidR="00E124AE">
        <w:t>. prosinca</w:t>
      </w:r>
      <w:r w:rsidRPr="00006969">
        <w:t xml:space="preserve"> 201</w:t>
      </w:r>
      <w:r>
        <w:t>6</w:t>
      </w:r>
      <w:r w:rsidRPr="00006969">
        <w:t xml:space="preserve">., </w:t>
      </w:r>
      <w:r w:rsidR="00E124AE">
        <w:t xml:space="preserve"> </w:t>
      </w:r>
    </w:p>
    <w:p w:rsidRDefault="0036508C" w:rsidP="00004109" w:rsidR="0036508C">
      <w:pPr>
        <w:jc w:val="both"/>
      </w:pPr>
    </w:p>
    <w:p w:rsidRDefault="00C04133" w:rsidP="00004109" w:rsidR="00C04133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>
      <w:pPr>
        <w:jc w:val="both"/>
        <w:rPr>
          <w:b/>
        </w:rPr>
      </w:pPr>
    </w:p>
    <w:p w:rsidRDefault="0094184A" w:rsidP="0094184A" w:rsidR="0094184A">
      <w:pPr>
        <w:jc w:val="both"/>
        <w:rPr>
          <w:b/>
        </w:rPr>
      </w:pPr>
    </w:p>
    <w:p w:rsidRDefault="006510ED" w:rsidP="006510ED" w:rsidR="006510ED">
      <w:pPr>
        <w:pStyle w:val="Odlomakpopisa"/>
        <w:numPr>
          <w:ilvl w:val="0"/>
          <w:numId w:val="15"/>
        </w:numPr>
        <w:jc w:val="both"/>
      </w:pPr>
      <w:r w:rsidRPr="00006969">
        <w:t>Određuje se prodaja u stečajnom postupku imovine stečajnog dužnika i to</w:t>
      </w:r>
      <w:r>
        <w:t xml:space="preserve">: </w:t>
      </w:r>
      <w:r w:rsidRPr="00006969">
        <w:t xml:space="preserve"> </w:t>
      </w:r>
    </w:p>
    <w:p w:rsidRDefault="006510ED" w:rsidP="006510ED" w:rsidR="006510ED">
      <w:pPr>
        <w:jc w:val="both"/>
      </w:pPr>
    </w:p>
    <w:p w:rsidRDefault="006510ED" w:rsidP="006510ED" w:rsidR="006510ED">
      <w:pPr>
        <w:ind w:left="360"/>
        <w:jc w:val="both"/>
      </w:pPr>
      <w:r>
        <w:t>1. Brodica marke Ambasador 36, oznaka 1434 ZD, broj trupa: XVA36046C898, godina gradnje 1998.</w:t>
      </w:r>
    </w:p>
    <w:p w:rsidRDefault="006510ED" w:rsidP="006510ED" w:rsidR="006510ED">
      <w:pPr>
        <w:jc w:val="both"/>
      </w:pPr>
    </w:p>
    <w:p w:rsidRDefault="006510ED" w:rsidP="006510ED" w:rsidR="006510ED" w:rsidRPr="00CE7D6D">
      <w:pPr>
        <w:pStyle w:val="Odlomakpopisa"/>
        <w:numPr>
          <w:ilvl w:val="0"/>
          <w:numId w:val="14"/>
        </w:numPr>
        <w:ind w:firstLine="360" w:left="0"/>
        <w:jc w:val="both"/>
      </w:pPr>
      <w:r w:rsidRPr="00CE7D6D">
        <w:t xml:space="preserve">Na </w:t>
      </w:r>
      <w:r w:rsidR="00C15E59">
        <w:t>pokretnini</w:t>
      </w:r>
      <w:r w:rsidRPr="00CE7D6D">
        <w:t xml:space="preserve"> iz točke I. ove odluke postoji upisano </w:t>
      </w:r>
      <w:r>
        <w:t>razlučno</w:t>
      </w:r>
      <w:r w:rsidRPr="00A35279">
        <w:rPr>
          <w:b/>
        </w:rPr>
        <w:t xml:space="preserve"> </w:t>
      </w:r>
      <w:r w:rsidRPr="00CE7D6D">
        <w:t xml:space="preserve">pravo u korist </w:t>
      </w:r>
      <w:r w:rsidR="00C15E59">
        <w:t xml:space="preserve">Republike Hrvatske, Ministarstva financija, </w:t>
      </w:r>
      <w:r>
        <w:t>Porezne uprave Zadar.</w:t>
      </w:r>
    </w:p>
    <w:p w:rsidRDefault="006510ED" w:rsidP="006510ED" w:rsidR="006510ED" w:rsidRPr="00CE7D6D">
      <w:pPr>
        <w:pStyle w:val="Odlomakpopisa"/>
        <w:rPr>
          <w:b/>
        </w:rPr>
      </w:pPr>
    </w:p>
    <w:p w:rsidRDefault="006510ED" w:rsidP="006510ED" w:rsidR="006510ED" w:rsidRPr="00CE7D6D">
      <w:pPr>
        <w:pStyle w:val="Odlomakpopisa"/>
        <w:numPr>
          <w:ilvl w:val="0"/>
          <w:numId w:val="14"/>
        </w:numPr>
        <w:ind w:firstLine="360" w:left="0"/>
        <w:jc w:val="both"/>
      </w:pPr>
      <w:r w:rsidRPr="00CE7D6D">
        <w:t xml:space="preserve">Nalaže se </w:t>
      </w:r>
      <w:r>
        <w:t>Lučkoj kapetaniji u</w:t>
      </w:r>
      <w:r w:rsidRPr="00CE7D6D">
        <w:t xml:space="preserve"> </w:t>
      </w:r>
      <w:r>
        <w:t xml:space="preserve">Zadru </w:t>
      </w:r>
      <w:r w:rsidRPr="00CE7D6D">
        <w:t xml:space="preserve"> izvršiti upis zabilježbe</w:t>
      </w:r>
      <w:r>
        <w:t xml:space="preserve"> ovog rješenja</w:t>
      </w:r>
      <w:r w:rsidRPr="00CE7D6D">
        <w:t>.</w:t>
      </w:r>
    </w:p>
    <w:p w:rsidRDefault="006510ED" w:rsidP="006510ED" w:rsidR="006510ED" w:rsidRPr="00CE7D6D">
      <w:pPr>
        <w:jc w:val="both"/>
      </w:pPr>
    </w:p>
    <w:p w:rsidRDefault="006510ED" w:rsidP="006510ED" w:rsidR="006510ED" w:rsidRPr="00CE7D6D">
      <w:pPr>
        <w:jc w:val="center"/>
      </w:pPr>
      <w:r w:rsidRPr="00CE7D6D">
        <w:t>Obrazloženje</w:t>
      </w:r>
    </w:p>
    <w:p w:rsidRDefault="006510ED" w:rsidP="006510ED" w:rsidR="006510ED" w:rsidRPr="00CE7D6D">
      <w:pPr>
        <w:jc w:val="both"/>
      </w:pPr>
    </w:p>
    <w:p w:rsidRDefault="006510ED" w:rsidP="006510ED" w:rsidR="006510ED" w:rsidRPr="00CE7D6D">
      <w:pPr>
        <w:jc w:val="both"/>
      </w:pPr>
    </w:p>
    <w:p w:rsidRDefault="006510ED" w:rsidP="006510ED" w:rsidR="006510ED" w:rsidRPr="00CE7D6D">
      <w:pPr>
        <w:ind w:firstLine="708"/>
        <w:jc w:val="both"/>
        <w:rPr>
          <w:b/>
        </w:rPr>
      </w:pPr>
      <w:r w:rsidRPr="00CE7D6D">
        <w:t>Rješenjem ovog suda posl. br. 1 St-</w:t>
      </w:r>
      <w:r>
        <w:t xml:space="preserve">23/15- 27 </w:t>
      </w:r>
      <w:r w:rsidRPr="00CE7D6D">
        <w:t xml:space="preserve">od </w:t>
      </w:r>
      <w:r>
        <w:t>26. veljače</w:t>
      </w:r>
      <w:r w:rsidRPr="00CE7D6D">
        <w:t xml:space="preserve"> 2016. otvoren je stečajni postupak nad stečajnim dužnikom </w:t>
      </w:r>
      <w:r>
        <w:t>FUZUL INTERNAT</w:t>
      </w:r>
      <w:r w:rsidRPr="00EE3801">
        <w:t>IONAL d.o.o.</w:t>
      </w:r>
      <w:r>
        <w:t xml:space="preserve"> u stečaju</w:t>
      </w:r>
      <w:r w:rsidRPr="00EE3801">
        <w:t xml:space="preserve"> Zadar</w:t>
      </w:r>
      <w:r w:rsidRPr="00CE7D6D">
        <w:t xml:space="preserve">. </w:t>
      </w:r>
      <w:r>
        <w:t xml:space="preserve"> </w:t>
      </w:r>
    </w:p>
    <w:p w:rsidRDefault="006510ED" w:rsidP="006510ED" w:rsidR="006510ED" w:rsidRPr="00CE7D6D">
      <w:pPr>
        <w:ind w:firstLine="708"/>
        <w:jc w:val="both"/>
      </w:pPr>
      <w:r w:rsidRPr="00CE7D6D">
        <w:t xml:space="preserve">Odredbom čl. 247.  st. 1. Stečajnog zakona (Narodne novine 71/15) određeno je da se </w:t>
      </w:r>
      <w:r>
        <w:t xml:space="preserve">nekretnine, brodovi i zrakoplovi u vlasništvu stečajnog </w:t>
      </w:r>
      <w:r w:rsidRPr="00CE7D6D">
        <w:t>dužnika na koji</w:t>
      </w:r>
      <w:r>
        <w:t>ma</w:t>
      </w:r>
      <w:r w:rsidRPr="00CE7D6D">
        <w:t xml:space="preserve"> postoji razlučno pravo</w:t>
      </w:r>
      <w:r>
        <w:t>, prodaju</w:t>
      </w:r>
      <w:r w:rsidRPr="00CE7D6D">
        <w:t xml:space="preserve"> u stečajnom postupku uz odgovarajuću primjenu pravila ovršnog postupka o ovrsi na nekretnini. </w:t>
      </w:r>
      <w:r>
        <w:t xml:space="preserve">  </w:t>
      </w:r>
    </w:p>
    <w:p w:rsidRDefault="006510ED" w:rsidP="006510ED" w:rsidR="006510ED" w:rsidRPr="00CE7D6D">
      <w:pPr>
        <w:ind w:firstLine="708"/>
        <w:jc w:val="both"/>
        <w:rPr>
          <w:b/>
        </w:rPr>
      </w:pPr>
      <w:r w:rsidRPr="00CE7D6D">
        <w:t xml:space="preserve">Na </w:t>
      </w:r>
      <w:r>
        <w:t>imovini</w:t>
      </w:r>
      <w:r w:rsidRPr="00CE7D6D">
        <w:t xml:space="preserve"> iz točke I. ovog rješenja postoji upisano </w:t>
      </w:r>
      <w:r>
        <w:t>razlučno</w:t>
      </w:r>
      <w:r w:rsidRPr="00CE7D6D">
        <w:t xml:space="preserve"> pravo u korist</w:t>
      </w:r>
      <w:r>
        <w:t xml:space="preserve"> Republike Hrvatske, </w:t>
      </w:r>
      <w:r w:rsidR="00C15E59">
        <w:t>Ministarstva financija, Porezne uprave Zadar</w:t>
      </w:r>
      <w:r w:rsidRPr="00CE7D6D">
        <w:t xml:space="preserve">.   </w:t>
      </w:r>
    </w:p>
    <w:p w:rsidRDefault="006510ED" w:rsidP="006510ED" w:rsidR="006510ED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</w:t>
      </w:r>
      <w:r>
        <w:t xml:space="preserve">takve imovine </w:t>
      </w:r>
      <w:r w:rsidRPr="00CE7D6D">
        <w:t xml:space="preserve">stečajnog dužnika na kojoj postoji razlučno pravo i odrediti njenu prodaju u stečajnom postupku uz nalog </w:t>
      </w:r>
      <w:r>
        <w:t xml:space="preserve">Lučkoj kapetaniji </w:t>
      </w:r>
      <w:r w:rsidRPr="00CE7D6D">
        <w:t xml:space="preserve">upisa zabilježbe rješenja o prodaji </w:t>
      </w:r>
      <w:r>
        <w:t>imovine</w:t>
      </w:r>
      <w:r w:rsidRPr="00CE7D6D">
        <w:t xml:space="preserve">, </w:t>
      </w:r>
      <w:r>
        <w:t xml:space="preserve">pa je stoga odlučeno </w:t>
      </w:r>
      <w:r w:rsidRPr="00CE7D6D">
        <w:t xml:space="preserve"> kao u izreci. </w:t>
      </w:r>
    </w:p>
    <w:p w:rsidRDefault="006510ED" w:rsidP="006510ED" w:rsidR="006510ED" w:rsidRPr="00CE7D6D">
      <w:pPr>
        <w:jc w:val="center"/>
        <w:rPr>
          <w:b/>
        </w:rPr>
      </w:pPr>
    </w:p>
    <w:p w:rsidRDefault="006510ED" w:rsidP="006510ED" w:rsidR="006510ED" w:rsidRPr="00CE7D6D">
      <w:pPr>
        <w:jc w:val="center"/>
      </w:pPr>
      <w:r w:rsidRPr="00CE7D6D">
        <w:t xml:space="preserve">U Zadru, </w:t>
      </w:r>
      <w:r>
        <w:t>14. prosinca</w:t>
      </w:r>
      <w:r w:rsidRPr="00CE7D6D">
        <w:t xml:space="preserve"> 2016.</w:t>
      </w:r>
    </w:p>
    <w:p w:rsidRDefault="006510ED" w:rsidP="006510ED" w:rsidR="006510ED">
      <w:pPr>
        <w:jc w:val="center"/>
        <w:rPr>
          <w:b/>
        </w:rPr>
      </w:pPr>
    </w:p>
    <w:p w:rsidRDefault="006510ED" w:rsidP="006510ED" w:rsidR="006510ED" w:rsidRPr="00CE7D6D">
      <w:pPr>
        <w:jc w:val="center"/>
        <w:rPr>
          <w:b/>
        </w:rPr>
      </w:pPr>
    </w:p>
    <w:p w:rsidRDefault="006510ED" w:rsidP="006510ED" w:rsidR="006510ED">
      <w:pPr>
        <w:jc w:val="right"/>
      </w:pPr>
      <w:r>
        <w:t>Sudac</w:t>
      </w:r>
    </w:p>
    <w:p w:rsidRDefault="006510ED" w:rsidP="006510ED" w:rsidR="006510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6510ED" w:rsidP="006510ED" w:rsidR="006510ED" w:rsidRPr="00CE7D6D">
      <w:pPr>
        <w:jc w:val="right"/>
        <w:rPr>
          <w:b/>
        </w:rPr>
      </w:pPr>
    </w:p>
    <w:p w:rsidRDefault="006510ED" w:rsidP="006510ED" w:rsidR="006510ED" w:rsidRPr="00CE7D6D">
      <w:pPr>
        <w:jc w:val="both"/>
        <w:rPr>
          <w:b/>
        </w:rPr>
      </w:pPr>
    </w:p>
    <w:p w:rsidRDefault="006510ED" w:rsidP="006510ED" w:rsidR="006510ED" w:rsidRPr="00CE7D6D">
      <w:pPr>
        <w:jc w:val="both"/>
        <w:rPr>
          <w:b/>
        </w:rPr>
      </w:pPr>
    </w:p>
    <w:p w:rsidRDefault="006510ED" w:rsidP="006510ED" w:rsidR="006510ED" w:rsidRPr="00CE7D6D">
      <w:pPr>
        <w:jc w:val="both"/>
        <w:rPr>
          <w:b/>
        </w:rPr>
      </w:pPr>
    </w:p>
    <w:p w:rsidRDefault="006510ED" w:rsidP="006510ED" w:rsidR="006510ED" w:rsidRPr="00CE7D6D">
      <w:pPr>
        <w:jc w:val="both"/>
      </w:pPr>
      <w:r w:rsidRPr="00CE7D6D">
        <w:t>POUKA O PRAVNOM LIJEKU</w:t>
      </w:r>
    </w:p>
    <w:p w:rsidRDefault="006510ED" w:rsidP="006510ED" w:rsidR="006510ED" w:rsidRPr="00CE7D6D">
      <w:pPr>
        <w:jc w:val="both"/>
      </w:pPr>
      <w:r w:rsidRPr="00CE7D6D">
        <w:t>Protiv ovog rješenja dopušteno je podnijeti žalbu Visokom trgovačkom sudu Republike Hrvatske putem ovog suda u roku od 8 dana od dostave rješenja, a ista se podnosi ovom sudu u 3 primjerka.</w:t>
      </w:r>
    </w:p>
    <w:p w:rsidRDefault="006510ED" w:rsidP="006510ED" w:rsidR="006510ED" w:rsidRPr="00CE7D6D">
      <w:pPr>
        <w:jc w:val="both"/>
        <w:rPr>
          <w:b/>
        </w:rPr>
      </w:pPr>
    </w:p>
    <w:p w:rsidRDefault="006510ED" w:rsidP="006510ED" w:rsidR="006510ED" w:rsidRPr="00CE7D6D">
      <w:pPr>
        <w:jc w:val="both"/>
      </w:pPr>
      <w:r w:rsidRPr="00CE7D6D">
        <w:t>DNA:</w:t>
      </w:r>
    </w:p>
    <w:p w:rsidRDefault="006510ED" w:rsidP="006510ED" w:rsidR="006510ED" w:rsidRPr="00CE7D6D">
      <w:pPr>
        <w:numPr>
          <w:ilvl w:val="0"/>
          <w:numId w:val="1"/>
        </w:numPr>
        <w:jc w:val="both"/>
      </w:pPr>
      <w:r>
        <w:t>stečajni</w:t>
      </w:r>
      <w:r w:rsidRPr="00CE7D6D">
        <w:t xml:space="preserve"> upravitelj </w:t>
      </w:r>
    </w:p>
    <w:p w:rsidRDefault="006510ED" w:rsidP="006510ED" w:rsidR="006510ED">
      <w:pPr>
        <w:pStyle w:val="Odlomakpopisa"/>
        <w:numPr>
          <w:ilvl w:val="0"/>
          <w:numId w:val="1"/>
        </w:numPr>
        <w:jc w:val="both"/>
      </w:pPr>
      <w:r>
        <w:t>Lučka kapetanija – reg. brodova Zadar</w:t>
      </w:r>
    </w:p>
    <w:p w:rsidRDefault="006510ED" w:rsidP="006510ED" w:rsidR="006510ED">
      <w:pPr>
        <w:pStyle w:val="Odlomakpopisa"/>
        <w:numPr>
          <w:ilvl w:val="0"/>
          <w:numId w:val="1"/>
        </w:numPr>
        <w:jc w:val="both"/>
      </w:pPr>
      <w:r>
        <w:t>ŽDO Zadar</w:t>
      </w:r>
    </w:p>
    <w:p w:rsidRDefault="006510ED" w:rsidP="006510ED" w:rsidR="006510E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6510ED" w:rsidP="006510ED" w:rsidR="006510E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6510ED" w:rsidP="006510ED" w:rsidR="006510ED" w:rsidRPr="00006969">
      <w:pPr>
        <w:ind w:hanging="705" w:left="705"/>
        <w:jc w:val="both"/>
      </w:pPr>
    </w:p>
    <w:sectPr w:rsidSect="00C04133" w:rsidR="006510ED" w:rsidRPr="00006969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C64A6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4184A" w:rsidP="006510ED" w:rsidR="0094184A" w:rsidRPr="008E2A91">
    <w:pPr>
      <w:jc w:val="right"/>
      <w:rPr>
        <w:b/>
        <w:sz w:val="28"/>
        <w:szCs w:val="28"/>
      </w:rPr>
    </w:pPr>
    <w:r>
      <w:t xml:space="preserve">Posl. br.: </w:t>
    </w:r>
    <w:r w:rsidRPr="00006969">
      <w:t>1 St-</w:t>
    </w:r>
    <w:r w:rsidR="00E124AE">
      <w:t>23/15-</w:t>
    </w:r>
    <w:r w:rsidR="006510ED">
      <w:t>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3C5984"/>
    <w:multiLevelType w:val="hybridMultilevel"/>
    <w:tmpl w:val="7A40633E"/>
    <w:lvl w:tplc="B966FD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F6DDC"/>
    <w:multiLevelType w:val="hybridMultilevel"/>
    <w:tmpl w:val="A640750C"/>
    <w:lvl w:tplc="3AFC612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8"/>
  </w:num>
  <w:num w:numId="11">
    <w:abstractNumId w:val="11"/>
  </w:num>
  <w:num w:numId="12">
    <w:abstractNumId w:val="14"/>
  </w:num>
  <w:num w:numId="13">
    <w:abstractNumId w:val="15"/>
  </w:num>
  <w:num w:numId="14">
    <w:abstractNumId w:val="3"/>
  </w:num>
  <w:num w:numId="15">
    <w:abstractNumId w:val="2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510ED"/>
    <w:rsid w:val="00666D9F"/>
    <w:rsid w:val="006C50D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15E59"/>
    <w:rsid w:val="00C2472F"/>
    <w:rsid w:val="00C30292"/>
    <w:rsid w:val="00C373F4"/>
    <w:rsid w:val="00C37F10"/>
    <w:rsid w:val="00C458DC"/>
    <w:rsid w:val="00C5122E"/>
    <w:rsid w:val="00C611D0"/>
    <w:rsid w:val="00C64A68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124AE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34083-017A-4A2F-97C6-E3C0FBADF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1769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2016-12-14T08:06:00Z</dcterms:created>
  <dc:creator>Srđan Gavranić</dc:creator>
  <cp:lastModifiedBy>wsadmin</cp:lastModifiedBy>
  <cp:lastPrinted>2016-07-13T07:15:00Z</cp:lastPrinted>
  <dcterms:modified xmlns:xsi="http://www.w3.org/2001/XMLSchema-instance" xsi:type="dcterms:W3CDTF">2016-12-14T10:33:00Z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