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5964" w14:paraId="5225964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AURORA BOREALIS d.o.o., Split, Trg Hrvatske bratske zajednice 3 I, OIB: 03859474665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06.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AURORA BOREALIS d.o.o., Split, Trg Hrvatske bratske zajednice 3 I, OIB: 03859474665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10.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248.447,83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dužnik je obavijestio sud kako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Financijske agencije, Sektor poslovne mreže Split,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77592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iz koje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0</w:t>
      </w:r>
      <w:r>
        <w:rPr>
          <w:rFonts w:cs="Times New Roman" w:eastAsia="Times New Roman" w:hAnsi="Times New Roman" w:ascii="Times New Roman"/>
          <w:sz w:val="24"/>
          <w:szCs w:val="24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977592">
        <w:rPr>
          <w:rFonts w:cs="Times New Roman" w:eastAsia="Times New Roman" w:hAnsi="Times New Roman" w:ascii="Times New Roman"/>
          <w:sz w:val="24"/>
          <w:szCs w:val="24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977592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  <w:r w:rsidR="00977592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– zastupan po punomoćniku odvjetniku Ivi Staničiću, Ivana Gundulića 26 A,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DC17CD" w:rsidRPr="00DC17CD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St-1</w:t>
        </w:r>
        <w:r w:rsidR="00977592">
          <w:rPr>
            <w:rFonts w:hAnsi="Times New Roman" w:ascii="Times New Roman"/>
            <w:sz w:val="24"/>
            <w:szCs w:val="24"/>
            <w:lang w:val="hr-HR"/>
          </w:rPr>
          <w:t>675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977592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DC17C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977592">
      <w:rPr>
        <w:rFonts w:hAnsi="Times New Roman" w:ascii="Times New Roman"/>
        <w:sz w:val="24"/>
        <w:szCs w:val="24"/>
        <w:lang w:val="hr-HR"/>
      </w:rPr>
      <w:t>1675</w:t>
    </w:r>
    <w:r w:rsidRPr="000B114D">
      <w:rPr>
        <w:rFonts w:hAnsi="Times New Roman" w:ascii="Times New Roman"/>
        <w:sz w:val="24"/>
        <w:szCs w:val="24"/>
        <w:lang w:val="hr-HR"/>
      </w:rPr>
      <w:t>/201</w:t>
    </w:r>
    <w:r w:rsidR="00977592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434FCD"/>
    <w:rsid w:val="005E2A83"/>
    <w:rsid w:val="00977592"/>
    <w:rsid w:val="00AD128E"/>
    <w:rsid w:val="00B41223"/>
    <w:rsid w:val="00DC17CD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C1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C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17C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17C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17C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1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17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17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17C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St-1675/2015</izvorni_sadrzaj>
    <derivirana_varijabla naziv="DomainObject.Predmet.OznakaBroj_1">St-1675/2015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BOREALIS za poslovanje nekretninama, društvo s ograničenom odgovornošću zastupanog po punomoćniku Ivo Staničić</izvorni_sadrzaj>
    <derivirana_varijabla naziv="DomainObject.Predmet.ProtustrankaFormated_1">  AURORA BOREALIS za poslovanje nekretninama, društvo s ograničenom odgovornošću zastupanog po punomoćniku Ivo Staničić</derivirana_varijabla>
  </DomainObject.Predmet.ProtustrankaFormated>
  <DomainObject.Predmet.ProtustrankaFormatedOIB>
    <izvorni_sadrzaj>  AURORA BOREALIS za poslovanje nekretninama, društvo s ograničenom odgovornošću, OIB 03859474665 zastupanog po punomoćniku Ivo Staničić</izvorni_sadrzaj>
    <derivirana_varijabla naziv="DomainObject.Predmet.ProtustrankaFormatedOIB_1">  AURORA BOREALIS za poslovanje nekretninama, društvo s ograničenom odgovornošću, OIB 03859474665 zastupanog po punomoćniku Ivo Staničić</derivirana_varijabla>
  </DomainObject.Predmet.ProtustrankaFormatedOIB>
  <DomainObject.Predmet.ProtustrankaFormatedWithAdress>
    <izvorni_sadrzaj> AURORA BOREALIS za poslovanje nekretninama, društvo s ograničenom odgovornošću, Trg Hrvatske bratske zajednice 3/I, 21000 Split zastupanog po punomoćniku Ivo Staničić</izvorni_sadrzaj>
    <derivirana_varijabla naziv="DomainObject.Predmet.ProtustrankaFormatedWithAdress_1"> AURORA BOREALIS za poslovanje nekretninama, društvo s ograničenom odgovornošću, Trg Hrvatske bratske zajednice 3/I, 21000 Split zastupanog po punomoćniku Ivo Staničić</derivirana_varijabla>
  </DomainObject.Predmet.ProtustrankaFormatedWithAdress>
  <DomainObject.Predmet.ProtustrankaFormatedWithAdressOIB>
    <izvorni_sadrzaj> AURORA BOREALIS za poslovanje nekretninama, društvo s ograničenom odgovornošću, OIB 03859474665, Trg Hrvatske bratske zajednice 3/I, 21000 Split zastupanog po punomoćniku Ivo Staničić</izvorni_sadrzaj>
    <derivirana_varijabla naziv="DomainObject.Predmet.ProtustrankaFormatedWithAdressOIB_1"> AURORA BOREALIS za poslovanje nekretninama, društvo s ograničenom odgovornošću, OIB 03859474665, Trg Hrvatske bratske zajednice 3/I, 21000 Split zastupanog po punomoćniku Ivo Staničić</derivirana_varijabla>
  </DomainObject.Predmet.ProtustrankaFormatedWithAdressOIB>
  <DomainObject.Predmet.ProtustrankaWithAdress>
    <izvorni_sadrzaj>AURORA BOREALIS za poslovanje nekretninama, društvo s ograničenom odgovornošću Trg Hrvatske bratske zajednice 3/I, 21000 Split</izvorni_sadrzaj>
    <derivirana_varijabla naziv="DomainObject.Predmet.ProtustrankaWithAdress_1">AURORA BOREALIS za poslovanje nekretninama, društvo s ograničenom odgovornošću Trg Hrvatske bratske zajednice 3/I, 21000 Split</derivirana_varijabla>
  </DomainObject.Predmet.ProtustrankaWithAdress>
  <DomainObject.Predmet.ProtustrankaWithAdressOIB>
    <izvorni_sadrzaj>AURORA BOREALIS za poslovanje nekretninama, društvo s ograničenom odgovornošću, OIB 03859474665, Trg Hrvatske bratske zajednice 3/I, 21000 Split</izvorni_sadrzaj>
    <derivirana_varijabla naziv="DomainObject.Predmet.ProtustrankaWithAdressOIB_1">AURORA BOREALIS za poslovanje nekretninama, društvo s ograničenom odgovornošću, OIB 03859474665, Trg Hrvatske bratske zajednice 3/I, 21000 Split</derivirana_varijabla>
  </DomainObject.Predmet.ProtustrankaWithAdressOIB>
  <DomainObject.Predmet.ProtustrankaNazivFormated>
    <izvorni_sadrzaj>AURORA BOREALIS za poslovanje nekretninama, društvo s ograničenom odgovornošću</izvorni_sadrzaj>
    <derivirana_varijabla naziv="DomainObject.Predmet.ProtustrankaNazivFormated_1">AURORA BOREALIS za poslovanje nekretninama, društvo s ograničenom odgovornošću</derivirana_varijabla>
  </DomainObject.Predmet.ProtustrankaNazivFormated>
  <DomainObject.Predmet.ProtustrankaNazivFormatedOIB>
    <izvorni_sadrzaj>AURORA BOREALIS za poslovanje nekretninama, društvo s ograničenom odgovornošću, OIB 03859474665</izvorni_sadrzaj>
    <derivirana_varijabla naziv="DomainObject.Predmet.ProtustrankaNazivFormatedOIB_1">AURORA BOREALIS za poslovanje nekretninama, društvo s ograničenom odgovornošću, OIB 03859474665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248447.83</izvorni_sadrzaj>
    <derivirana_varijabla naziv="DomainObject.Predmet.TrenutnaVrijednost_1">248447.83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AURORA BOREALIS za poslovanje nekretninama, društvo s ograničenom odgovornošću zastupanog po punomoćniku Ivo Staničić</item>
    </izvorni_sadrzaj>
    <derivirana_varijabla naziv="DomainObject.Predmet.ProtuStrankaListFormated_1">
      <item>AURORA BOREALIS za poslovanje nekretninama, društvo s ograničenom odgovornošću zastupanog po punomoćniku Ivo Staničić</item>
    </derivirana_varijabla>
  </DomainObject.Predmet.ProtuStrankaListFormated>
  <DomainObject.Predmet.ProtuStrankaListFormatedOIB>
    <izvorni_sadrzaj>
      <item>AURORA BOREALIS za poslovanje nekretninama, društvo s ograničenom odgovornošću, OIB 03859474665 zastupanog po punomoćniku Ivo Staničić</item>
    </izvorni_sadrzaj>
    <derivirana_varijabla naziv="DomainObject.Predmet.ProtuStrankaListFormatedOIB_1">
      <item>AURORA BOREALIS za poslovanje nekretninama, društvo s ograničenom odgovornošću, OIB 03859474665 zastupanog po punomoćniku Ivo Staničić</item>
    </derivirana_varijabla>
  </DomainObject.Predmet.ProtuStrankaListFormatedOIB>
  <DomainObject.Predmet.ProtuStrankaListFormatedWithAdress>
    <izvorni_sadrzaj>
      <item>AURORA BOREALIS za poslovanje nekretninama, društvo s ograničenom odgovornošću, Trg Hrvatske bratske zajednice 3/I, 21000 Split zastupanog po punomoćniku Ivo Staničić</item>
    </izvorni_sadrzaj>
    <derivirana_varijabla naziv="DomainObject.Predmet.ProtuStrankaListFormatedWithAdress_1">
      <item>AURORA BOREALIS za poslovanje nekretninama, društvo s ograničenom odgovornošću, Trg Hrvatske bratske zajednice 3/I, 21000 Split zastupanog po punomoćniku Ivo Staničić</item>
    </derivirana_varijabla>
  </DomainObject.Predmet.ProtuStrankaListFormatedWithAdress>
  <DomainObject.Predmet.ProtuStrankaListFormatedWithAdressOIB>
    <izvorni_sadrzaj>
      <item>AURORA BOREALIS za poslovanje nekretninama, društvo s ograničenom odgovornošću, OIB 03859474665, Trg Hrvatske bratske zajednice 3/I, 21000 Split zastupanog po punomoćniku Ivo Staničić</item>
    </izvorni_sadrzaj>
    <derivirana_varijabla naziv="DomainObject.Predmet.ProtuStrankaListFormatedWithAdressOIB_1">
      <item>AURORA BOREALIS za poslovanje nekretninama, društvo s ograničenom odgovornošću, OIB 03859474665, Trg Hrvatske bratske zajednice 3/I, 21000 Split zastupanog po punomoćniku Ivo Staničić</item>
    </derivirana_varijabla>
  </DomainObject.Predmet.ProtuStrankaListFormatedWithAdressOIB>
  <DomainObject.Predmet.ProtuStrankaListNazivFormated>
    <izvorni_sadrzaj>
      <item>AURORA BOREALIS za poslovanje nekretninama, društvo s ograničenom odgovornošću</item>
    </izvorni_sadrzaj>
    <derivirana_varijabla naziv="DomainObject.Predmet.ProtuStrankaListNazivFormated_1">
      <item>AURORA BOREALIS za poslovanje nekretninama, društvo s ograničenom odgovornošću</item>
    </derivirana_varijabla>
  </DomainObject.Predmet.ProtuStrankaListNazivFormated>
  <DomainObject.Predmet.ProtuStrankaListNazivFormatedOIB>
    <izvorni_sadrzaj>
      <item>AURORA BOREALIS za poslovanje nekretninama, društvo s ograničenom odgovornošću, OIB 03859474665</item>
    </izvorni_sadrzaj>
    <derivirana_varijabla naziv="DomainObject.Predmet.ProtuStrankaListNazivFormatedOIB_1">
      <item>AURORA BOREALIS za poslovanje nekretninama, društvo s ograničenom odgovornošću, OIB 03859474665</item>
    </derivirana_varijabla>
  </DomainObject.Predmet.ProtuStrankaListNazivFormatedOIB>
  <DomainObject.Predmet.OstaliListFormated>
    <izvorni_sadrzaj>
      <item>Ivo Staničić punomoćnik sudionika u postupku AURORA BOREALIS za poslovanje nekretninama, društvo s ograničenom odgovornošću</item>
    </izvorni_sadrzaj>
    <derivirana_varijabla naziv="DomainObject.Predmet.OstaliListFormated_1">
      <item>Ivo Staničić punomoćnik sudionika u postupku AURORA BOREALIS za poslovanje nekretninama, društvo s ograničenom odgovornošću</item>
    </derivirana_varijabla>
  </DomainObject.Predmet.OstaliListFormated>
  <DomainObject.Predmet.OstaliListFormatedOIB>
    <izvorni_sadrzaj>
      <item>Ivo Staničić punomoćnik sudionika u postupku AURORA BOREALIS za poslovanje nekretninama, društvo s ograničenom odgovornošću</item>
    </izvorni_sadrzaj>
    <derivirana_varijabla naziv="DomainObject.Predmet.OstaliListFormatedOIB_1">
      <item>Ivo Staničić punomoćnik sudionika u postupku AURORA BOREALIS za poslovanje nekretninama, društvo s ograničenom odgovornošću</item>
    </derivirana_varijabla>
  </DomainObject.Predmet.OstaliListFormatedOIB>
  <DomainObject.Predmet.OstaliListFormatedWithAdress>
    <izvorni_sadrzaj>
      <item>Ivo Staničić, Ivana Gundulića 26 A/II, 21000 Split punomoćnik sudionika u postupku AURORA BOREALIS za poslovanje nekretninama, društvo s ograničenom odgovornošću</item>
    </izvorni_sadrzaj>
    <derivirana_varijabla naziv="DomainObject.Predmet.OstaliListFormatedWithAdress_1">
      <item>Ivo Staničić, Ivana Gundulića 26 A/II, 21000 Split punomoćnik sudionika u postupku AURORA BOREALIS za poslovanje nekretninama, društvo s ograničenom odgovornošću</item>
    </derivirana_varijabla>
  </DomainObject.Predmet.OstaliListFormatedWithAdress>
  <DomainObject.Predmet.OstaliListFormatedWithAdressOIB>
    <izvorni_sadrzaj>
      <item>Ivo Staničić, Ivana Gundulića 26 A/II, 21000 Split punomoćnik sudionika u postupku AURORA BOREALIS za poslovanje nekretninama, društvo s ograničenom odgovornošću</item>
    </izvorni_sadrzaj>
    <derivirana_varijabla naziv="DomainObject.Predmet.OstaliListFormatedWithAdressOIB_1">
      <item>Ivo Staničić, Ivana Gundulića 26 A/II, 21000 Split punomoćnik sudionika u postupku AURORA BOREALIS za poslovanje nekretninama, društvo s ograničenom odgovornošću</item>
    </derivirana_varijabla>
  </DomainObject.Predmet.OstaliListFormatedWithAdressOIB>
  <DomainObject.Predmet.OstaliListNazivFormated>
    <izvorni_sadrzaj>
      <item>Ivo Staničić</item>
    </izvorni_sadrzaj>
    <derivirana_varijabla naziv="DomainObject.Predmet.OstaliListNazivFormated_1">
      <item>Ivo Staničić</item>
    </derivirana_varijabla>
  </DomainObject.Predmet.OstaliListNazivFormated>
  <DomainObject.Predmet.OstaliListNazivFormatedOIB>
    <izvorni_sadrzaj>
      <item>Ivo Staničić</item>
    </izvorni_sadrzaj>
    <derivirana_varijabla naziv="DomainObject.Predmet.OstaliListNazivFormatedOIB_1"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AURORA BOREALIS za poslovanje nekretninama, društvo s ograničenom odgovornošću</izvorni_sadrzaj>
    <derivirana_varijabla naziv="DomainObject.Predmet.ProtustrankaIDrugi_1">AURORA BOREALIS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AURORA BOREALIS za poslovanje nekretninama, društvo s ograničenom odgovornošću, OIB 03859474665, Trg Hrvatske bratske zajednice 3/I, 21000 Split</izvorni_sadrzaj>
    <derivirana_varijabla naziv="DomainObject.Predmet.ProtustrankaIDrugiAdressOIB_1">AURORA BOREALIS za poslovanje nekretninama, društvo s ograničenom odgovornošću, OIB 03859474665, Trg Hrvatske bratske zajednice 3/I,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BOREALIS za poslovanje nekretninama, društvo s ograničenom odgovornošću</item>
      <item>FINANCIJSKA AGENCIJA, RC SPLIT</item>
      <item>Ivo Staničić</item>
    </izvorni_sadrzaj>
    <derivirana_varijabla naziv="DomainObject.Predmet.SudioniciListNaziv_1">
      <item>AURORA BOREALIS za poslovanje nekretninama, društvo s ograničenom odgovornošću</item>
      <item>FINANCIJSKA AGENCIJA, RC SPLIT</item>
      <item>Ivo Staničić</item>
    </derivirana_varijabla>
  </DomainObject.Predmet.SudioniciListNaziv>
  <DomainObject.Predmet.SudioniciListAdressOIB>
    <izvorni_sadrzaj>
      <item>AURORA BOREALIS za poslovanje nekretninama, društvo s ograničenom odgovornošću, OIB 03859474665, Trg Hrvatske bratske zajednice 3/I,21000 Split</item>
      <item>FINANCIJSKA AGENCIJA, RC SPLIT, OIB 85821130368, Mažuranićevo šetalište 24b,21000 Split</item>
      <item>Ivo Staničić, Ivana Gundulića 26 A/II,21000 Split</item>
    </izvorni_sadrzaj>
    <derivirana_varijabla naziv="DomainObject.Predmet.SudioniciListAdressOIB_1">
      <item>AURORA BOREALIS za poslovanje nekretninama, društvo s ograničenom odgovornošću, OIB 03859474665, Trg Hrvatske bratske zajednice 3/I,21000 Split</item>
      <item>FINANCIJSKA AGENCIJA, RC SPLIT, OIB 85821130368, Mažuranićevo šetalište 24b,21000 Split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03859474665</item>
      <item>, OIB 85821130368</item>
      <item>, OIB null</item>
    </izvorni_sadrzaj>
    <derivirana_varijabla naziv="DomainObject.Predmet.SudioniciListNazivOIB_1">
      <item>, OIB 03859474665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2546</properties:Characters>
  <properties:Lines>75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2016-07-06T06:38:00Z</cp:lastPrinted>
  <dcterms:modified xmlns:xsi="http://www.w3.org/2001/XMLSchema-instance" xsi:type="dcterms:W3CDTF">2016-07-06T06:43:00Z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