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c9c7" w14:paraId="965c9c7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  <w:t>4 St-</w:t>
      </w:r>
      <w:r w:rsidR="00740706">
        <w:t>5564</w:t>
      </w:r>
      <w:r w:rsidR="0049654D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R="002C5A29" w:rsidRPr="00435B5D"/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REPUBLIKA HRVATSKA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49654D" w:rsidP="0049654D" w:rsidR="0049654D">
      <w:pPr>
        <w:ind w:firstLine="708"/>
        <w:jc w:val="both"/>
      </w:pPr>
      <w:r>
        <w:t>Trgovački sud u Zagrebu, Stalna Služba, po sucu Goranki Boljkovac, kao stečajnom sucu, postupajući po prijedlogu predlagatelja Republika Hrvatska, Ministarstvo financija, Porezna uprava, Područni ured Zagreb, OIB 18683136487, kojeg zastupa Županijsko državno odvjetništvo u Zagrebu, za otvaranje stečajnoga postupka nad dužnikom</w:t>
      </w:r>
      <w:r w:rsidR="00740706">
        <w:t xml:space="preserve"> </w:t>
      </w:r>
      <w:r w:rsidR="00740706" w:rsidRPr="00C17A98">
        <w:t>GMC INTERNATIONAL d.o.o., Zagreb, Anina 87 A, OIB 99492911254</w:t>
      </w:r>
      <w:r>
        <w:t xml:space="preserve">, dana </w:t>
      </w:r>
      <w:r w:rsidR="004D29D2">
        <w:t>11. listopada</w:t>
      </w:r>
      <w:r>
        <w:t xml:space="preserve"> 2016.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740706" w:rsidP="00740706" w:rsidR="00740706" w:rsidRPr="00C17A98">
      <w:pPr>
        <w:ind w:firstLine="720"/>
        <w:jc w:val="both"/>
      </w:pPr>
    </w:p>
    <w:p w:rsidRDefault="00740706" w:rsidP="00740706" w:rsidR="00740706" w:rsidRPr="00C17A98">
      <w:pPr>
        <w:numPr>
          <w:ilvl w:val="0"/>
          <w:numId w:val="8"/>
        </w:numPr>
        <w:jc w:val="both"/>
      </w:pPr>
      <w:r w:rsidRPr="00C17A98">
        <w:t xml:space="preserve">Utvrđuje se da imovina dužnika GMC INTERNATIONAL d.o.o., Zagreb, Anina 87 A, OIB 99492911254, koja bi ušla u stečajnu masu, nije dovoljna ni za namirenje troškova postupka. </w:t>
      </w:r>
      <w:r>
        <w:t xml:space="preserve"> </w:t>
      </w:r>
    </w:p>
    <w:p w:rsidRDefault="00740706" w:rsidP="00740706" w:rsidR="00740706" w:rsidRPr="00C17A98">
      <w:pPr>
        <w:ind w:left="75"/>
        <w:jc w:val="both"/>
      </w:pPr>
      <w:r w:rsidRPr="00C17A98">
        <w:t xml:space="preserve"> </w:t>
      </w:r>
    </w:p>
    <w:p w:rsidRDefault="00740706" w:rsidP="00740706" w:rsidR="00740706" w:rsidRPr="00C17A98">
      <w:pPr>
        <w:numPr>
          <w:ilvl w:val="0"/>
          <w:numId w:val="8"/>
        </w:numPr>
        <w:jc w:val="both"/>
      </w:pPr>
      <w:r w:rsidRPr="00C17A98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5564</w:t>
      </w:r>
      <w:r w:rsidRPr="00C17A98">
        <w:t xml:space="preserve">16, predujme iznos od 26.130,00 kn za namirenje troškova prethodnog i otvorenoga stečajnog postupka. </w:t>
      </w:r>
    </w:p>
    <w:p w:rsidRDefault="00740706" w:rsidP="00740706" w:rsidR="00740706" w:rsidRPr="00C17A98">
      <w:pPr>
        <w:jc w:val="both"/>
      </w:pPr>
    </w:p>
    <w:p w:rsidRDefault="00740706" w:rsidP="00740706" w:rsidR="00740706" w:rsidRPr="00C17A98">
      <w:pPr>
        <w:numPr>
          <w:ilvl w:val="0"/>
          <w:numId w:val="8"/>
        </w:numPr>
        <w:jc w:val="both"/>
      </w:pPr>
      <w:r w:rsidRPr="00C17A98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40706" w:rsidP="00740706" w:rsidR="00740706" w:rsidRPr="00C17A98">
      <w:pPr>
        <w:jc w:val="both"/>
      </w:pPr>
    </w:p>
    <w:p w:rsidRDefault="00740706" w:rsidP="00740706" w:rsidR="00740706" w:rsidRPr="00C17A98">
      <w:pPr>
        <w:numPr>
          <w:ilvl w:val="0"/>
          <w:numId w:val="8"/>
        </w:numPr>
        <w:jc w:val="both"/>
      </w:pPr>
      <w:r w:rsidRPr="00C17A98">
        <w:t xml:space="preserve">Ovo rješenje će se objaviti na e-Oglasnoj ploči suda. </w:t>
      </w:r>
    </w:p>
    <w:p w:rsidRDefault="00EE690A" w:rsidP="00EE690A" w:rsidR="00EE690A" w:rsidRPr="003672A3">
      <w:pPr>
        <w:jc w:val="both"/>
      </w:pPr>
    </w:p>
    <w:p w:rsidRDefault="00043A0A" w:rsidP="00DA2EAC" w:rsidR="00043A0A" w:rsidRPr="00435B5D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4D29D2" w:rsidP="004D29D2" w:rsidR="004D29D2">
      <w:pPr>
        <w:ind w:firstLine="720"/>
        <w:jc w:val="both"/>
      </w:pPr>
      <w:r>
        <w:t xml:space="preserve">Pravomoćnim rješenjem Trgovačkog suda u Zagrebu posl.br. 52 St-15/16 od 2. svibnja 2016. godine obustavljen je skraćeni stečajni postupak nad dužnikom GMC INTERNATIONAL d.o.o., Zagreb, Anina 87 A, OIB 99492911254.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1. ožujka 2016. godine u kojem navodi da prema dužniku ima tražbinu u iznosu od 396.470,39 kn, a istovremeno je navedeni vjerovnik izvijestio sud da je dužnik upisan kao vlasnik osobnog automobila marke </w:t>
      </w:r>
      <w:r>
        <w:lastRenderedPageBreak/>
        <w:t>Volkswagen Caddy 1.9. CDI, godina proizvodnje 2003. Slijedom navedenog, sukladno odredbi čl. 433. Stečajnog zakona (Narodne novine broj 71/15, dalje u tekstu: SZ-a) doneseno je ranije navedeno rješenje o obustavi skraćenog stečajnog postupka, a nakon pravomoćnosti kojeg se postupak nastavlja primjenom općih odredbi stečajnog postupka Stečajnog zakona.</w:t>
      </w:r>
    </w:p>
    <w:p w:rsidRDefault="00EE690A" w:rsidP="003C4E43" w:rsidR="00EE690A">
      <w:pPr>
        <w:ind w:firstLine="708"/>
        <w:jc w:val="both"/>
      </w:pPr>
    </w:p>
    <w:p w:rsidRDefault="00D01FEB" w:rsidP="00D01FEB" w:rsidR="00D01FEB">
      <w:pPr>
        <w:ind w:firstLine="708"/>
        <w:jc w:val="both"/>
      </w:pPr>
      <w:r w:rsidRPr="009D044B">
        <w:t>Rješenjem ovog suda 4 St-</w:t>
      </w:r>
      <w:r>
        <w:t>4</w:t>
      </w:r>
      <w:r w:rsidR="004D29D2">
        <w:t>5564</w:t>
      </w:r>
      <w:r w:rsidRPr="009D044B">
        <w:t>/16 od 29. kolovoza 2016. godine pokrenut je prethodni postupak radi utvrđivanja pretpostavki za otvaranje stečajnoga postupka nad dužnikom, te je ujedno zakazano ročište radi očitovanja o prijedlogu za otvaranje stečajnog postupk</w:t>
      </w:r>
      <w:r>
        <w:t xml:space="preserve">a za dan </w:t>
      </w:r>
      <w:r w:rsidR="004D29D2">
        <w:t>11. listopada</w:t>
      </w:r>
      <w:r>
        <w:t xml:space="preserve"> 2016. godine. </w:t>
      </w:r>
    </w:p>
    <w:p w:rsidRDefault="00D01FEB" w:rsidP="00D01FEB" w:rsidR="00D01FEB">
      <w:pPr>
        <w:ind w:firstLine="708"/>
        <w:jc w:val="both"/>
      </w:pPr>
    </w:p>
    <w:p w:rsidRDefault="00D01FEB" w:rsidP="00D01FEB" w:rsidR="00D01FEB">
      <w:pPr>
        <w:ind w:firstLine="708"/>
        <w:jc w:val="both"/>
      </w:pPr>
      <w:r>
        <w:t xml:space="preserve">FINA je podneskom od 30. kolovoza 2016. godine obavijestila sud da na dan 30. kolovoza 2016. godine dužnik u Očevidniku redoslijeda za plaćanje ima evidentirane neizvršene osnove za plaćanje u neprekinutom razdoblju od </w:t>
      </w:r>
      <w:r w:rsidR="004D29D2">
        <w:t>924</w:t>
      </w:r>
      <w:r>
        <w:t xml:space="preserve"> dana, u ukupnom iznosu od </w:t>
      </w:r>
      <w:r w:rsidR="004D29D2">
        <w:t>933.880,48</w:t>
      </w:r>
      <w:r>
        <w:t xml:space="preserve"> kn.</w:t>
      </w:r>
    </w:p>
    <w:p w:rsidRDefault="00D01FEB" w:rsidP="00D01FEB" w:rsidR="00D01FEB">
      <w:pPr>
        <w:ind w:firstLine="708"/>
        <w:jc w:val="both"/>
      </w:pPr>
    </w:p>
    <w:p w:rsidRDefault="00D01FEB" w:rsidP="009B278A" w:rsidR="004D29D2">
      <w:pPr>
        <w:ind w:firstLine="708"/>
        <w:jc w:val="both"/>
      </w:pPr>
      <w:r>
        <w:t xml:space="preserve">Nadalje, na ročištu radi očitovanja o prijedlogu za otvaranje stečajnog postupka od </w:t>
      </w:r>
      <w:r w:rsidR="004D29D2">
        <w:t>11. listopada</w:t>
      </w:r>
      <w:r>
        <w:t xml:space="preserve"> 2016. godine, koje je raspravnim rješenjem spojeno s ročištem radi rasprave o pretpostavkama za otvaranje stečajnog postupka, </w:t>
      </w:r>
      <w:r w:rsidR="004D29D2">
        <w:t xml:space="preserve">predlagatelj je ustrajao kod prijedloga za otvaranje stečajnog postupka nad dužnikom, navodeći da je neprijeporno da kod dužnika postoji stečajni razlog nesposobnosti za plaćanje, a ujedno ističe i da je dužnik vlasnik vozila marke Volkswagen Caddy 1.9. CDI, godina proizvodnje 2003., kao i da je navedena imovina dostatna za namirenje troškova stečajnog postupka. </w:t>
      </w:r>
    </w:p>
    <w:p w:rsidRDefault="004D29D2" w:rsidP="009B278A" w:rsidR="004D29D2">
      <w:pPr>
        <w:ind w:firstLine="708"/>
        <w:jc w:val="both"/>
      </w:pPr>
    </w:p>
    <w:p w:rsidRDefault="004D29D2" w:rsidP="00D01FEB" w:rsidR="00D01FEB">
      <w:pPr>
        <w:ind w:firstLine="708"/>
        <w:jc w:val="both"/>
      </w:pPr>
      <w:r>
        <w:t xml:space="preserve">Na istom ročištu </w:t>
      </w:r>
      <w:r w:rsidR="00D01FEB">
        <w:t xml:space="preserve">zakonski zastupnik dužnika istaknuo je da je suglasan s prijedlogom za otvaranje stečajnog postupka nad dužnikom, jer da kod dužnika postoji stečajni razlog nesposobnosti za plaćanje. </w:t>
      </w:r>
      <w:r>
        <w:t>Zakonski zastupnik dužnika istaknuo je</w:t>
      </w:r>
      <w:r w:rsidRPr="00C17A98">
        <w:t xml:space="preserve"> da dužnik nema u vlasništvu nekretnine, budući je svoju djelatnost obavljao u iznajmljenom prostoru na adresi u Zagreb, Medarska 56, time da se dužnik bavio veleprodajom softvera i hardvera, koju djelatnost je dužnik prestao obavljati uslijed financijskih teškoća prije više od dvije godine, te je u skladu s time i otkaz</w:t>
      </w:r>
      <w:r>
        <w:t xml:space="preserve">an najam zakupljenog prostora. Nadalje je naveo </w:t>
      </w:r>
      <w:r w:rsidRPr="00C17A98">
        <w:t>da je uredska oprema također bila iznajmljena</w:t>
      </w:r>
      <w:r>
        <w:t>, tj. da se prostor</w:t>
      </w:r>
      <w:r w:rsidRPr="00C17A98">
        <w:t xml:space="preserve"> iznajmljivao uređen. </w:t>
      </w:r>
      <w:r>
        <w:t xml:space="preserve">Zakonski zastupnik dužnika naveo je </w:t>
      </w:r>
      <w:r w:rsidRPr="00C17A98">
        <w:t xml:space="preserve">da dužnik nema imovinskih prava na tuđim stvarima, nema novčanih i nenovčanih tražbina, niti drugih prava koja čine imovinu dužnika. Na posebno pitanje zakonskog zastupnika predlagatelja zakonski zastupnik dužnika </w:t>
      </w:r>
      <w:r>
        <w:t>naveo je</w:t>
      </w:r>
      <w:r w:rsidRPr="00C17A98">
        <w:t xml:space="preserve"> da je dužnik prvenstveno prodavao igre za igračke konzole (npr. play station), te </w:t>
      </w:r>
      <w:r>
        <w:t>je pojasnio</w:t>
      </w:r>
      <w:r w:rsidRPr="00C17A98">
        <w:t xml:space="preserve"> da je riječ o vrlo specifičnim artiklima, koji vrlo brzo na tržištu zastarijevaju, odnosno gube na vrijednosti uslijed neprekidnog unapređivanja softverskih programa slične vrste na tržištu. Dakle, </w:t>
      </w:r>
      <w:r>
        <w:t xml:space="preserve">istaknuo je da </w:t>
      </w:r>
      <w:r w:rsidRPr="00C17A98">
        <w:t>roba koju je dužnik držao na lageru kroz par mjeseci gubi svoju vrijednost, i dužnik ju je bio prisiljen prodavati po znatn</w:t>
      </w:r>
      <w:r>
        <w:t>o nižoj vrijednosti od nabavne, a p</w:t>
      </w:r>
      <w:r w:rsidRPr="00C17A98">
        <w:t>rikupljenim sredstvima dužnik je namirio obveze prema djelatnicima i najmodavcu.</w:t>
      </w:r>
      <w:r>
        <w:t xml:space="preserve"> </w:t>
      </w:r>
      <w:r w:rsidRPr="00C17A98">
        <w:t xml:space="preserve">Zakonski zastupnik dužnika </w:t>
      </w:r>
      <w:r>
        <w:t>istaknuo je</w:t>
      </w:r>
      <w:r w:rsidRPr="00C17A98">
        <w:t xml:space="preserve"> da je nesporno da je dužnik evidentiran kao vlasnik teretnog vozila marke Volkswagen Caddy </w:t>
      </w:r>
      <w:r>
        <w:t>1.9 SDI, god. proizvodnje 2003., time da je naveo da</w:t>
      </w:r>
      <w:r w:rsidRPr="00C17A98">
        <w:t xml:space="preserve"> vozilo nije u voznom stanju, ima preko 250000 prijeđenih kilometara, nije registrirano od 2015. godine, i </w:t>
      </w:r>
      <w:r>
        <w:t>da prema njegovoj procjeni to</w:t>
      </w:r>
      <w:r w:rsidRPr="00C17A98">
        <w:t xml:space="preserve"> vozilo ima izuzetnu nisku tržišnu vrijednost od svega par tisuća kuna. Zak</w:t>
      </w:r>
      <w:r>
        <w:t xml:space="preserve">onski zastupnik dužnika izjavio je </w:t>
      </w:r>
      <w:r w:rsidRPr="00C17A98">
        <w:t xml:space="preserve">na zapisnik da su podaci koje je iznio točni i potpuni i da ništa od imovine </w:t>
      </w:r>
      <w:r>
        <w:t xml:space="preserve">dužnika nije </w:t>
      </w:r>
      <w:r w:rsidRPr="00C17A98">
        <w:t xml:space="preserve">zatajio. </w:t>
      </w:r>
    </w:p>
    <w:p w:rsidRDefault="004D29D2" w:rsidP="00D01FEB" w:rsidR="004D29D2">
      <w:pPr>
        <w:ind w:firstLine="708"/>
        <w:jc w:val="both"/>
      </w:pPr>
    </w:p>
    <w:p w:rsidRDefault="00BF2351" w:rsidP="00BF2351" w:rsidR="00BF2351" w:rsidRPr="009D044B">
      <w:pPr>
        <w:ind w:firstLine="708"/>
        <w:jc w:val="both"/>
      </w:pPr>
      <w:r w:rsidRPr="009D044B">
        <w:t xml:space="preserve">U smislu odredbe čl. 6. st 2. SZ-a smatrat će se da je dužnik nesposoban za plaćanje ako u Očevidniku redoslijeda osnova za plaćanje koji vodi Financijska agencija ima jednu ili više evidentiranih neizvršenih osnova za plaćanje u razdoblju duljem od 60 dana koje je </w:t>
      </w:r>
      <w:r w:rsidRPr="009D044B">
        <w:lastRenderedPageBreak/>
        <w:t>trebalo, na temelju valjanih osnova za plaćanje, bez daljnjeg pristanka dužnika naplatiti s bilo kojeg od njegovih računa.</w:t>
      </w:r>
    </w:p>
    <w:p w:rsidRDefault="00BF2351" w:rsidP="00BF2351" w:rsidR="00BF2351">
      <w:pPr>
        <w:jc w:val="both"/>
      </w:pPr>
      <w:r w:rsidRPr="009D044B">
        <w:tab/>
      </w:r>
    </w:p>
    <w:p w:rsidRDefault="00BF2351" w:rsidP="00BF2351" w:rsidR="00BF2351">
      <w:pPr>
        <w:ind w:firstLine="708"/>
        <w:jc w:val="both"/>
      </w:pPr>
      <w:r>
        <w:t xml:space="preserve">Dakle, iz obavijesti FINA-e od 30. kolovoza 2016. godine sud je nedvojbeno utvrdio da kod dužnika postoji stečajni razlog nesposobnosti za plaćanje.  </w:t>
      </w:r>
    </w:p>
    <w:p w:rsidRDefault="008723F5" w:rsidP="006B6292" w:rsidR="008723F5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F524B6" w:rsidP="00F8659B" w:rsidR="00BF2351">
      <w:pPr>
        <w:ind w:firstLine="708"/>
        <w:jc w:val="both"/>
      </w:pPr>
      <w:r>
        <w:t xml:space="preserve">Neprijeporno je sud utvrdio da je dužnik vlasnik pokretnine – teretnog automobila marke </w:t>
      </w:r>
      <w:r w:rsidRPr="00C17A98">
        <w:t xml:space="preserve">Volkswagen Caddy </w:t>
      </w:r>
      <w:r>
        <w:t xml:space="preserve">1.9 SDI, god. proizvodnje 2003., </w:t>
      </w:r>
      <w:r w:rsidR="006F41F5">
        <w:t xml:space="preserve">te je uvidom u obavijest Porezne uprave, Područni ured Zagreb, od 17. veljače 2016. godine (list 9 spisa) utvrđeno da Porezna uprava vrijednost navedenog vozila procjenjuje na 9.850,00 kn. Iz navoda </w:t>
      </w:r>
      <w:r w:rsidR="00F56DA7">
        <w:t>zakonskog zastupnika dužnika</w:t>
      </w:r>
      <w:r w:rsidR="00BF2351">
        <w:t xml:space="preserve"> o imovini dužnika, iznesenih na ročištu od </w:t>
      </w:r>
      <w:r w:rsidR="006F41F5">
        <w:t>11. listopada</w:t>
      </w:r>
      <w:r w:rsidR="00BF2351">
        <w:t xml:space="preserve"> 2016. godine,</w:t>
      </w:r>
      <w:r w:rsidR="00F56DA7">
        <w:t xml:space="preserve"> </w:t>
      </w:r>
      <w:r w:rsidR="00BF2351">
        <w:t xml:space="preserve">proizlazi da </w:t>
      </w:r>
      <w:r w:rsidR="00FE73DD">
        <w:t>dužnik nema</w:t>
      </w:r>
      <w:r w:rsidR="006F41F5">
        <w:t xml:space="preserve"> drugu</w:t>
      </w:r>
      <w:r w:rsidR="00FE73DD">
        <w:t xml:space="preserve"> imovinu koja bi </w:t>
      </w:r>
      <w:r w:rsidR="006F41F5">
        <w:t>činila</w:t>
      </w:r>
      <w:r w:rsidR="00FE73DD">
        <w:t xml:space="preserve"> stečajnu masu i iz koje bi se namirili troškovi stečajnoga postupka, a predlagatelj – vjerovnik Republika Hrvatska, Ministarstvo financija, Porezna uprava, </w:t>
      </w:r>
      <w:r w:rsidR="006F41F5">
        <w:t xml:space="preserve">je također na ročištu izjavio da nema podataka o nikakvoj drugoj imovini dužnika izuzev navedenog motornog vozila. </w:t>
      </w:r>
    </w:p>
    <w:p w:rsidRDefault="006F41F5" w:rsidP="00F8659B" w:rsidR="006F41F5">
      <w:pPr>
        <w:ind w:firstLine="708"/>
        <w:jc w:val="both"/>
      </w:pPr>
    </w:p>
    <w:p w:rsidRDefault="006F41F5" w:rsidP="006F41F5" w:rsidR="00E42A55" w:rsidRPr="00435B5D">
      <w:pPr>
        <w:ind w:firstLine="708"/>
        <w:jc w:val="both"/>
      </w:pPr>
      <w:r>
        <w:t xml:space="preserve">Stajalište je suda da imovina dužnika – motorno vozilo po podacima Porezne uprave procijenjeno na vrijednost od 9.850,00 kn </w:t>
      </w:r>
      <w:r w:rsidR="00825B2D" w:rsidRPr="00435B5D">
        <w:t xml:space="preserve">nije dovoljna ni za namirenje troškova prethodnog i stečajnog postupka, </w:t>
      </w:r>
      <w:r>
        <w:t>jer</w:t>
      </w:r>
      <w:r w:rsidR="00825B2D" w:rsidRPr="00435B5D">
        <w:t xml:space="preserve"> predvidivi troškovi stečajnog postupka za razdoblje četiri mjeseca iznose ukupno 26.130,00 kn, a čine ih troškovi </w:t>
      </w:r>
      <w:r>
        <w:t xml:space="preserve">(nagrada) </w:t>
      </w:r>
      <w:r w:rsidR="00825B2D" w:rsidRPr="00435B5D">
        <w:t>stečajnog upravitelja</w:t>
      </w:r>
      <w:r w:rsidR="00EE4A6B" w:rsidRPr="00435B5D">
        <w:t xml:space="preserve"> od 8.000,00 kn</w:t>
      </w:r>
      <w:r w:rsidR="00825B2D" w:rsidRPr="00435B5D">
        <w:t xml:space="preserve">, </w:t>
      </w:r>
      <w:r w:rsidR="00EE4A6B" w:rsidRPr="00435B5D">
        <w:t xml:space="preserve">trošak </w:t>
      </w:r>
      <w:r w:rsidR="00825B2D" w:rsidRPr="00435B5D">
        <w:t>knjigovođe</w:t>
      </w:r>
      <w:r w:rsidR="00EE4A6B" w:rsidRPr="00435B5D">
        <w:t xml:space="preserve"> od 8.000,00 kn</w:t>
      </w:r>
      <w:r w:rsidR="00825B2D" w:rsidRPr="00435B5D">
        <w:t>, predvidivi materijalni troškovi</w:t>
      </w:r>
      <w:r w:rsidR="00EE4A6B" w:rsidRPr="00435B5D">
        <w:t xml:space="preserve"> od 8.000,00 kn</w:t>
      </w:r>
      <w:r w:rsidR="00825B2D" w:rsidRPr="00435B5D">
        <w:t xml:space="preserve"> (poštarina, pristojbe, prijevoz, </w:t>
      </w:r>
      <w:r w:rsidR="00EE4A6B" w:rsidRPr="00435B5D">
        <w:t xml:space="preserve">žiro račun, arhiva, </w:t>
      </w:r>
      <w:r w:rsidR="00825B2D" w:rsidRPr="00435B5D">
        <w:t>itd.), zatim trošak osiguranja stečajnog upravitelja</w:t>
      </w:r>
      <w:r w:rsidR="00EE4A6B" w:rsidRPr="00435B5D">
        <w:t xml:space="preserve"> od 2.000,00 kn</w:t>
      </w:r>
      <w:r w:rsidR="00825B2D" w:rsidRPr="00435B5D">
        <w:t xml:space="preserve"> i trošak izrade pečata</w:t>
      </w:r>
      <w:r w:rsidR="00EE4A6B" w:rsidRPr="00435B5D">
        <w:t xml:space="preserve"> 130,00 kn</w:t>
      </w:r>
      <w:r w:rsidR="002F1899" w:rsidRPr="00435B5D">
        <w:t>.</w:t>
      </w:r>
    </w:p>
    <w:p w:rsidRDefault="00DA2EAC" w:rsidP="00DA2EAC" w:rsidR="00DA2EAC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EE4A6B" w:rsidRPr="00435B5D">
        <w:t>26.130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6F41F5" w:rsidR="00367C05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F41F5">
        <w:t>11. listopada</w:t>
      </w:r>
      <w:r w:rsidR="006D261E">
        <w:t xml:space="preserve"> 2016</w:t>
      </w:r>
      <w:r w:rsidRPr="00435B5D">
        <w:t>. godine</w:t>
      </w: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 w:rsidRPr="00435B5D">
      <w:pPr>
        <w:tabs>
          <w:tab w:pos="6900" w:val="left"/>
        </w:tabs>
      </w:pPr>
      <w:r w:rsidRPr="00435B5D">
        <w:tab/>
        <w:t>Renata Klokočki</w:t>
      </w:r>
    </w:p>
    <w:sectPr w:rsidSect="00A0682A" w:rsidR="00B02635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A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40706">
      <w:t>5564</w:t>
    </w:r>
    <w:r w:rsidR="0049654D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123E05"/>
    <w:rsid w:val="00161B3B"/>
    <w:rsid w:val="00174993"/>
    <w:rsid w:val="001A044D"/>
    <w:rsid w:val="001B52B6"/>
    <w:rsid w:val="001D2296"/>
    <w:rsid w:val="001D564F"/>
    <w:rsid w:val="00233CF9"/>
    <w:rsid w:val="00235A74"/>
    <w:rsid w:val="00270ADC"/>
    <w:rsid w:val="00281A68"/>
    <w:rsid w:val="00293964"/>
    <w:rsid w:val="002944F5"/>
    <w:rsid w:val="002B5B9E"/>
    <w:rsid w:val="002C5A29"/>
    <w:rsid w:val="002D4069"/>
    <w:rsid w:val="002D6432"/>
    <w:rsid w:val="002D7874"/>
    <w:rsid w:val="002F1899"/>
    <w:rsid w:val="00367C05"/>
    <w:rsid w:val="003905DD"/>
    <w:rsid w:val="003B65CF"/>
    <w:rsid w:val="003C4E43"/>
    <w:rsid w:val="00402289"/>
    <w:rsid w:val="0040423C"/>
    <w:rsid w:val="004064D2"/>
    <w:rsid w:val="0043031F"/>
    <w:rsid w:val="0043362B"/>
    <w:rsid w:val="00435B5D"/>
    <w:rsid w:val="0044721B"/>
    <w:rsid w:val="00464572"/>
    <w:rsid w:val="00475324"/>
    <w:rsid w:val="00484CEF"/>
    <w:rsid w:val="0049654D"/>
    <w:rsid w:val="004D29D2"/>
    <w:rsid w:val="004F47B9"/>
    <w:rsid w:val="00501BE5"/>
    <w:rsid w:val="00523E58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6F41F5"/>
    <w:rsid w:val="007170B8"/>
    <w:rsid w:val="00717D4A"/>
    <w:rsid w:val="00740706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11600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278A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BF2351"/>
    <w:rsid w:val="00C0014B"/>
    <w:rsid w:val="00C1129F"/>
    <w:rsid w:val="00C12A9F"/>
    <w:rsid w:val="00C15BC1"/>
    <w:rsid w:val="00C27647"/>
    <w:rsid w:val="00C412CA"/>
    <w:rsid w:val="00C50D94"/>
    <w:rsid w:val="00C54748"/>
    <w:rsid w:val="00C629FC"/>
    <w:rsid w:val="00C74029"/>
    <w:rsid w:val="00C74824"/>
    <w:rsid w:val="00C84774"/>
    <w:rsid w:val="00C92655"/>
    <w:rsid w:val="00C92AB0"/>
    <w:rsid w:val="00CC497A"/>
    <w:rsid w:val="00CD702D"/>
    <w:rsid w:val="00CE03D0"/>
    <w:rsid w:val="00CF05EC"/>
    <w:rsid w:val="00D01A15"/>
    <w:rsid w:val="00D01FEB"/>
    <w:rsid w:val="00D50090"/>
    <w:rsid w:val="00D737A9"/>
    <w:rsid w:val="00D862E2"/>
    <w:rsid w:val="00DA2EAC"/>
    <w:rsid w:val="00DC3CE8"/>
    <w:rsid w:val="00DE04E4"/>
    <w:rsid w:val="00DE6E22"/>
    <w:rsid w:val="00DF21C6"/>
    <w:rsid w:val="00DF4CAA"/>
    <w:rsid w:val="00E1788C"/>
    <w:rsid w:val="00E3108C"/>
    <w:rsid w:val="00E33304"/>
    <w:rsid w:val="00E370FF"/>
    <w:rsid w:val="00E42A55"/>
    <w:rsid w:val="00E52636"/>
    <w:rsid w:val="00E57778"/>
    <w:rsid w:val="00E67977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24B6"/>
    <w:rsid w:val="00F55D8D"/>
    <w:rsid w:val="00F56DA7"/>
    <w:rsid w:val="00F60C93"/>
    <w:rsid w:val="00F64C00"/>
    <w:rsid w:val="00F77116"/>
    <w:rsid w:val="00F8659B"/>
    <w:rsid w:val="00FA1058"/>
    <w:rsid w:val="00FC3A79"/>
    <w:rsid w:val="00FE73DD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92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92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28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388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5564</izvorni_sadrzaj>
    <derivirana_varijabla naziv="DomainObject.Predmet.Broj_1">5564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St-5564/2016</izvorni_sadrzaj>
    <derivirana_varijabla naziv="DomainObject.Predmet.OznakaBroj_1">St-5564/2016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GMC INTERNATIONAL d.o.o.</izvorni_sadrzaj>
    <derivirana_varijabla naziv="DomainObject.Predmet.ProtustrankaFormated_1">  GMC INTERNATIONAL d.o.o.</derivirana_varijabla>
  </DomainObject.Predmet.ProtustrankaFormated>
  <DomainObject.Predmet.ProtustrankaFormatedOIB>
    <izvorni_sadrzaj>  GMC INTERNATIONAL d.o.o., OIB 99492911254</izvorni_sadrzaj>
    <derivirana_varijabla naziv="DomainObject.Predmet.ProtustrankaFormatedOIB_1">  GMC INTERNATIONAL d.o.o., OIB 99492911254</derivirana_varijabla>
  </DomainObject.Predmet.ProtustrankaFormatedOIB>
  <DomainObject.Predmet.ProtustrankaFormatedWithAdress>
    <izvorni_sadrzaj> GMC INTERNATIONAL d.o.o., Anina 87 A, 10000 Zagreb</izvorni_sadrzaj>
    <derivirana_varijabla naziv="DomainObject.Predmet.ProtustrankaFormatedWithAdress_1"> GMC INTERNATIONAL d.o.o., Anina 87 A, 10000 Zagreb</derivirana_varijabla>
  </DomainObject.Predmet.ProtustrankaFormatedWithAdress>
  <DomainObject.Predmet.ProtustrankaFormatedWithAdressOIB>
    <izvorni_sadrzaj> GMC INTERNATIONAL d.o.o., OIB 99492911254, Anina 87 A, 10000 Zagreb</izvorni_sadrzaj>
    <derivirana_varijabla naziv="DomainObject.Predmet.ProtustrankaFormatedWithAdressOIB_1"> GMC INTERNATIONAL d.o.o., OIB 99492911254, Anina 87 A, 10000 Zagreb</derivirana_varijabla>
  </DomainObject.Predmet.ProtustrankaFormatedWithAdressOIB>
  <DomainObject.Predmet.ProtustrankaWithAdress>
    <izvorni_sadrzaj>GMC INTERNATIONAL d.o.o. Anina 87 A, 10000 Zagreb</izvorni_sadrzaj>
    <derivirana_varijabla naziv="DomainObject.Predmet.ProtustrankaWithAdress_1">GMC INTERNATIONAL d.o.o. Anina 87 A, 10000 Zagreb</derivirana_varijabla>
  </DomainObject.Predmet.ProtustrankaWithAdress>
  <DomainObject.Predmet.ProtustrankaWithAdressOIB>
    <izvorni_sadrzaj>GMC INTERNATIONAL d.o.o., OIB 99492911254, Anina 87 A, 10000 Zagreb</izvorni_sadrzaj>
    <derivirana_varijabla naziv="DomainObject.Predmet.ProtustrankaWithAdressOIB_1">GMC INTERNATIONAL d.o.o., OIB 99492911254, Anina 87 A, 10000 Zagreb</derivirana_varijabla>
  </DomainObject.Predmet.ProtustrankaWithAdressOIB>
  <DomainObject.Predmet.ProtustrankaNazivFormated>
    <izvorni_sadrzaj>GMC INTERNATIONAL d.o.o.</izvorni_sadrzaj>
    <derivirana_varijabla naziv="DomainObject.Predmet.ProtustrankaNazivFormated_1">GMC INTERNATIONAL d.o.o.</derivirana_varijabla>
  </DomainObject.Predmet.ProtustrankaNazivFormated>
  <DomainObject.Predmet.ProtustrankaNazivFormatedOIB>
    <izvorni_sadrzaj>GMC INTERNATIONAL d.o.o., OIB 99492911254</izvorni_sadrzaj>
    <derivirana_varijabla naziv="DomainObject.Predmet.ProtustrankaNazivFormatedOIB_1">GMC INTERNATIONAL d.o.o., OIB 99492911254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Zagrebu; Porezna uprava, Područni ured Zagreb;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Zagrebu; Porezna uprava, Područni ured Zagreb;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Zagrebu; Porezna uprava, Područni ured Zagreb;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Zagreb,REPUBLIKA HRVATSKA MINISTARSTVO FINANCIJA Katančićeva 5,10000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Zagreb,REPUBLIKA HRVATSKA MINISTARSTVO FINANCIJA,Porezna uprava, Područni ured Zagreb,ŽUPANIJSKO DRŽAVNO ODVJETNIŠTVO U ZAGREBU</izvorni_sadrzaj>
    <derivirana_varijabla naziv="DomainObject.Predmet.StrankaNazivFormated_1">FINA Regionalni centar Zagreb,REPUBLIKA HRVATSKA MINISTARSTVO FINANCIJA,Porezna uprava, Područni ured Zagreb,ŽUPANIJSKO DRŽAVNO ODVJETNIŠTVO U ZAGREBU</derivirana_varijabla>
  </DomainObject.Predmet.StrankaNazivFormated>
  <DomainObject.Predmet.StrankaNazivFormatedOIB>
    <izvorni_sadrzaj>FINA Regionalni centar Zagreb, OIB 85821130368,REPUBLIKA HRVATSKA MINISTARSTVO FINANCIJA, OIB 18683136487,Porezna uprava, Područni ured Zagreb,ŽUPANIJSKO DRŽAVNO ODVJETNIŠTVO U ZAGREBU</izvorni_sadrzaj>
    <derivirana_varijabla naziv="DomainObject.Predmet.StrankaNazivFormatedOIB_1">FINA Regionalni centar Zagreb, OIB 85821130368,REPUBLIKA HRVATSKA MINISTARSTVO FINANCIJA, OIB 18683136487,Porezna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REPUBLIKA HRVATSKA MINISTARSTVO FINANCIJA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REPUBLIKA HRVATSKA MINISTARSTVO FINANCIJA, OIB 18683136487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GMC INTERNATIONAL d.o.o.</item>
    </izvorni_sadrzaj>
    <derivirana_varijabla naziv="DomainObject.Predmet.ProtuStrankaListFormated_1">
      <item>GMC INTERNATIONAL d.o.o.</item>
    </derivirana_varijabla>
  </DomainObject.Predmet.ProtuStrankaListFormated>
  <DomainObject.Predmet.ProtuStrankaListFormatedOIB>
    <izvorni_sadrzaj>
      <item>GMC INTERNATIONAL d.o.o., OIB 99492911254</item>
    </izvorni_sadrzaj>
    <derivirana_varijabla naziv="DomainObject.Predmet.ProtuStrankaListFormatedOIB_1">
      <item>GMC INTERNATIONAL d.o.o., OIB 99492911254</item>
    </derivirana_varijabla>
  </DomainObject.Predmet.ProtuStrankaListFormatedOIB>
  <DomainObject.Predmet.ProtuStrankaListFormatedWithAdress>
    <izvorni_sadrzaj>
      <item>GMC INTERNATIONAL d.o.o., Anina 87 A, 10000 Zagreb</item>
    </izvorni_sadrzaj>
    <derivirana_varijabla naziv="DomainObject.Predmet.ProtuStrankaListFormatedWithAdress_1">
      <item>GMC INTERNATIONAL d.o.o., Anina 87 A, 10000 Zagreb</item>
    </derivirana_varijabla>
  </DomainObject.Predmet.ProtuStrankaListFormatedWithAdress>
  <DomainObject.Predmet.ProtuStrankaListFormatedWithAdressOIB>
    <izvorni_sadrzaj>
      <item>GMC INTERNATIONAL d.o.o., OIB 99492911254, Anina 87 A, 10000 Zagreb</item>
    </izvorni_sadrzaj>
    <derivirana_varijabla naziv="DomainObject.Predmet.ProtuStrankaListFormatedWithAdressOIB_1">
      <item>GMC INTERNATIONAL d.o.o., OIB 99492911254, Anina 87 A, 10000 Zagreb</item>
    </derivirana_varijabla>
  </DomainObject.Predmet.ProtuStrankaListFormatedWithAdressOIB>
  <DomainObject.Predmet.ProtuStrankaListNazivFormated>
    <izvorni_sadrzaj>
      <item>GMC INTERNATIONAL d.o.o.</item>
    </izvorni_sadrzaj>
    <derivirana_varijabla naziv="DomainObject.Predmet.ProtuStrankaListNazivFormated_1">
      <item>GMC INTERNATIONAL d.o.o.</item>
    </derivirana_varijabla>
  </DomainObject.Predmet.ProtuStrankaListNazivFormated>
  <DomainObject.Predmet.ProtuStrankaListNazivFormatedOIB>
    <izvorni_sadrzaj>
      <item>GMC INTERNATIONAL d.o.o., OIB 99492911254</item>
    </izvorni_sadrzaj>
    <derivirana_varijabla naziv="DomainObject.Predmet.ProtuStrankaListNazivFormatedOIB_1">
      <item>GMC INTERNATIONAL d.o.o., OIB 99492911254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</izvorni_sadrzaj>
    <derivirana_varijabla naziv="DomainObject.Predmet.OstaliListFormated_1"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</izvorni_sadrzaj>
    <derivirana_varijabla naziv="DomainObject.Predmet.OstaliListFormatedOIB_1">
      <item>Županijsko državno odvjetništvo u Zagrebu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</item>
    </izvorni_sadrzaj>
    <derivirana_varijabla naziv="DomainObject.Predmet.OstaliListNazivFormatedOIB_1"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GMC INTERNATIONAL d.o.o.</izvorni_sadrzaj>
    <derivirana_varijabla naziv="DomainObject.Predmet.ProtustrankaIDrugi_1">GMC INTERNATIONAL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GMC INTERNATIONAL d.o.o., OIB 99492911254, Anina 87 A, 10000 Zagreb</izvorni_sadrzaj>
    <derivirana_varijabla naziv="DomainObject.Predmet.ProtustrankaIDrugiAdressOIB_1">GMC INTERNATIONAL d.o.o., OIB 99492911254, Anina 87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GMC INTERNATIONAL d.o.o.</item>
      <item>FINA Regionalni centar Zagreb</item>
      <item>REPUBLIKA HRVATSKA MINISTARSTVO FINANCIJA</item>
      <item>Županijsko državno odvjetništvo u Zagrebu</item>
      <item>Porezna uprava, Područni ured Zagreb</item>
      <item>ŽUPANIJSKO DRŽAVNO ODVJETNIŠTVO U ZAGREBU</item>
    </izvorni_sadrzaj>
    <derivirana_varijabla naziv="DomainObject.Predmet.SudioniciListNaziv_1">
      <item>GMC INTERNATIONAL d.o.o.</item>
      <item>FINA Regionalni centar Zagreb</item>
      <item>REPUBLIKA HRVATSKA MINISTARSTVO FINANCIJA</item>
      <item>Županijsko državno odvjetništvo u Zagrebu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GMC INTERNATIONAL d.o.o., OIB 99492911254, Anina 87 A,10000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Porezna uprava, Područni ured Zagreb</item>
      <item>ŽUPANIJSKO DRŽAVNO ODVJETNIŠTVO U ZAGREBU, Savska cesta 41,10000 Zagreb</item>
    </izvorni_sadrzaj>
    <derivirana_varijabla naziv="DomainObject.Predmet.SudioniciListAdressOIB_1">
      <item>GMC INTERNATIONAL d.o.o., OIB 99492911254, Anina 87 A,10000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Porezna uprava, Područni ured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99492911254</item>
      <item>, OIB 85821130368</item>
      <item>, OIB 18683136487</item>
      <item>, OIB null</item>
      <item>, OIB null</item>
      <item>, OIB null</item>
    </izvorni_sadrzaj>
    <derivirana_varijabla naziv="DomainObject.Predmet.SudioniciListNazivOIB_1">
      <item>, OIB 99492911254</item>
      <item>, OIB 85821130368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1332</properties:Words>
  <properties:Characters>7592</properties:Characters>
  <properties:Lines>146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2016-10-11T11:27:00Z</dcterms:created>
  <dc:creator>Korisnik</dc:creator>
  <cp:lastModifiedBy>Goranka Boljkovac</cp:lastModifiedBy>
  <cp:lastPrinted>2016-09-30T12:33:00Z</cp:lastPrinted>
  <dcterms:modified xmlns:xsi="http://www.w3.org/2001/XMLSchema-instance" xsi:type="dcterms:W3CDTF">2016-10-11T11:45:00Z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