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64b8" w14:paraId="15164b8" w:rsidRDefault="001B42AB" w:rsidP="001B42AB" w:rsidR="001B42A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42AB" w:rsidP="001B42AB" w:rsidR="001B42A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42AB" w:rsidP="001B42AB" w:rsidR="001B42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42AB" w:rsidP="001B42AB" w:rsidR="001B42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B42AB" w:rsidP="001B42AB" w:rsidR="001B42A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42AB" w:rsidP="001B42AB" w:rsidR="001B42A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B42AB" w:rsidP="001B42AB" w:rsidR="001B42AB" w:rsidRPr="005D578C">
      <w:pPr>
        <w:jc w:val="center"/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5814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35867581009, MBS 040176297, </w:t>
      </w:r>
      <w:r w:rsidR="00B94D0F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. veljače 2016.</w:t>
      </w: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35867581009, MBS 040176297,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11.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B42AB" w:rsidP="001B42AB" w:rsidR="001B42AB">
      <w:pPr>
        <w:ind w:firstLine="708"/>
        <w:rPr>
          <w:rFonts w:cs="Times New Roman" w:eastAsia="Times New Roman"/>
          <w:szCs w:val="20"/>
        </w:rPr>
      </w:pPr>
    </w:p>
    <w:p w:rsidRDefault="001B42AB" w:rsidP="001B42AB" w:rsidR="001B42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35867581009, MBS 040176297.</w:t>
      </w:r>
    </w:p>
    <w:p w:rsidRDefault="001B42AB" w:rsidP="001B42AB" w:rsidR="001B42AB">
      <w:pPr>
        <w:rPr>
          <w:rFonts w:cs="Times New Roman" w:eastAsia="Times New Roman"/>
          <w:szCs w:val="24"/>
        </w:rPr>
      </w:pPr>
    </w:p>
    <w:p w:rsidRDefault="001B42AB" w:rsidP="001B42AB" w:rsidR="001B42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Rovinjsko Selo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35867581009, MBS 040176297.</w:t>
      </w:r>
    </w:p>
    <w:p w:rsidRDefault="001B42AB" w:rsidP="001B42AB" w:rsidR="001B42AB">
      <w:pPr>
        <w:ind w:firstLine="709"/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B42AB" w:rsidP="001B42AB" w:rsidR="001B42AB">
      <w:pPr>
        <w:ind w:firstLine="708"/>
        <w:rPr>
          <w:rFonts w:cs="Times New Roman" w:eastAsia="Times New Roman"/>
          <w:szCs w:val="24"/>
        </w:rPr>
      </w:pPr>
    </w:p>
    <w:p w:rsidRDefault="001B42AB" w:rsidP="001B42AB" w:rsidR="001B42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St-415/2015-3 od 30. studenog 2015. pokrenuo skraćeni stečajni postupak nad dužnikom</w:t>
      </w:r>
      <w:r w:rsidR="00216807">
        <w:rPr>
          <w:rFonts w:cs="Times New Roman" w:eastAsia="Times New Roman"/>
          <w:szCs w:val="24"/>
        </w:rPr>
        <w:t xml:space="preserve"> GROSSI</w:t>
      </w:r>
      <w:r w:rsidR="00216807" w:rsidRPr="005D578C">
        <w:rPr>
          <w:rFonts w:cs="Times New Roman" w:eastAsia="Times New Roman"/>
          <w:szCs w:val="24"/>
        </w:rPr>
        <w:t xml:space="preserve"> d. o. o. </w:t>
      </w:r>
      <w:r w:rsidR="00216807">
        <w:rPr>
          <w:rFonts w:cs="Times New Roman" w:eastAsia="Times New Roman"/>
          <w:szCs w:val="24"/>
        </w:rPr>
        <w:t>Rovinj,</w:t>
      </w:r>
      <w:r>
        <w:rPr>
          <w:rFonts w:cs="Times New Roman" w:eastAsia="Times New Roman"/>
          <w:szCs w:val="24"/>
        </w:rPr>
        <w:t xml:space="preserve">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St-415/2015-4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B42AB" w:rsidP="001B42AB" w:rsidR="001B42A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B42AB" w:rsidP="001B42AB" w:rsidR="001B42AB" w:rsidRPr="005D578C">
      <w:pPr>
        <w:jc w:val="center"/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B42AB" w:rsidP="001B42AB" w:rsidR="001B42A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F1DEF">
        <w:rPr>
          <w:rFonts w:cs="Times New Roman" w:eastAsia="Times New Roman"/>
          <w:szCs w:val="24"/>
        </w:rPr>
        <w:t xml:space="preserve">, v. r. </w:t>
      </w:r>
    </w:p>
    <w:p w:rsidRDefault="001B42AB" w:rsidP="001B42AB" w:rsidR="001B42AB">
      <w:pPr>
        <w:jc w:val="left"/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left"/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B42AB" w:rsidP="001B42AB" w:rsidR="001B42A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B42AB" w:rsidP="001B42AB" w:rsidR="001B42AB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rPr>
          <w:rFonts w:cs="Times New Roman" w:eastAsia="Times New Roman"/>
          <w:szCs w:val="24"/>
        </w:rPr>
      </w:pPr>
    </w:p>
    <w:p w:rsidRDefault="001B42AB" w:rsidP="001B42AB" w:rsidR="001B42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GROSSI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Rovinjsko Selo bb, 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Piero Grossi, Vecchiano (PI), Via C. Barsuglia 16/A (Italija),</w:t>
      </w:r>
    </w:p>
    <w:p w:rsidRDefault="001B42AB" w:rsidP="001B42AB" w:rsidR="001B42A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</w:t>
      </w:r>
      <w:r w:rsidR="00D503BC">
        <w:rPr>
          <w:rFonts w:cs="Times New Roman" w:eastAsia="Times New Roman"/>
          <w:szCs w:val="20"/>
        </w:rPr>
        <w:t xml:space="preserve"> </w:t>
      </w:r>
      <w:r>
        <w:rPr>
          <w:rFonts w:cs="Times New Roman" w:eastAsia="Times New Roman"/>
          <w:szCs w:val="20"/>
        </w:rPr>
        <w:t xml:space="preserve">5, 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B42AB" w:rsidP="001B42AB" w:rsidR="001B42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B42AB" w:rsidP="001B42AB" w:rsidR="001B42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B42AB" w:rsidP="001B42AB" w:rsidR="001B42AB"/>
    <w:p w:rsidRDefault="00E108B4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2AB" w:rsidP="001B42AB" w:rsidR="001B42AB">
      <w:r>
        <w:separator/>
      </w:r>
    </w:p>
  </w:endnote>
  <w:endnote w:id="0" w:type="continuationSeparator">
    <w:p w:rsidRDefault="001B42AB" w:rsidP="001B42AB" w:rsidR="001B4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2AB" w:rsidP="001B42AB" w:rsidR="001B42AB">
      <w:r>
        <w:separator/>
      </w:r>
    </w:p>
  </w:footnote>
  <w:footnote w:id="0" w:type="continuationSeparator">
    <w:p w:rsidRDefault="001B42AB" w:rsidP="001B42AB" w:rsidR="001B4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2AB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08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2AB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228"/>
    <w:rsid w:val="001B42AB"/>
    <w:rsid w:val="00216807"/>
    <w:rsid w:val="0075528E"/>
    <w:rsid w:val="0079403F"/>
    <w:rsid w:val="00B94D0F"/>
    <w:rsid w:val="00D21228"/>
    <w:rsid w:val="00D503BC"/>
    <w:rsid w:val="00E108B4"/>
    <w:rsid w:val="00FF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2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2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B42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2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42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2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2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8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08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08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08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2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42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B42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42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42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2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2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8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08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08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08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GROSSI d.o.o. ROVINJ</izvorni_sadrzaj>
    <derivirana_varijabla naziv="DomainObject.Predmet.ProtustrankaFormated_1">  GROSSI d.o.o. ROVINJ</derivirana_varijabla>
  </DomainObject.Predmet.ProtustrankaFormated>
  <DomainObject.Predmet.ProtustrankaFormatedOIB>
    <izvorni_sadrzaj>  GROSSI d.o.o. ROVINJ, OIB 38567581009</izvorni_sadrzaj>
    <derivirana_varijabla naziv="DomainObject.Predmet.ProtustrankaFormatedOIB_1">  GROSSI d.o.o. ROVINJ, OIB 38567581009</derivirana_varijabla>
  </DomainObject.Predmet.ProtustrankaFormatedOIB>
  <DomainObject.Predmet.ProtustrankaFormatedWithAdress>
    <izvorni_sadrzaj> GROSSI d.o.o. ROVINJ, Rovinjsko Selo/bb, 52210 Rovinj</izvorni_sadrzaj>
    <derivirana_varijabla naziv="DomainObject.Predmet.ProtustrankaFormatedWithAdress_1"> GROSSI d.o.o. ROVINJ, Rovinjsko Selo/bb, 52210 Rovinj</derivirana_varijabla>
  </DomainObject.Predmet.ProtustrankaFormatedWithAdress>
  <DomainObject.Predmet.ProtustrankaFormatedWithAdressOIB>
    <izvorni_sadrzaj> GROSSI d.o.o. ROVINJ, OIB 38567581009, Rovinjsko Selo/bb, 52210 Rovinj</izvorni_sadrzaj>
    <derivirana_varijabla naziv="DomainObject.Predmet.ProtustrankaFormatedWithAdressOIB_1"> GROSSI d.o.o. ROVINJ, OIB 38567581009, Rovinjsko Selo/bb, 52210 Rovinj</derivirana_varijabla>
  </DomainObject.Predmet.ProtustrankaFormatedWithAdressOIB>
  <DomainObject.Predmet.ProtustrankaWithAdress>
    <izvorni_sadrzaj>GROSSI d.o.o. ROVINJ Rovinjsko Selo/bb, 52210 Rovinj</izvorni_sadrzaj>
    <derivirana_varijabla naziv="DomainObject.Predmet.ProtustrankaWithAdress_1">GROSSI d.o.o. ROVINJ Rovinjsko Selo/bb, 52210 Rovinj</derivirana_varijabla>
  </DomainObject.Predmet.ProtustrankaWithAdress>
  <DomainObject.Predmet.ProtustrankaWithAdressOIB>
    <izvorni_sadrzaj>GROSSI d.o.o. ROVINJ, OIB 38567581009, Rovinjsko Selo/bb, 52210 Rovinj</izvorni_sadrzaj>
    <derivirana_varijabla naziv="DomainObject.Predmet.ProtustrankaWithAdressOIB_1">GROSSI d.o.o. ROVINJ, OIB 38567581009, Rovinjsko Selo/bb, 52210 Rovinj</derivirana_varijabla>
  </DomainObject.Predmet.ProtustrankaWithAdressOIB>
  <DomainObject.Predmet.ProtustrankaNazivFormated>
    <izvorni_sadrzaj>GROSSI d.o.o. ROVINJ</izvorni_sadrzaj>
    <derivirana_varijabla naziv="DomainObject.Predmet.ProtustrankaNazivFormated_1">GROSSI d.o.o. ROVINJ</derivirana_varijabla>
  </DomainObject.Predmet.ProtustrankaNazivFormated>
  <DomainObject.Predmet.ProtustrankaNazivFormatedOIB>
    <izvorni_sadrzaj>GROSSI d.o.o. ROVINJ, OIB 38567581009</izvorni_sadrzaj>
    <derivirana_varijabla naziv="DomainObject.Predmet.ProtustrankaNazivFormatedOIB_1">GROSSI d.o.o. ROVINJ, OIB 38567581009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GROSSI d.o.o. ROVINJ</item>
    </izvorni_sadrzaj>
    <derivirana_varijabla naziv="DomainObject.Predmet.ProtuStrankaListFormated_1">
      <item>GROSSI d.o.o. ROVINJ</item>
    </derivirana_varijabla>
  </DomainObject.Predmet.ProtuStrankaListFormated>
  <DomainObject.Predmet.ProtuStrankaListFormatedOIB>
    <izvorni_sadrzaj>
      <item>GROSSI d.o.o. ROVINJ, OIB 38567581009</item>
    </izvorni_sadrzaj>
    <derivirana_varijabla naziv="DomainObject.Predmet.ProtuStrankaListFormatedOIB_1">
      <item>GROSSI d.o.o. ROVINJ, OIB 38567581009</item>
    </derivirana_varijabla>
  </DomainObject.Predmet.ProtuStrankaListFormatedOIB>
  <DomainObject.Predmet.ProtuStrankaListFormatedWithAdress>
    <izvorni_sadrzaj>
      <item>GROSSI d.o.o. ROVINJ, Rovinjsko Selo/bb, 52210 Rovinj</item>
    </izvorni_sadrzaj>
    <derivirana_varijabla naziv="DomainObject.Predmet.ProtuStrankaListFormatedWithAdress_1">
      <item>GROSSI d.o.o. ROVINJ, Rovinjsko Selo/bb, 52210 Rovinj</item>
    </derivirana_varijabla>
  </DomainObject.Predmet.ProtuStrankaListFormatedWithAdress>
  <DomainObject.Predmet.ProtuStrankaListFormatedWithAdressOIB>
    <izvorni_sadrzaj>
      <item>GROSSI d.o.o. ROVINJ, OIB 38567581009, Rovinjsko Selo/bb, 52210 Rovinj</item>
    </izvorni_sadrzaj>
    <derivirana_varijabla naziv="DomainObject.Predmet.ProtuStrankaListFormatedWithAdressOIB_1">
      <item>GROSSI d.o.o. ROVINJ, OIB 38567581009, Rovinjsko Selo/bb, 52210 Rovinj</item>
    </derivirana_varijabla>
  </DomainObject.Predmet.ProtuStrankaListFormatedWithAdressOIB>
  <DomainObject.Predmet.ProtuStrankaListNazivFormated>
    <izvorni_sadrzaj>
      <item>GROSSI d.o.o. ROVINJ</item>
    </izvorni_sadrzaj>
    <derivirana_varijabla naziv="DomainObject.Predmet.ProtuStrankaListNazivFormated_1">
      <item>GROSSI d.o.o. ROVINJ</item>
    </derivirana_varijabla>
  </DomainObject.Predmet.ProtuStrankaListNazivFormated>
  <DomainObject.Predmet.ProtuStrankaListNazivFormatedOIB>
    <izvorni_sadrzaj>
      <item>GROSSI d.o.o. ROVINJ, OIB 38567581009</item>
    </izvorni_sadrzaj>
    <derivirana_varijabla naziv="DomainObject.Predmet.ProtuStrankaListNazivFormatedOIB_1">
      <item>GROSSI d.o.o. ROVINJ, OIB 38567581009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GROSSI d.o.o. ROVINJ</izvorni_sadrzaj>
    <derivirana_varijabla naziv="DomainObject.Predmet.ProtustrankaIDrugi_1">GROSSI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GROSSI d.o.o. ROVINJ, OIB 38567581009, Rovinjsko Selo/bb, 52210 Rovinj</izvorni_sadrzaj>
    <derivirana_varijabla naziv="DomainObject.Predmet.ProtustrankaIDrugiAdressOIB_1">GROSSI d.o.o. ROVINJ, OIB 38567581009,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GROSSI d.o.o. ROVINJ</item>
    </izvorni_sadrzaj>
    <derivirana_varijabla naziv="DomainObject.Predmet.SudioniciListNaziv_1">
      <item>FINANCIJSKA AGENCIJA, RC RIJEKA, PODRUŽNICA PULA, PULA</item>
      <item>GROSSI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GROSSI d.o.o. ROVINJ, OIB 38567581009, Rovinjsko Selo/bb,52210 Rovinj</item>
    </izvorni_sadrzaj>
    <derivirana_varijabla naziv="DomainObject.Predmet.SudioniciListAdressOIB_1">
      <item>FINANCIJSKA AGENCIJA, RC RIJEKA, PODRUŽNICA PULA, PULA, OIB 85821130368, Giardini 5,52100 Pula</item>
      <item>GROSSI d.o.o. ROVINJ, OIB 38567581009,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38567581009</item>
    </izvorni_sadrzaj>
    <derivirana_varijabla naziv="DomainObject.Predmet.SudioniciListNazivOIB_1">
      <item>, OIB 85821130368</item>
      <item>, OIB 38567581009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3255</properties:Characters>
  <properties:Lines>80</properties:Lines>
  <properties:Paragraphs>30</properties:Paragraphs>
  <properties:TotalTime>9</properties:TotalTime>
  <properties:ScaleCrop>false</properties:ScaleCrop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2016-02-09T10:52:00Z</dcterms:created>
  <dc:creator>Mihaela Kaligari</dc:creator>
  <dc:description/>
  <cp:keywords/>
  <cp:lastModifiedBy>Mihaela Kaligari</cp:lastModifiedBy>
  <dcterms:modified xmlns:xsi="http://www.w3.org/2001/XMLSchema-instance" xsi:type="dcterms:W3CDTF">2016-02-11T07:05:00Z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