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eaf8" w14:paraId="48ceaf8" w:rsidRDefault="00411B08" w:rsidP="00671A4A" w:rsidR="004C73D7" w:rsidRPr="00236626">
      <w:pPr>
        <w15:collapsed w:val="false"/>
        <w:rPr>
          <w:bCs/>
        </w:rPr>
      </w:pPr>
      <w:bookmarkStart w:name="_GoBack" w:id="0"/>
      <w:bookmarkEnd w:id="0"/>
      <w:r w:rsidRPr="00236626">
        <w:rPr>
          <w:bCs/>
        </w:rPr>
        <w:t xml:space="preserve">         </w:t>
      </w:r>
      <w:r w:rsidR="007B1459" w:rsidRPr="00236626">
        <w:rPr>
          <w:bCs/>
        </w:rPr>
        <w:t xml:space="preserve">  </w:t>
      </w:r>
      <w:r w:rsidRPr="00236626">
        <w:rPr>
          <w:bCs/>
        </w:rPr>
        <w:t xml:space="preserve">    </w:t>
      </w:r>
      <w:r w:rsidR="00176C69" w:rsidRPr="00236626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236626">
      <w:pPr>
        <w:ind w:hanging="720" w:left="360"/>
      </w:pPr>
      <w:r w:rsidRPr="00236626">
        <w:t xml:space="preserve">     </w:t>
      </w:r>
      <w:r w:rsidR="00C540FD" w:rsidRPr="00236626">
        <w:t xml:space="preserve">   </w:t>
      </w:r>
      <w:r w:rsidRPr="00236626">
        <w:t>REPUBLIKA HRVATSKA</w:t>
      </w:r>
    </w:p>
    <w:p w:rsidRDefault="00671A4A" w:rsidP="00933C01" w:rsidR="009F5048" w:rsidRPr="00236626">
      <w:pPr>
        <w:ind w:hanging="720" w:left="360"/>
      </w:pPr>
      <w:r w:rsidRPr="00236626">
        <w:t xml:space="preserve">     TRGOVAČKI SUD U OSIJEKU</w:t>
      </w:r>
    </w:p>
    <w:p w:rsidRDefault="00FE4F6A" w:rsidP="00BD2792" w:rsidR="00FE4F6A" w:rsidRPr="00236626"/>
    <w:p w:rsidRDefault="00162A33" w:rsidP="00440F91" w:rsidR="004C73D7" w:rsidRPr="00236626">
      <w:pPr>
        <w:jc w:val="center"/>
      </w:pPr>
      <w:r w:rsidRPr="00236626">
        <w:t>R</w:t>
      </w:r>
      <w:r w:rsidR="00885A5D" w:rsidRPr="00236626">
        <w:t xml:space="preserve"> </w:t>
      </w:r>
      <w:r w:rsidRPr="00236626">
        <w:t>E</w:t>
      </w:r>
      <w:r w:rsidR="00885A5D" w:rsidRPr="00236626">
        <w:t xml:space="preserve"> </w:t>
      </w:r>
      <w:r w:rsidRPr="00236626">
        <w:t>P</w:t>
      </w:r>
      <w:r w:rsidR="00885A5D" w:rsidRPr="00236626">
        <w:t xml:space="preserve"> </w:t>
      </w:r>
      <w:r w:rsidRPr="00236626">
        <w:t>U</w:t>
      </w:r>
      <w:r w:rsidR="00885A5D" w:rsidRPr="00236626">
        <w:t xml:space="preserve"> </w:t>
      </w:r>
      <w:r w:rsidRPr="00236626">
        <w:t>B</w:t>
      </w:r>
      <w:r w:rsidR="00885A5D" w:rsidRPr="00236626">
        <w:t xml:space="preserve"> </w:t>
      </w:r>
      <w:r w:rsidRPr="00236626">
        <w:t>L</w:t>
      </w:r>
      <w:r w:rsidR="00885A5D" w:rsidRPr="00236626">
        <w:t xml:space="preserve"> </w:t>
      </w:r>
      <w:r w:rsidRPr="00236626">
        <w:t>I</w:t>
      </w:r>
      <w:r w:rsidR="00885A5D" w:rsidRPr="00236626">
        <w:t xml:space="preserve"> </w:t>
      </w:r>
      <w:r w:rsidRPr="00236626">
        <w:t>K</w:t>
      </w:r>
      <w:r w:rsidR="00885A5D" w:rsidRPr="00236626">
        <w:t xml:space="preserve"> </w:t>
      </w:r>
      <w:r w:rsidRPr="00236626">
        <w:t xml:space="preserve">A </w:t>
      </w:r>
      <w:r w:rsidR="00885A5D" w:rsidRPr="00236626">
        <w:t xml:space="preserve">  </w:t>
      </w:r>
      <w:r w:rsidRPr="00236626">
        <w:t>H</w:t>
      </w:r>
      <w:r w:rsidR="00885A5D" w:rsidRPr="00236626">
        <w:t xml:space="preserve"> </w:t>
      </w:r>
      <w:r w:rsidRPr="00236626">
        <w:t>R</w:t>
      </w:r>
      <w:r w:rsidR="00885A5D" w:rsidRPr="00236626">
        <w:t xml:space="preserve"> </w:t>
      </w:r>
      <w:r w:rsidRPr="00236626">
        <w:t>V</w:t>
      </w:r>
      <w:r w:rsidR="00885A5D" w:rsidRPr="00236626">
        <w:t xml:space="preserve"> </w:t>
      </w:r>
      <w:r w:rsidRPr="00236626">
        <w:t>A</w:t>
      </w:r>
      <w:r w:rsidR="00885A5D" w:rsidRPr="00236626">
        <w:t xml:space="preserve"> </w:t>
      </w:r>
      <w:r w:rsidRPr="00236626">
        <w:t>T</w:t>
      </w:r>
      <w:r w:rsidR="00885A5D" w:rsidRPr="00236626">
        <w:t xml:space="preserve"> </w:t>
      </w:r>
      <w:r w:rsidRPr="00236626">
        <w:t>S</w:t>
      </w:r>
      <w:r w:rsidR="00885A5D" w:rsidRPr="00236626">
        <w:t xml:space="preserve"> </w:t>
      </w:r>
      <w:r w:rsidRPr="00236626">
        <w:t>K</w:t>
      </w:r>
      <w:r w:rsidR="00885A5D" w:rsidRPr="00236626">
        <w:t xml:space="preserve"> </w:t>
      </w:r>
      <w:r w:rsidRPr="00236626">
        <w:t>A</w:t>
      </w:r>
    </w:p>
    <w:p w:rsidRDefault="00162A33" w:rsidP="00117D70" w:rsidR="00FE4F6A" w:rsidRPr="00236626">
      <w:pPr>
        <w:jc w:val="center"/>
      </w:pPr>
      <w:r w:rsidRPr="00236626">
        <w:t>R J E Š E N J E</w:t>
      </w:r>
    </w:p>
    <w:p w:rsidRDefault="00FE4F6A" w:rsidP="00C86FCC" w:rsidR="00FE4F6A" w:rsidRPr="00236626">
      <w:pPr>
        <w:pStyle w:val="Tijeloteksta"/>
        <w:rPr>
          <w:sz w:val="24"/>
        </w:rPr>
      </w:pPr>
    </w:p>
    <w:p w:rsidRDefault="00117D70" w:rsidP="00117D70" w:rsidR="00117D70" w:rsidRPr="00236626">
      <w:pPr>
        <w:ind w:firstLine="708"/>
        <w:jc w:val="both"/>
      </w:pPr>
      <w:r w:rsidRPr="00236626">
        <w:rPr>
          <w:color w:val="000000"/>
        </w:rPr>
        <w:t xml:space="preserve">Trgovački sud u Osijeku, </w:t>
      </w:r>
      <w:r w:rsidRPr="00236626">
        <w:t>po stečajnom sucu mr. sc. Borisu Vukoviću</w:t>
      </w:r>
      <w:r w:rsidRPr="00236626">
        <w:rPr>
          <w:color w:val="000000"/>
        </w:rPr>
        <w:t>, povodom prijedloga predlagatelja dužnika zastupanom po punomoćniku Ivani Mandić odvjetnici iz Osijeka, Europske avenije 3/1, za otvaranje stečajnog postupka nad dužnikom: INTIMO j.d.o.o., Osijek, J.J.Strossmayera 337, MBS: 030148231, OIB: 01038848169</w:t>
      </w:r>
      <w:r w:rsidRPr="00236626">
        <w:t>, dana 18. svibnja 2018.</w:t>
      </w:r>
    </w:p>
    <w:p w:rsidRDefault="00FE4F6A" w:rsidP="00117D70" w:rsidR="00FE4F6A" w:rsidRPr="00236626"/>
    <w:p w:rsidRDefault="00C51B2A" w:rsidP="00F82EFB" w:rsidR="003C69BA" w:rsidRPr="00236626">
      <w:pPr>
        <w:jc w:val="center"/>
      </w:pPr>
      <w:r w:rsidRPr="00236626">
        <w:t>r i j e š i o  j e</w:t>
      </w:r>
    </w:p>
    <w:p w:rsidRDefault="00117D70" w:rsidP="00C51B2A" w:rsidR="00117D70" w:rsidRPr="00236626">
      <w:pPr>
        <w:jc w:val="both"/>
      </w:pPr>
    </w:p>
    <w:p w:rsidRDefault="00C24A9D" w:rsidP="00C51B2A" w:rsidR="00C24A9D" w:rsidRPr="00236626">
      <w:pPr>
        <w:jc w:val="both"/>
      </w:pPr>
    </w:p>
    <w:p w:rsidRDefault="00C51B2A" w:rsidP="00C51B2A" w:rsidR="00C51B2A" w:rsidRPr="00236626">
      <w:pPr>
        <w:pStyle w:val="Tijeloteksta"/>
        <w:ind w:hanging="720" w:left="720"/>
        <w:rPr>
          <w:sz w:val="24"/>
        </w:rPr>
      </w:pPr>
      <w:r w:rsidRPr="00236626">
        <w:rPr>
          <w:sz w:val="24"/>
        </w:rPr>
        <w:t>I.</w:t>
      </w:r>
      <w:r w:rsidRPr="00236626">
        <w:rPr>
          <w:sz w:val="24"/>
        </w:rPr>
        <w:tab/>
        <w:t xml:space="preserve">Nalaže se osobi ovlaštenoj za zastupanje dužnika </w:t>
      </w:r>
      <w:r w:rsidR="00C760AA" w:rsidRPr="00236626">
        <w:rPr>
          <w:sz w:val="24"/>
        </w:rPr>
        <w:t xml:space="preserve">u trenutku podnošenja prijedloga za otvaranje stečajnog postupka </w:t>
      </w:r>
      <w:r w:rsidR="00117D70" w:rsidRPr="00236626">
        <w:rPr>
          <w:sz w:val="24"/>
        </w:rPr>
        <w:t>Ramoni Rizzello, OIB: 08407441874, Osijek, Reisnerova 127</w:t>
      </w:r>
      <w:r w:rsidR="00440F91" w:rsidRPr="00236626">
        <w:rPr>
          <w:sz w:val="24"/>
        </w:rPr>
        <w:t xml:space="preserve"> </w:t>
      </w:r>
      <w:r w:rsidRPr="00236626">
        <w:rPr>
          <w:sz w:val="24"/>
        </w:rPr>
        <w:t>da u roku od 8 (osam) dana od dana primitka ovog rješenja uplati:</w:t>
      </w:r>
    </w:p>
    <w:p w:rsidRDefault="00C51B2A" w:rsidP="00C51B2A" w:rsidR="00C51B2A" w:rsidRPr="00236626">
      <w:pPr>
        <w:pStyle w:val="Tijeloteksta"/>
        <w:ind w:hanging="720" w:left="720"/>
        <w:rPr>
          <w:sz w:val="24"/>
        </w:rPr>
      </w:pPr>
    </w:p>
    <w:p w:rsidRDefault="00C51B2A" w:rsidP="00C51B2A" w:rsidR="00C51B2A" w:rsidRPr="00236626">
      <w:pPr>
        <w:pStyle w:val="Tijeloteksta"/>
        <w:numPr>
          <w:ilvl w:val="0"/>
          <w:numId w:val="10"/>
        </w:numPr>
        <w:rPr>
          <w:sz w:val="24"/>
        </w:rPr>
      </w:pPr>
      <w:r w:rsidRPr="00236626">
        <w:rPr>
          <w:sz w:val="24"/>
        </w:rPr>
        <w:t xml:space="preserve">predujam od 1.000,00 kn </w:t>
      </w:r>
      <w:r w:rsidR="00401F9B" w:rsidRPr="00236626">
        <w:rPr>
          <w:sz w:val="24"/>
        </w:rPr>
        <w:t xml:space="preserve">(tisućukuna) </w:t>
      </w:r>
      <w:r w:rsidRPr="00236626">
        <w:rPr>
          <w:sz w:val="24"/>
        </w:rPr>
        <w:t>u Fond za namirenje troškova stečajnog postupka na žiro račun Trgovačkog suda u Osijeku broj HR31 2390 0011 3000 0020 0 s pozivom na  broj HR05 272-</w:t>
      </w:r>
      <w:r w:rsidR="00117D70" w:rsidRPr="00236626">
        <w:rPr>
          <w:sz w:val="24"/>
        </w:rPr>
        <w:t>72</w:t>
      </w:r>
      <w:r w:rsidRPr="00236626">
        <w:rPr>
          <w:sz w:val="24"/>
        </w:rPr>
        <w:t>-1</w:t>
      </w:r>
      <w:r w:rsidR="00B34AB3" w:rsidRPr="00236626">
        <w:rPr>
          <w:sz w:val="24"/>
        </w:rPr>
        <w:t>7</w:t>
      </w:r>
      <w:r w:rsidRPr="00236626">
        <w:rPr>
          <w:sz w:val="24"/>
        </w:rPr>
        <w:t xml:space="preserve">, </w:t>
      </w:r>
    </w:p>
    <w:p w:rsidRDefault="00C51B2A" w:rsidP="00C51B2A" w:rsidR="00C51B2A" w:rsidRPr="00236626">
      <w:pPr>
        <w:pStyle w:val="Tijeloteksta"/>
        <w:numPr>
          <w:ilvl w:val="0"/>
          <w:numId w:val="10"/>
        </w:numPr>
        <w:rPr>
          <w:sz w:val="24"/>
        </w:rPr>
      </w:pPr>
      <w:r w:rsidRPr="00236626">
        <w:rPr>
          <w:sz w:val="24"/>
        </w:rPr>
        <w:t xml:space="preserve">dodatni iznos predujma koji čini jednokratna nagrada privremenom stečajnom upravitelju u iznosu od 3.500,00 kn </w:t>
      </w:r>
      <w:r w:rsidR="00401F9B" w:rsidRPr="00236626">
        <w:rPr>
          <w:sz w:val="24"/>
        </w:rPr>
        <w:t xml:space="preserve">(tritisućepetstotinakuna) </w:t>
      </w:r>
      <w:r w:rsidRPr="00236626">
        <w:rPr>
          <w:sz w:val="24"/>
        </w:rPr>
        <w:t>na žiro račun Trgovačkog suda u Osijeku broj HR31 2390 0011 3000 0020 0 s pozivom na  broj HR05 272-</w:t>
      </w:r>
      <w:r w:rsidR="00117D70" w:rsidRPr="00236626">
        <w:rPr>
          <w:sz w:val="24"/>
        </w:rPr>
        <w:t>72</w:t>
      </w:r>
      <w:r w:rsidR="00FB4920" w:rsidRPr="00236626">
        <w:rPr>
          <w:sz w:val="24"/>
        </w:rPr>
        <w:t>-17</w:t>
      </w:r>
      <w:r w:rsidRPr="00236626">
        <w:rPr>
          <w:sz w:val="24"/>
        </w:rPr>
        <w:t xml:space="preserve">, te po izvršenim uplatama dostavi dokaze u spis. </w:t>
      </w:r>
    </w:p>
    <w:p w:rsidRDefault="00C51B2A" w:rsidP="00C51B2A" w:rsidR="00C51B2A" w:rsidRPr="00236626">
      <w:pPr>
        <w:pStyle w:val="Tijeloteksta"/>
        <w:rPr>
          <w:sz w:val="24"/>
        </w:rPr>
      </w:pPr>
    </w:p>
    <w:p w:rsidRDefault="00C51B2A" w:rsidP="00C51B2A" w:rsidR="00C51B2A" w:rsidRPr="00236626">
      <w:pPr>
        <w:ind w:hanging="720" w:left="720"/>
        <w:jc w:val="both"/>
      </w:pPr>
      <w:r w:rsidRPr="00236626">
        <w:t xml:space="preserve">II. </w:t>
      </w:r>
      <w:r w:rsidRPr="00236626">
        <w:tab/>
        <w:t xml:space="preserve">Ukoliko osoba ovlaštena </w:t>
      </w:r>
      <w:r w:rsidR="00C760AA" w:rsidRPr="00236626">
        <w:t xml:space="preserve">za zastupanje dužnika u trenutku podnošenja prijedloga za otvaranje stečajnog postupka </w:t>
      </w:r>
      <w:r w:rsidR="00117D70" w:rsidRPr="00236626">
        <w:t>Ramona Rizzello, OIB: 08407441874, Osijek, Reisnerova 127</w:t>
      </w:r>
      <w:r w:rsidRPr="00236626">
        <w:t>, ne plati zatražene izno</w:t>
      </w:r>
      <w:r w:rsidR="00411B62" w:rsidRPr="00236626">
        <w:t xml:space="preserve">se predujma ili o plaćanju bez </w:t>
      </w:r>
      <w:r w:rsidRPr="00236626">
        <w:t xml:space="preserve">odgode ne obavijesti sud, radi naplate predujma i dodatnog iznosa predujma iz točke I. ovog rješenja određuje se ovrha na </w:t>
      </w:r>
      <w:r w:rsidR="00C161E7" w:rsidRPr="00236626">
        <w:t>njegovim</w:t>
      </w:r>
      <w:r w:rsidRPr="00236626">
        <w:t xml:space="preserve"> novčanim sredstvima po računima i oročenim novčanim sredstvima kod poslovnih banaka sa sjedištem u Republici Hrvatskoj.</w:t>
      </w:r>
    </w:p>
    <w:p w:rsidRDefault="003C69BA" w:rsidP="00D155D3" w:rsidR="003C69BA" w:rsidRPr="00236626">
      <w:pPr>
        <w:jc w:val="both"/>
      </w:pPr>
    </w:p>
    <w:p w:rsidRDefault="00C51B2A" w:rsidP="00C51B2A" w:rsidR="00C51B2A" w:rsidRPr="00236626">
      <w:pPr>
        <w:ind w:left="1320"/>
        <w:jc w:val="both"/>
      </w:pPr>
      <w:r w:rsidRPr="00236626">
        <w:t>a) Poziva se FINA da izda nalog za izvršenje osnove za plaćanje sukladno članku 9. Zakona o provedbi ovrhe na novčanim sredstvima.</w:t>
      </w:r>
    </w:p>
    <w:p w:rsidRDefault="00C51B2A" w:rsidP="00C51B2A" w:rsidR="00C51B2A" w:rsidRPr="00236626">
      <w:pPr>
        <w:ind w:left="1320"/>
        <w:jc w:val="both"/>
      </w:pPr>
      <w:r w:rsidRPr="00236626">
        <w:t xml:space="preserve">b) Nalaže se FINI da novčani iznos od 4.500,00 kn,  </w:t>
      </w:r>
      <w:r w:rsidR="00401F9B" w:rsidRPr="00236626">
        <w:t xml:space="preserve">(četiritisućepetstotinakuna) </w:t>
      </w:r>
      <w:r w:rsidRPr="00236626">
        <w:t>za koji je određena ovrha, zaplijeni i prenese na žiro račun Trgovačkog suda u Osijeku i to:</w:t>
      </w:r>
    </w:p>
    <w:p w:rsidRDefault="00C51B2A" w:rsidP="00C51B2A" w:rsidR="00C51B2A" w:rsidRPr="00236626">
      <w:pPr>
        <w:ind w:left="1320"/>
        <w:jc w:val="both"/>
      </w:pPr>
      <w:r w:rsidRPr="00236626">
        <w:t xml:space="preserve">1. Iznos od 1.000,00 kn </w:t>
      </w:r>
      <w:r w:rsidR="00401F9B" w:rsidRPr="00236626">
        <w:t xml:space="preserve">(tisućukuna) </w:t>
      </w:r>
      <w:r w:rsidRPr="00236626">
        <w:t>na žiro račun broj HR31 2390 0011 3000 0020 0 s pozivom na  broj HR05 272-</w:t>
      </w:r>
      <w:r w:rsidR="00117D70" w:rsidRPr="00236626">
        <w:rPr>
          <w:bCs/>
        </w:rPr>
        <w:t>72</w:t>
      </w:r>
      <w:r w:rsidR="00622631" w:rsidRPr="00236626">
        <w:t>-17</w:t>
      </w:r>
      <w:r w:rsidRPr="00236626">
        <w:t xml:space="preserve">. </w:t>
      </w:r>
    </w:p>
    <w:p w:rsidRDefault="00C51B2A" w:rsidP="00C51B2A" w:rsidR="00C51B2A" w:rsidRPr="00236626">
      <w:pPr>
        <w:ind w:left="1320"/>
        <w:jc w:val="both"/>
      </w:pPr>
      <w:r w:rsidRPr="00236626">
        <w:t xml:space="preserve">2. Iznos od 3.500,00 kn </w:t>
      </w:r>
      <w:r w:rsidR="00401F9B" w:rsidRPr="00236626">
        <w:t>(tritisućepetstotinakuna)</w:t>
      </w:r>
      <w:r w:rsidR="003112F3" w:rsidRPr="00236626">
        <w:t xml:space="preserve"> </w:t>
      </w:r>
      <w:r w:rsidRPr="00236626">
        <w:t>na žiro račun broj HR31 2390 0011 3000 0020 0 s pozivom na  broj HR05 272-</w:t>
      </w:r>
      <w:r w:rsidR="00117D70" w:rsidRPr="00236626">
        <w:rPr>
          <w:bCs/>
        </w:rPr>
        <w:t>72</w:t>
      </w:r>
      <w:r w:rsidR="004E1CEC" w:rsidRPr="00236626">
        <w:t>-17</w:t>
      </w:r>
      <w:r w:rsidRPr="00236626">
        <w:t xml:space="preserve">, te o tome obavijesti sud. </w:t>
      </w:r>
    </w:p>
    <w:p w:rsidRDefault="00C51B2A" w:rsidP="00C51B2A" w:rsidR="00C51B2A" w:rsidRPr="00236626">
      <w:pPr>
        <w:ind w:left="1320"/>
        <w:jc w:val="both"/>
      </w:pPr>
    </w:p>
    <w:p w:rsidRDefault="00C51B2A" w:rsidP="00C51B2A" w:rsidR="00C51B2A" w:rsidRPr="00236626">
      <w:pPr>
        <w:ind w:left="1320"/>
        <w:jc w:val="both"/>
      </w:pPr>
      <w:r w:rsidRPr="00236626">
        <w:t xml:space="preserve">c) Zabranjuje se FINI da navedenu tražbinu ispuni osobi ovlaštenoj </w:t>
      </w:r>
      <w:r w:rsidR="00A62E95" w:rsidRPr="00236626">
        <w:t xml:space="preserve">za zastupanje dužnika u trenutku podnošenja prijedloga za otvaranje stečajnog </w:t>
      </w:r>
      <w:r w:rsidR="00A62E95" w:rsidRPr="00236626">
        <w:lastRenderedPageBreak/>
        <w:t xml:space="preserve">postupka </w:t>
      </w:r>
      <w:r w:rsidR="00117D70" w:rsidRPr="00236626">
        <w:t>Ramoni Rizzello, OIB: 08407441874, Osijek, Reisnerova 127</w:t>
      </w:r>
      <w:r w:rsidRPr="00236626">
        <w:t xml:space="preserve">, te se </w:t>
      </w:r>
      <w:r w:rsidR="00837594" w:rsidRPr="00236626">
        <w:t>istom</w:t>
      </w:r>
      <w:r w:rsidRPr="00236626">
        <w:t xml:space="preserve"> zabranjuje da tu tražbinu naplati ili inače raspolaže njome.</w:t>
      </w:r>
    </w:p>
    <w:p w:rsidRDefault="00C51B2A" w:rsidP="00C51B2A" w:rsidR="00C51B2A" w:rsidRPr="00236626">
      <w:pPr>
        <w:jc w:val="both"/>
      </w:pPr>
    </w:p>
    <w:p w:rsidRDefault="00C51B2A" w:rsidP="007B1459" w:rsidR="003C69BA" w:rsidRPr="00236626">
      <w:pPr>
        <w:ind w:hanging="720" w:left="720"/>
        <w:jc w:val="both"/>
      </w:pPr>
      <w:r w:rsidRPr="00236626">
        <w:t>III.</w:t>
      </w:r>
      <w:r w:rsidRPr="00236626">
        <w:tab/>
        <w:t xml:space="preserve">Ukoliko osoba ovlaštena </w:t>
      </w:r>
      <w:r w:rsidR="00A62E95" w:rsidRPr="00236626">
        <w:t xml:space="preserve">za zastupanje dužnika u trenutku podnošenja prijedloga za otvaranje stečajnog postupka </w:t>
      </w:r>
      <w:r w:rsidR="00117D70" w:rsidRPr="00236626">
        <w:t>Ramona Rizzello, OIB: 08407441874, Osijek, Reisnerova 127</w:t>
      </w:r>
      <w:r w:rsidRPr="00236626">
        <w:t xml:space="preserve">, ne postupi po nalogu suda iz točke I., ovo rješenje će se po pravomoćnosti dostaviti FINI radi provedbe ovrhe iz točke II. izreke rješenja. </w:t>
      </w:r>
      <w:r w:rsidR="008D6F1C" w:rsidRPr="00236626">
        <w:t xml:space="preserve"> </w:t>
      </w:r>
    </w:p>
    <w:p w:rsidRDefault="00FE4F6A" w:rsidP="00C86FCC" w:rsidR="00FE4F6A" w:rsidRPr="00236626">
      <w:pPr>
        <w:ind w:hanging="720" w:left="720"/>
        <w:jc w:val="both"/>
      </w:pPr>
    </w:p>
    <w:p w:rsidRDefault="00FE4F6A" w:rsidP="00C86FCC" w:rsidR="00FE4F6A" w:rsidRPr="00236626">
      <w:pPr>
        <w:ind w:hanging="720" w:left="720"/>
        <w:jc w:val="both"/>
      </w:pPr>
    </w:p>
    <w:p w:rsidRDefault="00C51B2A" w:rsidP="00117D70" w:rsidR="00FE4F6A" w:rsidRPr="00236626">
      <w:pPr>
        <w:jc w:val="center"/>
      </w:pPr>
      <w:r w:rsidRPr="00236626">
        <w:t>Obrazloženje</w:t>
      </w:r>
    </w:p>
    <w:p w:rsidRDefault="00791789" w:rsidP="00117D70" w:rsidR="00791789" w:rsidRPr="00236626">
      <w:pPr>
        <w:jc w:val="center"/>
      </w:pPr>
    </w:p>
    <w:p w:rsidRDefault="00FE4F6A" w:rsidP="00C51B2A" w:rsidR="00FE4F6A" w:rsidRPr="00236626">
      <w:pPr>
        <w:pStyle w:val="Tijeloteksta"/>
        <w:rPr>
          <w:bCs/>
          <w:sz w:val="24"/>
        </w:rPr>
      </w:pPr>
    </w:p>
    <w:p w:rsidRDefault="00117D70" w:rsidP="00117D70" w:rsidR="00117D70" w:rsidRPr="00236626">
      <w:pPr>
        <w:ind w:firstLine="708"/>
        <w:jc w:val="both"/>
        <w:rPr>
          <w:color w:val="000000"/>
        </w:rPr>
      </w:pPr>
      <w:r w:rsidRPr="00236626">
        <w:rPr>
          <w:color w:val="000000"/>
        </w:rPr>
        <w:t>Predlagatelj - dužnik koga</w:t>
      </w:r>
      <w:r w:rsidRPr="00236626">
        <w:t xml:space="preserve"> zastupa punomoćnik – odvjetnik  </w:t>
      </w:r>
      <w:r w:rsidRPr="00236626">
        <w:rPr>
          <w:color w:val="000000"/>
        </w:rPr>
        <w:t>podnio je dana 31. siječnja 2017. godine ovome sudu prijedlog za pokretanje stečajnog postupka nad dužnikom INTIMO j.d.o.o., Osijek, J.J.Strossmayera 337, MBS: 030148231, OIB: 01038848169, u kojem navodi da kod dužnika postoji stečajni razlog budući u očevidniku redoslijeda osnova za plaćanje kod FINE ima evidentirane neizvršene osnove za plaćanje u razdoblju dužem od 60 dana (čl. 6. st. 2. st. 1. Stečajnog zakona).</w:t>
      </w:r>
    </w:p>
    <w:p w:rsidRDefault="00FC3408" w:rsidP="00117D70" w:rsidR="00FC3408" w:rsidRPr="00236626">
      <w:pPr>
        <w:jc w:val="both"/>
      </w:pPr>
    </w:p>
    <w:p w:rsidRDefault="007C2CBE" w:rsidP="008B5936" w:rsidR="008D6F1C" w:rsidRPr="00236626">
      <w:pPr>
        <w:pStyle w:val="Tijeloteksta"/>
        <w:ind w:firstLine="708"/>
        <w:rPr>
          <w:sz w:val="24"/>
        </w:rPr>
      </w:pPr>
      <w:r w:rsidRPr="00236626">
        <w:rPr>
          <w:sz w:val="24"/>
        </w:rPr>
        <w:t xml:space="preserve">Rješenjem ovoga suda </w:t>
      </w:r>
      <w:r w:rsidR="008D6F1C" w:rsidRPr="00236626">
        <w:rPr>
          <w:sz w:val="24"/>
        </w:rPr>
        <w:t>poslovi broj 7 St-</w:t>
      </w:r>
      <w:r w:rsidR="00117D70" w:rsidRPr="00236626">
        <w:rPr>
          <w:sz w:val="24"/>
        </w:rPr>
        <w:t>72</w:t>
      </w:r>
      <w:r w:rsidR="00437AC1" w:rsidRPr="00236626">
        <w:rPr>
          <w:sz w:val="24"/>
        </w:rPr>
        <w:t>/17-</w:t>
      </w:r>
      <w:r w:rsidR="00FC3408" w:rsidRPr="00236626">
        <w:rPr>
          <w:sz w:val="24"/>
        </w:rPr>
        <w:t>1</w:t>
      </w:r>
      <w:r w:rsidR="00117D70" w:rsidRPr="00236626">
        <w:rPr>
          <w:sz w:val="24"/>
        </w:rPr>
        <w:t>0</w:t>
      </w:r>
      <w:r w:rsidR="002C2390" w:rsidRPr="00236626">
        <w:rPr>
          <w:sz w:val="24"/>
        </w:rPr>
        <w:t xml:space="preserve"> od </w:t>
      </w:r>
      <w:r w:rsidR="00117D70" w:rsidRPr="00236626">
        <w:rPr>
          <w:sz w:val="24"/>
        </w:rPr>
        <w:t>24</w:t>
      </w:r>
      <w:r w:rsidR="00437AC1" w:rsidRPr="00236626">
        <w:rPr>
          <w:sz w:val="24"/>
        </w:rPr>
        <w:t>. siječnja 2018</w:t>
      </w:r>
      <w:r w:rsidR="002C2390" w:rsidRPr="00236626">
        <w:rPr>
          <w:sz w:val="24"/>
        </w:rPr>
        <w:t xml:space="preserve">. </w:t>
      </w:r>
      <w:r w:rsidR="008D6F1C" w:rsidRPr="00236626">
        <w:rPr>
          <w:sz w:val="24"/>
        </w:rPr>
        <w:t xml:space="preserve">godine pokrenut je prethodni </w:t>
      </w:r>
      <w:r w:rsidRPr="00236626">
        <w:rPr>
          <w:sz w:val="24"/>
        </w:rPr>
        <w:t xml:space="preserve">postupak te je zaključkom </w:t>
      </w:r>
      <w:r w:rsidR="008D6F1C" w:rsidRPr="00236626">
        <w:rPr>
          <w:sz w:val="24"/>
        </w:rPr>
        <w:t xml:space="preserve">posl. br. </w:t>
      </w:r>
      <w:r w:rsidR="000967A4" w:rsidRPr="00236626">
        <w:rPr>
          <w:sz w:val="24"/>
        </w:rPr>
        <w:t>7 St-</w:t>
      </w:r>
      <w:r w:rsidR="00A02EBA" w:rsidRPr="00236626">
        <w:rPr>
          <w:bCs/>
          <w:sz w:val="24"/>
        </w:rPr>
        <w:t xml:space="preserve"> </w:t>
      </w:r>
      <w:r w:rsidR="00117D70" w:rsidRPr="00236626">
        <w:rPr>
          <w:bCs/>
          <w:sz w:val="24"/>
        </w:rPr>
        <w:t>72</w:t>
      </w:r>
      <w:r w:rsidR="000967A4" w:rsidRPr="00236626">
        <w:rPr>
          <w:sz w:val="24"/>
        </w:rPr>
        <w:t>/17-</w:t>
      </w:r>
      <w:r w:rsidR="00A02EBA" w:rsidRPr="00236626">
        <w:rPr>
          <w:sz w:val="24"/>
        </w:rPr>
        <w:t>13</w:t>
      </w:r>
      <w:r w:rsidR="0030684B" w:rsidRPr="00236626">
        <w:rPr>
          <w:sz w:val="24"/>
        </w:rPr>
        <w:t xml:space="preserve"> od </w:t>
      </w:r>
      <w:r w:rsidR="00117D70" w:rsidRPr="00236626">
        <w:rPr>
          <w:sz w:val="24"/>
        </w:rPr>
        <w:t>24</w:t>
      </w:r>
      <w:r w:rsidR="000967A4" w:rsidRPr="00236626">
        <w:rPr>
          <w:sz w:val="24"/>
        </w:rPr>
        <w:t>. siječnja 2018</w:t>
      </w:r>
      <w:r w:rsidR="008D6F1C" w:rsidRPr="00236626">
        <w:rPr>
          <w:sz w:val="24"/>
        </w:rPr>
        <w:t xml:space="preserve">. godine pozvana osoba za zastupanje dužnika </w:t>
      </w:r>
      <w:r w:rsidR="00117D70" w:rsidRPr="00236626">
        <w:rPr>
          <w:sz w:val="24"/>
        </w:rPr>
        <w:t>Ramona Rizzello, OIB: 08407441874, Osijek, Reisnerova 127</w:t>
      </w:r>
      <w:r w:rsidR="00491D6E" w:rsidRPr="00236626">
        <w:rPr>
          <w:sz w:val="24"/>
        </w:rPr>
        <w:t xml:space="preserve">, na </w:t>
      </w:r>
      <w:r w:rsidR="008D6F1C" w:rsidRPr="00236626">
        <w:rPr>
          <w:sz w:val="24"/>
        </w:rPr>
        <w:t>uplatu predujma u iznosu od 1.000,00 kn u Fond za namirenje troškova stečajnog</w:t>
      </w:r>
      <w:r w:rsidR="0030684B" w:rsidRPr="00236626">
        <w:rPr>
          <w:sz w:val="24"/>
        </w:rPr>
        <w:t xml:space="preserve"> postupka kao i dodatnog iznosa</w:t>
      </w:r>
      <w:r w:rsidR="008D6F1C" w:rsidRPr="00236626">
        <w:rPr>
          <w:sz w:val="24"/>
        </w:rPr>
        <w:t xml:space="preserve"> predujma u iznosu od 3.500,00 kn koji čini </w:t>
      </w:r>
      <w:r w:rsidR="00117D70" w:rsidRPr="00236626">
        <w:rPr>
          <w:sz w:val="24"/>
        </w:rPr>
        <w:t xml:space="preserve"> </w:t>
      </w:r>
      <w:r w:rsidR="008D6F1C" w:rsidRPr="00236626">
        <w:rPr>
          <w:sz w:val="24"/>
        </w:rPr>
        <w:t xml:space="preserve">jednokratna nagrada privremenom stečajnom upravitelju, sve u roku od 8 dana, temeljem odredbi članka 113. i članka 114. </w:t>
      </w:r>
      <w:r w:rsidR="008B5936" w:rsidRPr="00236626">
        <w:rPr>
          <w:sz w:val="24"/>
        </w:rPr>
        <w:t>Stečajnog zakona („Narodne novine“ broj 71/15 i 104/17; u daljnjem tekstu SZ)</w:t>
      </w:r>
      <w:r w:rsidR="008D6F1C" w:rsidRPr="00236626">
        <w:rPr>
          <w:sz w:val="24"/>
        </w:rPr>
        <w:t xml:space="preserve">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 w:rsidRPr="00236626">
      <w:pPr>
        <w:jc w:val="both"/>
      </w:pPr>
    </w:p>
    <w:p w:rsidRDefault="008D6F1C" w:rsidP="00C51B2A" w:rsidR="008B25A0" w:rsidRPr="00236626">
      <w:pPr>
        <w:jc w:val="both"/>
      </w:pPr>
      <w:r w:rsidRPr="00236626">
        <w:tab/>
        <w:t xml:space="preserve">Zaključak posl. br. </w:t>
      </w:r>
      <w:r w:rsidR="000967A4" w:rsidRPr="00236626">
        <w:t>7 St-</w:t>
      </w:r>
      <w:r w:rsidR="00117D70" w:rsidRPr="00236626">
        <w:rPr>
          <w:bCs/>
        </w:rPr>
        <w:t>72</w:t>
      </w:r>
      <w:r w:rsidR="000967A4" w:rsidRPr="00236626">
        <w:t>/17-</w:t>
      </w:r>
      <w:r w:rsidR="00094240" w:rsidRPr="00236626">
        <w:t>13</w:t>
      </w:r>
      <w:r w:rsidR="000967A4" w:rsidRPr="00236626">
        <w:t xml:space="preserve"> od </w:t>
      </w:r>
      <w:r w:rsidR="00117D70" w:rsidRPr="00236626">
        <w:t>24</w:t>
      </w:r>
      <w:r w:rsidR="000967A4" w:rsidRPr="00236626">
        <w:t xml:space="preserve">. siječnja 2018. godine </w:t>
      </w:r>
      <w:r w:rsidRPr="00236626">
        <w:t xml:space="preserve">osoba ovlaštena za zastupanje dužnika </w:t>
      </w:r>
      <w:r w:rsidR="00117D70" w:rsidRPr="00236626">
        <w:t>Ramona Rizzello, OIB: 08407441874, Osijek, Reisnerova 127</w:t>
      </w:r>
      <w:r w:rsidRPr="00236626">
        <w:t>, zaprimi</w:t>
      </w:r>
      <w:r w:rsidR="00117D70" w:rsidRPr="00236626">
        <w:t>la</w:t>
      </w:r>
      <w:r w:rsidRPr="00236626">
        <w:t xml:space="preserve"> je dana </w:t>
      </w:r>
      <w:r w:rsidR="00117D70" w:rsidRPr="00236626">
        <w:t>3</w:t>
      </w:r>
      <w:r w:rsidR="00094240" w:rsidRPr="00236626">
        <w:t>. veljače</w:t>
      </w:r>
      <w:r w:rsidR="000967A4" w:rsidRPr="00236626">
        <w:t xml:space="preserve"> 2018.</w:t>
      </w:r>
      <w:r w:rsidRPr="00236626">
        <w:t xml:space="preserve"> godine </w:t>
      </w:r>
      <w:r w:rsidR="00BC6B28" w:rsidRPr="00236626">
        <w:t xml:space="preserve">putem eOglasne ploče suda </w:t>
      </w:r>
      <w:r w:rsidRPr="00236626">
        <w:t>te kako u ostavljenom roku nije postupi</w:t>
      </w:r>
      <w:r w:rsidR="00117D70" w:rsidRPr="00236626">
        <w:t>la</w:t>
      </w:r>
      <w:r w:rsidRPr="00236626">
        <w:t xml:space="preserve"> po pozivu suda, niti uplati</w:t>
      </w:r>
      <w:r w:rsidR="00117D70" w:rsidRPr="00236626">
        <w:t>la</w:t>
      </w:r>
      <w:r w:rsidRPr="00236626">
        <w:t xml:space="preserve"> određene predujmove iz točke I. istog zaključka, kao ni dostavi</w:t>
      </w:r>
      <w:r w:rsidR="00117D70" w:rsidRPr="00236626">
        <w:t>la</w:t>
      </w:r>
      <w:r w:rsidRPr="00236626">
        <w:t xml:space="preserve"> dokaz o izvršenim uplatama, </w:t>
      </w:r>
      <w:r w:rsidR="00D13931" w:rsidRPr="00236626">
        <w:t xml:space="preserve">a nakon što je sud </w:t>
      </w:r>
      <w:r w:rsidR="00DF4C7B" w:rsidRPr="00236626">
        <w:t>uvidom u isprave u spisu i provjerom u računovodstv</w:t>
      </w:r>
      <w:r w:rsidR="00F56B64" w:rsidRPr="00236626">
        <w:t>o</w:t>
      </w:r>
      <w:r w:rsidR="00DF4C7B" w:rsidRPr="00236626">
        <w:t xml:space="preserve"> suda utvrdio da osoba ovlaštena za zastupanje dužnika nije platila iznos predujma određen navedenim zaključkom,</w:t>
      </w:r>
      <w:r w:rsidR="00F56B64" w:rsidRPr="00236626">
        <w:t xml:space="preserve"> </w:t>
      </w:r>
      <w:r w:rsidR="00DF4C7B" w:rsidRPr="00236626">
        <w:t xml:space="preserve">sud je donio rješenje o prisilnoj provedbi tog zaključka i </w:t>
      </w:r>
      <w:r w:rsidRPr="00236626">
        <w:t xml:space="preserve">sukladno članku 113. i članka 114. </w:t>
      </w:r>
      <w:r w:rsidR="00A362B3" w:rsidRPr="00236626">
        <w:t>SZ-a</w:t>
      </w:r>
      <w:r w:rsidR="00A50A87" w:rsidRPr="00236626">
        <w:t xml:space="preserve"> </w:t>
      </w:r>
      <w:r w:rsidRPr="00236626">
        <w:t>te članku 4. Uredbe o kriterijima i načinu obračuna i plaćanja nagrade stečajnim upraviteljima (</w:t>
      </w:r>
      <w:r w:rsidR="00A50A87" w:rsidRPr="00236626">
        <w:t xml:space="preserve">„Narodne novine“ </w:t>
      </w:r>
      <w:r w:rsidR="00BF29D4" w:rsidRPr="00236626">
        <w:t>105/15) riješio</w:t>
      </w:r>
      <w:r w:rsidRPr="00236626">
        <w:t xml:space="preserve"> kao u dispozitivu rješenja. </w:t>
      </w:r>
    </w:p>
    <w:p w:rsidRDefault="00C51B2A" w:rsidP="007B1459" w:rsidR="008B25A0" w:rsidRPr="00236626">
      <w:pPr>
        <w:jc w:val="center"/>
      </w:pPr>
      <w:r w:rsidRPr="00236626">
        <w:t xml:space="preserve">U Osijeku </w:t>
      </w:r>
      <w:r w:rsidR="006A2FBB" w:rsidRPr="00236626">
        <w:t>1</w:t>
      </w:r>
      <w:r w:rsidR="00117D70" w:rsidRPr="00236626">
        <w:t>8</w:t>
      </w:r>
      <w:r w:rsidR="00BC6B28" w:rsidRPr="00236626">
        <w:t>. svibnja</w:t>
      </w:r>
      <w:r w:rsidR="007F15F4" w:rsidRPr="00236626">
        <w:t xml:space="preserve"> 2018.</w:t>
      </w:r>
    </w:p>
    <w:p w:rsidRDefault="00C51B2A" w:rsidP="00C51B2A" w:rsidR="00C51B2A" w:rsidRPr="00236626">
      <w:pPr>
        <w:jc w:val="both"/>
      </w:pPr>
      <w:r w:rsidRPr="00236626">
        <w:tab/>
      </w:r>
      <w:r w:rsidRPr="00236626">
        <w:tab/>
      </w:r>
      <w:r w:rsidRPr="00236626">
        <w:tab/>
      </w:r>
      <w:r w:rsidRPr="00236626">
        <w:tab/>
      </w:r>
      <w:r w:rsidRPr="00236626">
        <w:tab/>
      </w:r>
      <w:r w:rsidRPr="00236626">
        <w:tab/>
      </w:r>
      <w:r w:rsidRPr="00236626">
        <w:tab/>
      </w:r>
      <w:r w:rsidRPr="00236626">
        <w:tab/>
      </w:r>
      <w:r w:rsidRPr="00236626">
        <w:tab/>
        <w:t>STEČAJNI SUDAC</w:t>
      </w:r>
    </w:p>
    <w:p w:rsidRDefault="00C51B2A" w:rsidP="00C86FCC" w:rsidR="00C51B2A" w:rsidRPr="00236626">
      <w:pPr>
        <w:ind w:left="4956"/>
        <w:jc w:val="center"/>
      </w:pPr>
      <w:r w:rsidRPr="00236626">
        <w:t xml:space="preserve">           </w:t>
      </w:r>
      <w:r w:rsidR="0045065A" w:rsidRPr="00236626">
        <w:t xml:space="preserve"> </w:t>
      </w:r>
      <w:r w:rsidRPr="00236626">
        <w:t>mr. sc. Boris Vuković</w:t>
      </w:r>
    </w:p>
    <w:p w:rsidRDefault="00C51B2A" w:rsidP="00C51B2A" w:rsidR="00C51B2A" w:rsidRPr="00236626"/>
    <w:p w:rsidRDefault="00C51B2A" w:rsidP="00C51B2A" w:rsidR="003C69BA" w:rsidRPr="00236626">
      <w:r w:rsidRPr="00236626">
        <w:t>Zapisničar: Danijela Špeletić</w:t>
      </w:r>
    </w:p>
    <w:p w:rsidRDefault="00F82EFB" w:rsidP="00C51B2A" w:rsidR="00F82EFB" w:rsidRPr="00236626"/>
    <w:p w:rsidRDefault="00C24A9D" w:rsidP="00C51B2A" w:rsidR="00C24A9D" w:rsidRPr="00236626"/>
    <w:p w:rsidRDefault="000E1E0D" w:rsidP="00C51B2A" w:rsidR="00C51B2A" w:rsidRPr="00236626">
      <w:pPr>
        <w:jc w:val="both"/>
      </w:pPr>
      <w:r w:rsidRPr="00236626">
        <w:t>UPUTA</w:t>
      </w:r>
      <w:r w:rsidR="00C51B2A" w:rsidRPr="00236626">
        <w:t xml:space="preserve">  O PRAVNOM LIJEKU </w:t>
      </w:r>
    </w:p>
    <w:p w:rsidRDefault="00C51B2A" w:rsidP="00C51B2A" w:rsidR="007B1459" w:rsidRPr="00236626">
      <w:pPr>
        <w:jc w:val="both"/>
      </w:pPr>
      <w:r w:rsidRPr="00236626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236626">
      <w:r w:rsidRPr="00236626">
        <w:lastRenderedPageBreak/>
        <w:t>DNA</w:t>
      </w:r>
      <w:r w:rsidR="00D34D97" w:rsidRPr="00236626">
        <w:t>:</w:t>
      </w:r>
    </w:p>
    <w:p w:rsidRDefault="00B62CFC" w:rsidP="00C51B2A" w:rsidR="00117D70" w:rsidRPr="00236626">
      <w:pPr>
        <w:pStyle w:val="Odlomakpopisa"/>
        <w:numPr>
          <w:ilvl w:val="0"/>
          <w:numId w:val="13"/>
        </w:numPr>
        <w:jc w:val="both"/>
      </w:pPr>
      <w:r w:rsidRPr="00236626">
        <w:rPr>
          <w:color w:val="000000"/>
        </w:rPr>
        <w:t xml:space="preserve">zz dužnika </w:t>
      </w:r>
      <w:r w:rsidR="00117D70" w:rsidRPr="00236626">
        <w:t>Ramona Rizzello, Osijek, Reisnerova 127</w:t>
      </w:r>
    </w:p>
    <w:p w:rsidRDefault="00C51B2A" w:rsidP="00C51B2A" w:rsidR="00C51B2A" w:rsidRPr="00236626">
      <w:pPr>
        <w:pStyle w:val="Odlomakpopisa"/>
        <w:numPr>
          <w:ilvl w:val="0"/>
          <w:numId w:val="13"/>
        </w:numPr>
        <w:jc w:val="both"/>
      </w:pPr>
      <w:r w:rsidRPr="00236626">
        <w:t>FINA</w:t>
      </w:r>
      <w:r w:rsidR="00B951DE" w:rsidRPr="00236626">
        <w:t xml:space="preserve"> </w:t>
      </w:r>
      <w:r w:rsidRPr="00236626">
        <w:t xml:space="preserve">- </w:t>
      </w:r>
      <w:r w:rsidRPr="00236626">
        <w:rPr>
          <w:b/>
        </w:rPr>
        <w:t>nakon pravomoćnosti</w:t>
      </w:r>
    </w:p>
    <w:p w:rsidRDefault="00C51B2A" w:rsidP="00C51B2A" w:rsidR="00C51B2A" w:rsidRPr="00236626">
      <w:pPr>
        <w:numPr>
          <w:ilvl w:val="0"/>
          <w:numId w:val="13"/>
        </w:numPr>
      </w:pPr>
      <w:r w:rsidRPr="00236626">
        <w:t>e-ogl. pl.</w:t>
      </w:r>
    </w:p>
    <w:p w:rsidRDefault="00B62CFC" w:rsidP="00C51B2A" w:rsidR="00C51B2A" w:rsidRPr="00236626">
      <w:pPr>
        <w:numPr>
          <w:ilvl w:val="0"/>
          <w:numId w:val="13"/>
        </w:numPr>
      </w:pPr>
      <w:r w:rsidRPr="00236626">
        <w:t xml:space="preserve">kal. </w:t>
      </w:r>
      <w:r w:rsidR="006A2FBB" w:rsidRPr="00236626">
        <w:t>08.08.2018.</w:t>
      </w:r>
    </w:p>
    <w:p w:rsidRDefault="00C51B2A" w:rsidP="00C51B2A" w:rsidR="00C51B2A" w:rsidRPr="00236626">
      <w:pPr>
        <w:jc w:val="both"/>
      </w:pPr>
    </w:p>
    <w:p w:rsidRDefault="00C51B2A" w:rsidP="00C51B2A" w:rsidR="00C51B2A" w:rsidRPr="00236626"/>
    <w:p w:rsidRDefault="00C51B2A" w:rsidP="00C51B2A" w:rsidR="00C51B2A" w:rsidRPr="00236626"/>
    <w:p w:rsidRDefault="00671A4A" w:rsidP="00B55823" w:rsidR="00671A4A" w:rsidRPr="00236626">
      <w:pPr>
        <w:jc w:val="both"/>
      </w:pPr>
    </w:p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/>
    <w:p w:rsidRDefault="00671A4A" w:rsidP="00671A4A" w:rsidR="00671A4A" w:rsidRPr="00236626">
      <w:pPr>
        <w:ind w:left="5580"/>
      </w:pPr>
    </w:p>
    <w:p w:rsidRDefault="00671A4A" w:rsidP="00671A4A" w:rsidR="00671A4A" w:rsidRPr="00236626"/>
    <w:p w:rsidRDefault="00671A4A" w:rsidP="00671A4A" w:rsidR="00671A4A" w:rsidRPr="00236626"/>
    <w:p w:rsidRDefault="006D3C3F" w:rsidP="00671A4A" w:rsidR="006D3C3F" w:rsidRPr="00236626"/>
    <w:sectPr w:rsidSect="00606835" w:rsidR="006D3C3F" w:rsidRPr="0023662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403" w:rsidR="002B3403">
      <w:r>
        <w:separator/>
      </w:r>
    </w:p>
  </w:endnote>
  <w:endnote w:id="0" w:type="continuationSeparator">
    <w:p w:rsidRDefault="002B3403" w:rsidR="002B3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403" w:rsidR="002B3403">
      <w:r>
        <w:separator/>
      </w:r>
    </w:p>
  </w:footnote>
  <w:footnote w:id="0" w:type="continuationSeparator">
    <w:p w:rsidRDefault="002B3403" w:rsidR="002B34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5AD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63AA1" w:rsidR="004C73D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7D70">
      <w:t>7 St-</w:t>
    </w:r>
    <w:r w:rsidR="00117D70" w:rsidRPr="005232A7">
      <w:rPr>
        <w:bCs/>
      </w:rPr>
      <w:t xml:space="preserve"> </w:t>
    </w:r>
    <w:r w:rsidR="00117D70">
      <w:rPr>
        <w:bCs/>
      </w:rPr>
      <w:t>72</w:t>
    </w:r>
    <w:r w:rsidR="00117D70">
      <w:t xml:space="preserve"> /17-24</w:t>
    </w:r>
  </w:p>
  <w:p w:rsidRDefault="004C73D7" w:rsidP="00763AA1" w:rsidR="004C73D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B772D" w:rsidR="005B772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861D8">
      <w:t>7 St-</w:t>
    </w:r>
    <w:r w:rsidR="005232A7" w:rsidRPr="005232A7">
      <w:rPr>
        <w:bCs/>
      </w:rPr>
      <w:t xml:space="preserve"> </w:t>
    </w:r>
    <w:r w:rsidR="00117D70">
      <w:rPr>
        <w:bCs/>
      </w:rPr>
      <w:t>72</w:t>
    </w:r>
    <w:r w:rsidR="005232A7">
      <w:t xml:space="preserve"> </w:t>
    </w:r>
    <w:r w:rsidR="00C861D8">
      <w:t>/17-</w:t>
    </w:r>
    <w:r w:rsidR="003F39D1">
      <w:t>2</w:t>
    </w:r>
    <w:r w:rsidR="00117D70">
      <w:t>4</w:t>
    </w:r>
  </w:p>
  <w:p w:rsidRDefault="00FE4F6A" w:rsidP="007B1459" w:rsidR="00FE4F6A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283D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3403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41D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3A1B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5AD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32A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32A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St-72/2017</izvorni_sadrzaj>
    <derivirana_varijabla naziv="DomainObject.Predmet.OznakaBroj_1">St-72/2017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INTIMO jednostavno društvo s ograničenom odgovornošću za tekstilnu proizvodnju, trgovinu i usluge</izvorni_sadrzaj>
    <derivirana_varijabla naziv="DomainObject.Predmet.StrankaFormated_1">  INTIMO jednostavno društvo s ograničenom odgovornošću za tekstilnu proizvodnju, trgovinu i usluge</derivirana_varijabla>
  </DomainObject.Predmet.StrankaFormated>
  <DomainObject.Predmet.StrankaFormatedOIB>
    <izvorni_sadrzaj>  INTIMO jednostavno društvo s ograničenom odgovornošću za tekstilnu proizvodnju, trgovinu i usluge, OIB 01038848169</izvorni_sadrzaj>
    <derivirana_varijabla naziv="DomainObject.Predmet.StrankaFormatedOIB_1">  INTIMO jednostavno društvo s ograničenom odgovornošću za tekstilnu proizvodnju, trgovinu i usluge, OIB 01038848169</derivirana_varijabla>
  </DomainObject.Predmet.StrankaFormatedOIB>
  <DomainObject.Predmet.StrankaFormatedWithAdress>
    <izvorni_sadrzaj> INTIMO jednostavno društvo s ograničenom odgovornošću za tekstilnu proizvodnju, trgovinu i usluge, J.J.Strossmayera 337, 31000 Osijek</izvorni_sadrzaj>
    <derivirana_varijabla naziv="DomainObject.Predmet.StrankaFormatedWithAdress_1"> INTIMO jednostavno društvo s ograničenom odgovornošću za tekstilnu proizvodnju, trgovinu i usluge, J.J.Strossmayera 337, 31000 Osijek</derivirana_varijabla>
  </DomainObject.Predmet.StrankaFormatedWithAdress>
  <DomainObject.Predmet.StrankaFormatedWithAdressOIB>
    <izvorni_sadrzaj> INTIMO jednostavno društvo s ograničenom odgovornošću za tekstilnu proizvodnju, trgovinu i usluge, OIB 01038848169, J.J.Strossmayera 337, 31000 Osijek</izvorni_sadrzaj>
    <derivirana_varijabla naziv="DomainObject.Predmet.StrankaFormatedWithAdressOIB_1"> INTIMO jednostavno društvo s ograničenom odgovornošću za tekstilnu proizvodnju, trgovinu i usluge, OIB 01038848169, J.J.Strossmayera 337, 31000 Osijek</derivirana_varijabla>
  </DomainObject.Predmet.StrankaFormatedWithAdressOIB>
  <DomainObject.Predmet.StrankaWithAdress>
    <izvorni_sadrzaj>INTIMO jednostavno društvo s ograničenom odgovornošću za tekstilnu proizvodnju, trgovinu i usluge J.J.Strossmayera 337,31000 Osijek</izvorni_sadrzaj>
    <derivirana_varijabla naziv="DomainObject.Predmet.StrankaWithAdress_1">INTIMO jednostavno društvo s ograničenom odgovornošću za tekstilnu proizvodnju, trgovinu i usluge J.J.Strossmayera 337,31000 Osijek</derivirana_varijabla>
  </DomainObject.Predmet.StrankaWithAdress>
  <DomainObject.Predmet.StrankaWithAdressOIB>
    <izvorni_sadrzaj>INTIMO jednostavno društvo s ograničenom odgovornošću za tekstilnu proizvodnju, trgovinu i usluge, OIB 01038848169, J.J.Strossmayera 337,31000 Osijek</izvorni_sadrzaj>
    <derivirana_varijabla naziv="DomainObject.Predmet.StrankaWithAdressOIB_1">INTIMO jednostavno društvo s ograničenom odgovornošću za tekstilnu proizvodnju, trgovinu i usluge, OIB 01038848169, J.J.Strossmayera 337,31000 Osijek</derivirana_varijabla>
  </DomainObject.Predmet.StrankaWithAdressOIB>
  <DomainObject.Predmet.StrankaNazivFormated>
    <izvorni_sadrzaj>INTIMO jednostavno društvo s ograničenom odgovornošću za tekstilnu proizvodnju, trgovinu i usluge</izvorni_sadrzaj>
    <derivirana_varijabla naziv="DomainObject.Predmet.StrankaNazivFormated_1">INTIMO jednostavno društvo s ograničenom odgovornošću za tekstilnu proizvodnju, trgovinu i usluge</derivirana_varijabla>
  </DomainObject.Predmet.StrankaNazivFormated>
  <DomainObject.Predmet.StrankaNazivFormatedOIB>
    <izvorni_sadrzaj>INTIMO jednostavno društvo s ograničenom odgovornošću za tekstilnu proizvodnju, trgovinu i usluge, OIB 01038848169</izvorni_sadrzaj>
    <derivirana_varijabla naziv="DomainObject.Predmet.StrankaNazivFormatedOIB_1">INTIMO jednostavno društvo s ograničenom odgovornošću za tekstilnu proizvodnju, trgovinu i usluge, OIB 01038848169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INTIMO jednostavno društvo s ograničenom odgovornošću za tekstilnu proizvodnju, trgovinu i usluge</item>
    </izvorni_sadrzaj>
    <derivirana_varijabla naziv="DomainObject.Predmet.StrankaListFormated_1">
      <item>INTIMO jednostavno društvo s ograničenom odgovornošću za tekstilnu proizvodnju, trgovinu i usluge</item>
    </derivirana_varijabla>
  </DomainObject.Predmet.StrankaListFormated>
  <DomainObject.Predmet.StrankaListFormatedOIB>
    <izvorni_sadrzaj>
      <item>INTIMO jednostavno društvo s ograničenom odgovornošću za tekstilnu proizvodnju, trgovinu i usluge, OIB 01038848169</item>
    </izvorni_sadrzaj>
    <derivirana_varijabla naziv="DomainObject.Predmet.StrankaListFormatedOIB_1">
      <item>INTIMO jednostavno društvo s ograničenom odgovornošću za tekstilnu proizvodnju, trgovinu i usluge, OIB 01038848169</item>
    </derivirana_varijabla>
  </DomainObject.Predmet.StrankaListFormatedOIB>
  <DomainObject.Predmet.StrankaListFormatedWithAdress>
    <izvorni_sadrzaj>
      <item>INTIMO jednostavno društvo s ograničenom odgovornošću za tekstilnu proizvodnju, trgovinu i usluge, J.J.Strossmayera 337, 31000 Osijek</item>
    </izvorni_sadrzaj>
    <derivirana_varijabla naziv="DomainObject.Predmet.StrankaListFormatedWithAdress_1">
      <item>INTIMO jednostavno društvo s ograničenom odgovornošću za tekstilnu proizvodnju, trgovinu i usluge, J.J.Strossmayera 337, 31000 Osijek</item>
    </derivirana_varijabla>
  </DomainObject.Predmet.StrankaListFormatedWithAdress>
  <DomainObject.Predmet.StrankaListFormatedWithAdressOIB>
    <izvorni_sadrzaj>
      <item>INTIMO jednostavno društvo s ograničenom odgovornošću za tekstilnu proizvodnju, trgovinu i usluge, OIB 01038848169, J.J.Strossmayera 337, 31000 Osijek</item>
    </izvorni_sadrzaj>
    <derivirana_varijabla naziv="DomainObject.Predmet.StrankaListFormatedWithAdressOIB_1">
      <item>INTIMO jednostavno društvo s ograničenom odgovornošću za tekstilnu proizvodnju, trgovinu i usluge, OIB 01038848169, J.J.Strossmayera 337, 31000 Osijek</item>
    </derivirana_varijabla>
  </DomainObject.Predmet.StrankaListFormatedWithAdressOIB>
  <DomainObject.Predmet.StrankaListNazivFormated>
    <izvorni_sadrzaj>
      <item>INTIMO jednostavno društvo s ograničenom odgovornošću za tekstilnu proizvodnju, trgovinu i usluge</item>
    </izvorni_sadrzaj>
    <derivirana_varijabla naziv="DomainObject.Predmet.StrankaListNazivFormated_1">
      <item>INTIMO jednostavno društvo s ograničenom odgovornošću za tekstilnu proizvodnju, trgovinu i usluge</item>
    </derivirana_varijabla>
  </DomainObject.Predmet.StrankaListNazivFormated>
  <DomainObject.Predmet.StrankaListNazivFormatedOIB>
    <izvorni_sadrzaj>
      <item>INTIMO jednostavno društvo s ograničenom odgovornošću za tekstilnu proizvodnju, trgovinu i usluge, OIB 01038848169</item>
    </izvorni_sadrzaj>
    <derivirana_varijabla naziv="DomainObject.Predmet.StrankaListNazivFormatedOIB_1">
      <item>INTIMO jednostavno društvo s ograničenom odgovornošću za tekstilnu proizvodnju, trgovinu i usluge, OIB 01038848169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Ivana Mandić</item>
    </izvorni_sadrzaj>
    <derivirana_varijabla naziv="DomainObject.Predmet.OstaliListFormated_1">
      <item>Ivana Mandić</item>
    </derivirana_varijabla>
  </DomainObject.Predmet.OstaliListFormated>
  <DomainObject.Predmet.OstaliListFormatedOIB>
    <izvorni_sadrzaj>
      <item>Ivana Mandić</item>
    </izvorni_sadrzaj>
    <derivirana_varijabla naziv="DomainObject.Predmet.OstaliListFormatedOIB_1">
      <item>Ivana Mandić</item>
    </derivirana_varijabla>
  </DomainObject.Predmet.OstaliListFormatedOIB>
  <DomainObject.Predmet.OstaliListFormatedWithAdress>
    <izvorni_sadrzaj>
      <item>Ivana Mandić, Europske avenije 3/I, 31000 Osijek</item>
    </izvorni_sadrzaj>
    <derivirana_varijabla naziv="DomainObject.Predmet.OstaliListFormatedWithAdress_1">
      <item>Ivana Mandić, Europske avenije 3/I, 31000 Osijek</item>
    </derivirana_varijabla>
  </DomainObject.Predmet.OstaliListFormatedWithAdress>
  <DomainObject.Predmet.OstaliListFormatedWithAdressOIB>
    <izvorni_sadrzaj>
      <item>Ivana Mandić, Europske avenije 3/I, 31000 Osijek</item>
    </izvorni_sadrzaj>
    <derivirana_varijabla naziv="DomainObject.Predmet.OstaliListFormatedWithAdressOIB_1">
      <item>Ivana Mandić, Europske avenije 3/I, 31000 Osijek</item>
    </derivirana_varijabla>
  </DomainObject.Predmet.OstaliListFormatedWithAdressOIB>
  <DomainObject.Predmet.OstaliListNazivFormated>
    <izvorni_sadrzaj>
      <item>Ivana Mandić</item>
    </izvorni_sadrzaj>
    <derivirana_varijabla naziv="DomainObject.Predmet.OstaliListNazivFormated_1">
      <item>Ivana Mandić</item>
    </derivirana_varijabla>
  </DomainObject.Predmet.OstaliListNazivFormated>
  <DomainObject.Predmet.OstaliListNazivFormatedOIB>
    <izvorni_sadrzaj>
      <item>Ivana Mandić</item>
    </izvorni_sadrzaj>
    <derivirana_varijabla naziv="DomainObject.Predmet.OstaliListNazivFormatedOIB_1">
      <item>Ivana Mandić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INTIMO jednostavno društvo s ograničenom odgovornošću za tekstilnu proizvodnju, trgovinu i usluge</izvorni_sadrzaj>
    <derivirana_varijabla naziv="DomainObject.Predmet.StrankaIDrugi_1">INTIMO jednostavno društvo s ograničenom odgovornošću za tekstilnu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INTIMO jednostavno društvo s ograničenom odgovornošću za tekstilnu proizvodnju, trgovinu i usluge, OIB 01038848169, J.J.Strossmayera 337, 31000 Osijek</izvorni_sadrzaj>
    <derivirana_varijabla naziv="DomainObject.Predmet.StrankaIDrugiAdressOIB_1">INTIMO jednostavno društvo s ograničenom odgovornošću za tekstilnu proizvodnju, trgovinu i usluge, OIB 01038848169, J.J.Strossmayera 337,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INTIMO jednostavno društvo s ograničenom odgovornošću za tekstilnu proizvodnju, trgovinu i usluge</item>
      <item>Ivana Mandić</item>
    </izvorni_sadrzaj>
    <derivirana_varijabla naziv="DomainObject.Predmet.SudioniciListNaziv_1">
      <item>INTIMO jednostavno društvo s ograničenom odgovornošću za tekstilnu proizvodnju, trgovinu i usluge</item>
      <item>Ivana Mandić</item>
    </derivirana_varijabla>
  </DomainObject.Predmet.SudioniciListNaziv>
  <DomainObject.Predmet.SudioniciListAdressOIB>
    <izvorni_sadrzaj>
      <item>INTIMO jednostavno društvo s ograničenom odgovornošću za tekstilnu proizvodnju, trgovinu i usluge, OIB 01038848169, J.J.Strossmayera 337,31000 Osijek</item>
      <item>Ivana Mandić, Europske avenije 3/I,31000 Osijek</item>
    </izvorni_sadrzaj>
    <derivirana_varijabla naziv="DomainObject.Predmet.SudioniciListAdressOIB_1">
      <item>INTIMO jednostavno društvo s ograničenom odgovornošću za tekstilnu proizvodnju, trgovinu i usluge, OIB 01038848169, J.J.Strossmayera 337,31000 Osijek</item>
      <item>Ivana Mandić, Europske avenije 3/I,31000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01038848169</item>
      <item>, OIB null</item>
    </izvorni_sadrzaj>
    <derivirana_varijabla naziv="DomainObject.Predmet.SudioniciListNazivOIB_1">
      <item>, OIB 01038848169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E619B-EA05-4707-9740-395B041CDB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844</properties:Words>
  <properties:Characters>4574</properties:Characters>
  <properties:Lines>121</properties:Lines>
  <properties:Paragraphs>31</properties:Paragraphs>
  <properties:TotalTime>488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2018-05-09T06:49:00Z</cp:lastPrinted>
  <dcterms:modified xmlns:xsi="http://www.w3.org/2001/XMLSchema-instance" xsi:type="dcterms:W3CDTF">2018-05-18T10:07:00Z</dcterms:modified>
  <cp:revision>357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(72-17_RJ_(-24)_INTIMO_j.d.o.o._BOJA_STANKOVIĆ._boja_stanković)</vt:lpwstr>
  </prop:property>
  <prop:property name="BrojStranica" pid="5" fmtid="{D5CDD505-2E9C-101B-9397-08002B2CF9AE}">
    <vt:i4>3</vt:i4>
  </prop:property>
</prop:Properties>
</file>