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ce21" w14:paraId="109ce2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185463">
        <w:rPr>
          <w:rFonts w:cs="Times New Roman" w:hAnsi="Times New Roman" w:ascii="Times New Roman"/>
          <w:sz w:val="24"/>
        </w:rPr>
        <w:t>2736/16-12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DE60F4" w:rsidRPr="00164EA1">
        <w:t>JOZOFINA d.o.o.</w:t>
      </w:r>
      <w:r w:rsidR="00DE60F4">
        <w:t xml:space="preserve">  Dubrava, Svete Margarete 13 MBS: </w:t>
      </w:r>
      <w:r w:rsidR="00DE60F4" w:rsidRPr="00164EA1">
        <w:t>070094090</w:t>
      </w:r>
      <w:r w:rsidR="00DE60F4">
        <w:t xml:space="preserve"> OIB:</w:t>
      </w:r>
      <w:r w:rsidR="00DE60F4" w:rsidRPr="00ED2D0B">
        <w:t xml:space="preserve"> </w:t>
      </w:r>
      <w:r w:rsidR="00DE60F4" w:rsidRPr="00164EA1">
        <w:t>43350875181</w:t>
      </w:r>
      <w:r w:rsidR="00DE60F4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DE60F4" w:rsidRPr="00164EA1">
        <w:t>JOZOFINA d.o.o.</w:t>
      </w:r>
      <w:r w:rsidR="00DE60F4">
        <w:t xml:space="preserve">  Dubrava, Svete Margarete 13 MBS: </w:t>
      </w:r>
      <w:r w:rsidR="00DE60F4" w:rsidRPr="00164EA1">
        <w:t>070094090</w:t>
      </w:r>
      <w:r w:rsidR="00DE60F4">
        <w:t xml:space="preserve"> OIB:</w:t>
      </w:r>
      <w:r w:rsidR="00DE60F4" w:rsidRPr="00ED2D0B">
        <w:t xml:space="preserve"> </w:t>
      </w:r>
      <w:r w:rsidR="00DE60F4" w:rsidRPr="00164EA1">
        <w:t>43350875181</w:t>
      </w:r>
      <w:r w:rsidR="00DE60F4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E60F4">
        <w:rPr>
          <w:bCs/>
        </w:rPr>
        <w:t>2736</w:t>
      </w:r>
      <w:r w:rsidR="00A72A51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72A51">
        <w:t>21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DE60F4" w:rsidRPr="00164EA1">
        <w:t>JOZOFINA d.o.o.</w:t>
      </w:r>
      <w:r w:rsidR="00DE60F4">
        <w:t xml:space="preserve">  Dubrava, Svete Margarete 13 MBS: </w:t>
      </w:r>
      <w:r w:rsidR="00DE60F4" w:rsidRPr="00164EA1">
        <w:t>070094090</w:t>
      </w:r>
      <w:r w:rsidR="00DE60F4">
        <w:t xml:space="preserve"> OIB:</w:t>
      </w:r>
      <w:r w:rsidR="00DE60F4" w:rsidRPr="00ED2D0B">
        <w:t xml:space="preserve"> </w:t>
      </w:r>
      <w:r w:rsidR="00DE60F4" w:rsidRPr="00164EA1">
        <w:t>43350875181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DE60F4">
        <w:t>369</w:t>
      </w:r>
      <w:r w:rsidR="0062454C">
        <w:t xml:space="preserve"> dana</w:t>
      </w:r>
      <w:r w:rsidR="009D2742">
        <w:t xml:space="preserve"> u iznosu od </w:t>
      </w:r>
      <w:r w:rsidR="00DE60F4">
        <w:t>130.116,24</w:t>
      </w:r>
      <w:r w:rsidR="00A72A51">
        <w:t xml:space="preserve"> </w:t>
      </w:r>
      <w:r w:rsidR="009D2742">
        <w:t xml:space="preserve"> kune</w:t>
      </w:r>
      <w:r w:rsidR="0062454C">
        <w:t xml:space="preserve">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D2742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311A10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11A10" w:rsidR="00311A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11A10" w:rsidP="00311A10" w:rsidR="00311A10">
      <w:pPr>
        <w:ind w:firstLine="708" w:left="4956"/>
      </w:pPr>
      <w:r>
        <w:t>Vinka Mihalinčić</w:t>
      </w:r>
    </w:p>
    <w:p w:rsidRDefault="00311A10" w:rsidP="003F760A" w:rsidR="00311A10" w:rsidRPr="003566B3">
      <w:pPr>
        <w:overflowPunct w:val="false"/>
        <w:jc w:val="both"/>
      </w:pPr>
    </w:p>
    <w:p w:rsidRDefault="00311A10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11A10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A10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E60F4">
      <w:rPr>
        <w:noProof w:val="false"/>
      </w:rPr>
      <w:t>2736/16-12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16F9E"/>
    <w:rsid w:val="0015645C"/>
    <w:rsid w:val="00185463"/>
    <w:rsid w:val="001C6B43"/>
    <w:rsid w:val="0023403D"/>
    <w:rsid w:val="00243A4D"/>
    <w:rsid w:val="00262E7F"/>
    <w:rsid w:val="00283809"/>
    <w:rsid w:val="002A6164"/>
    <w:rsid w:val="002D6E91"/>
    <w:rsid w:val="002D7583"/>
    <w:rsid w:val="0030413A"/>
    <w:rsid w:val="00311A10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DE60F4"/>
    <w:rsid w:val="00EA30C4"/>
    <w:rsid w:val="00EA3AF8"/>
    <w:rsid w:val="00EB07C2"/>
    <w:rsid w:val="00EB379C"/>
    <w:rsid w:val="00EC2F02"/>
    <w:rsid w:val="00ED59B9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A1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A1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JOZOFINA d.o.o.</izvorni_sadrzaj>
    <derivirana_varijabla naziv="DomainObject.Predmet.ProtustrankaFormated_1">  JOZOFINA d.o.o.</derivirana_varijabla>
  </DomainObject.Predmet.ProtustrankaFormated>
  <DomainObject.Predmet.ProtustrankaFormatedOIB>
    <izvorni_sadrzaj>  JOZOFINA d.o.o., OIB 43350875181</izvorni_sadrzaj>
    <derivirana_varijabla naziv="DomainObject.Predmet.ProtustrankaFormatedOIB_1">  JOZOFINA d.o.o., OIB 43350875181</derivirana_varijabla>
  </DomainObject.Predmet.ProtustrankaFormatedOIB>
  <DomainObject.Predmet.ProtustrankaFormatedWithAdress>
    <izvorni_sadrzaj> JOZOFINA d.o.o., Svete Margarete 13, 10342 Dubrava</izvorni_sadrzaj>
    <derivirana_varijabla naziv="DomainObject.Predmet.ProtustrankaFormatedWithAdress_1"> JOZOFINA d.o.o., Svete Margarete 13, 10342 Dubrava</derivirana_varijabla>
  </DomainObject.Predmet.ProtustrankaFormatedWithAdress>
  <DomainObject.Predmet.ProtustrankaFormatedWithAdressOIB>
    <izvorni_sadrzaj> JOZOFINA d.o.o., OIB 43350875181, Svete Margarete 13, 10342 Dubrava</izvorni_sadrzaj>
    <derivirana_varijabla naziv="DomainObject.Predmet.ProtustrankaFormatedWithAdressOIB_1"> JOZOFINA d.o.o., OIB 43350875181, Svete Margarete 13, 10342 Dubrava</derivirana_varijabla>
  </DomainObject.Predmet.ProtustrankaFormatedWithAdressOIB>
  <DomainObject.Predmet.ProtustrankaWithAdress>
    <izvorni_sadrzaj>JOZOFINA d.o.o. Svete Margarete 13, 10342 Dubrava</izvorni_sadrzaj>
    <derivirana_varijabla naziv="DomainObject.Predmet.ProtustrankaWithAdress_1">JOZOFINA d.o.o. Svete Margarete 13, 10342 Dubrava</derivirana_varijabla>
  </DomainObject.Predmet.ProtustrankaWithAdress>
  <DomainObject.Predmet.ProtustrankaWithAdressOIB>
    <izvorni_sadrzaj>JOZOFINA d.o.o., OIB 43350875181, Svete Margarete 13, 10342 Dubrava</izvorni_sadrzaj>
    <derivirana_varijabla naziv="DomainObject.Predmet.ProtustrankaWithAdressOIB_1">JOZOFINA d.o.o., OIB 43350875181, Svete Margarete 13, 10342 Dubrava</derivirana_varijabla>
  </DomainObject.Predmet.ProtustrankaWithAdressOIB>
  <DomainObject.Predmet.ProtustrankaNazivFormated>
    <izvorni_sadrzaj>JOZOFINA d.o.o.</izvorni_sadrzaj>
    <derivirana_varijabla naziv="DomainObject.Predmet.ProtustrankaNazivFormated_1">JOZOFINA d.o.o.</derivirana_varijabla>
  </DomainObject.Predmet.ProtustrankaNazivFormated>
  <DomainObject.Predmet.ProtustrankaNazivFormatedOIB>
    <izvorni_sadrzaj>JOZOFINA d.o.o., OIB 43350875181</izvorni_sadrzaj>
    <derivirana_varijabla naziv="DomainObject.Predmet.ProtustrankaNazivFormatedOIB_1">JOZOFINA d.o.o., OIB 43350875181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JOZOFINA d.o.o.</item>
    </izvorni_sadrzaj>
    <derivirana_varijabla naziv="DomainObject.Predmet.ProtuStrankaListFormated_1">
      <item>JOZOFINA d.o.o.</item>
    </derivirana_varijabla>
  </DomainObject.Predmet.ProtuStrankaListFormated>
  <DomainObject.Predmet.ProtuStrankaListFormatedOIB>
    <izvorni_sadrzaj>
      <item>JOZOFINA d.o.o., OIB 43350875181</item>
    </izvorni_sadrzaj>
    <derivirana_varijabla naziv="DomainObject.Predmet.ProtuStrankaListFormatedOIB_1">
      <item>JOZOFINA d.o.o., OIB 43350875181</item>
    </derivirana_varijabla>
  </DomainObject.Predmet.ProtuStrankaListFormatedOIB>
  <DomainObject.Predmet.ProtuStrankaListFormatedWithAdress>
    <izvorni_sadrzaj>
      <item>JOZOFINA d.o.o., Svete Margarete 13, 10342 Dubrava</item>
    </izvorni_sadrzaj>
    <derivirana_varijabla naziv="DomainObject.Predmet.ProtuStrankaListFormatedWithAdress_1">
      <item>JOZOFINA d.o.o., Svete Margarete 13, 10342 Dubrava</item>
    </derivirana_varijabla>
  </DomainObject.Predmet.ProtuStrankaListFormatedWithAdress>
  <DomainObject.Predmet.ProtuStrankaListFormatedWithAdressOIB>
    <izvorni_sadrzaj>
      <item>JOZOFINA d.o.o., OIB 43350875181, Svete Margarete 13, 10342 Dubrava</item>
    </izvorni_sadrzaj>
    <derivirana_varijabla naziv="DomainObject.Predmet.ProtuStrankaListFormatedWithAdressOIB_1">
      <item>JOZOFINA d.o.o., OIB 43350875181, Svete Margarete 13, 10342 Dubrava</item>
    </derivirana_varijabla>
  </DomainObject.Predmet.ProtuStrankaListFormatedWithAdressOIB>
  <DomainObject.Predmet.ProtuStrankaListNazivFormated>
    <izvorni_sadrzaj>
      <item>JOZOFINA d.o.o.</item>
    </izvorni_sadrzaj>
    <derivirana_varijabla naziv="DomainObject.Predmet.ProtuStrankaListNazivFormated_1">
      <item>JOZOFINA d.o.o.</item>
    </derivirana_varijabla>
  </DomainObject.Predmet.ProtuStrankaListNazivFormated>
  <DomainObject.Predmet.ProtuStrankaListNazivFormatedOIB>
    <izvorni_sadrzaj>
      <item>JOZOFINA d.o.o., OIB 43350875181</item>
    </izvorni_sadrzaj>
    <derivirana_varijabla naziv="DomainObject.Predmet.ProtuStrankaListNazivFormatedOIB_1">
      <item>JOZOFINA d.o.o., OIB 43350875181</item>
    </derivirana_varijabla>
  </DomainObject.Predmet.ProtuStrankaListNazivFormatedOIB>
  <DomainObject.Predmet.OstaliListFormated>
    <izvorni_sadrzaj>
      <item>Paljuš Grguri</item>
    </izvorni_sadrzaj>
    <derivirana_varijabla naziv="DomainObject.Predmet.OstaliListFormated_1">
      <item>Paljuš Grguri</item>
    </derivirana_varijabla>
  </DomainObject.Predmet.OstaliListFormated>
  <DomainObject.Predmet.OstaliListFormatedOIB>
    <izvorni_sadrzaj>
      <item>Paljuš Grguri, OIB 59196172065</item>
    </izvorni_sadrzaj>
    <derivirana_varijabla naziv="DomainObject.Predmet.OstaliListFormatedOIB_1">
      <item>Paljuš Grguri, OIB 59196172065</item>
    </derivirana_varijabla>
  </DomainObject.Predmet.OstaliListFormatedOIB>
  <DomainObject.Predmet.OstaliListFormatedWithAdress>
    <izvorni_sadrzaj>
      <item>Paljuš Grguri, ULICA SVETE MARGARETE 13, 10342 Dubrava</item>
    </izvorni_sadrzaj>
    <derivirana_varijabla naziv="DomainObject.Predmet.OstaliListFormatedWithAdress_1">
      <item>Paljuš Grguri, ULICA SVETE MARGARETE 13, 10342 Dubrava</item>
    </derivirana_varijabla>
  </DomainObject.Predmet.OstaliListFormatedWithAdress>
  <DomainObject.Predmet.OstaliListFormatedWithAdressOIB>
    <izvorni_sadrzaj>
      <item>Paljuš Grguri, OIB 59196172065, ULICA SVETE MARGARETE 13, 10342 Dubrava</item>
    </izvorni_sadrzaj>
    <derivirana_varijabla naziv="DomainObject.Predmet.OstaliListFormatedWithAdressOIB_1">
      <item>Paljuš Grguri, OIB 59196172065, ULICA SVETE MARGARETE 13, 10342 Dubrava</item>
    </derivirana_varijabla>
  </DomainObject.Predmet.OstaliListFormatedWithAdressOIB>
  <DomainObject.Predmet.OstaliListNazivFormated>
    <izvorni_sadrzaj>
      <item>Paljuš Grguri</item>
    </izvorni_sadrzaj>
    <derivirana_varijabla naziv="DomainObject.Predmet.OstaliListNazivFormated_1">
      <item>Paljuš Grguri</item>
    </derivirana_varijabla>
  </DomainObject.Predmet.OstaliListNazivFormated>
  <DomainObject.Predmet.OstaliListNazivFormatedOIB>
    <izvorni_sadrzaj>
      <item>Paljuš Grguri, OIB 59196172065</item>
    </izvorni_sadrzaj>
    <derivirana_varijabla naziv="DomainObject.Predmet.OstaliListNazivFormatedOIB_1">
      <item>Paljuš Grguri, OIB 59196172065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JOZOFINA d.o.o.</izvorni_sadrzaj>
    <derivirana_varijabla naziv="DomainObject.Predmet.ProtustrankaIDrugi_1">JOZOFINA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JOZOFINA d.o.o., OIB 43350875181, Svete Margarete 13, 10342 Dubrava</izvorni_sadrzaj>
    <derivirana_varijabla naziv="DomainObject.Predmet.ProtustrankaIDrugiAdressOIB_1">JOZOFINA d.o.o., OIB 43350875181, Svete Margarete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JOZOFINA d.o.o.</item>
      <item>Paljuš Grguri</item>
    </izvorni_sadrzaj>
    <derivirana_varijabla naziv="DomainObject.Predmet.SudioniciListNaziv_1">
      <item>FINA Regionalni centar Zagreb</item>
      <item>JOZOFINA d.o.o.</item>
      <item>Paljuš Grguri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</izvorni_sadrzaj>
    <derivirana_varijabla naziv="DomainObject.Predmet.SudioniciListAdressOIB_1"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43350875181</item>
      <item>, OIB 59196172065</item>
    </izvorni_sadrzaj>
    <derivirana_varijabla naziv="DomainObject.Predmet.SudioniciListNazivOIB_1">
      <item>, OIB 85821130368</item>
      <item>, OIB 43350875181</item>
      <item>, OIB 59196172065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2747</properties:Characters>
  <properties:Lines>64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2016-09-23T08:28:00Z</dcterms:created>
  <dc:creator>Vinka Mihalinčić</dc:creator>
  <cp:lastModifiedBy>Vinka Mihalinčić</cp:lastModifiedBy>
  <cp:lastPrinted>2016-09-23T08:30:00Z</cp:lastPrinted>
  <dcterms:modified xmlns:xsi="http://www.w3.org/2001/XMLSchema-instance" xsi:type="dcterms:W3CDTF">2016-09-23T08:32:00Z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