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12b8" w14:paraId="63412b8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616DC">
        <w:t>8</w:t>
      </w:r>
      <w:r w:rsidR="00B63D43">
        <w:t>73</w:t>
      </w:r>
      <w:r>
        <w:t>/1</w:t>
      </w:r>
      <w:r w:rsidR="004109AE">
        <w:t>6</w:t>
      </w:r>
      <w:r>
        <w:t>-</w:t>
      </w:r>
      <w:r w:rsidR="000616DC">
        <w:t>2</w:t>
      </w:r>
      <w:r w:rsidR="00B63D43">
        <w:t>6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156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0CC8" w:rsidP="0034231B" w:rsidR="00E90CC8">
      <w:pPr>
        <w:ind w:hanging="720" w:left="360"/>
        <w:rPr>
          <w:sz w:val="22"/>
          <w:szCs w:val="22"/>
        </w:rPr>
      </w:pPr>
    </w:p>
    <w:p w:rsidRDefault="00E90CC8" w:rsidP="0034231B" w:rsidR="00E90CC8" w:rsidRPr="00B82754">
      <w:pPr>
        <w:ind w:hanging="720" w:left="360"/>
        <w:rPr>
          <w:sz w:val="22"/>
          <w:szCs w:val="22"/>
        </w:rPr>
      </w:pPr>
    </w:p>
    <w:p w:rsidRDefault="00E90CC8" w:rsidR="00E90CC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477A18" w:rsidR="00477A18">
      <w:pPr>
        <w:rPr>
          <w:b/>
          <w:bCs/>
        </w:rPr>
      </w:pPr>
    </w:p>
    <w:p w:rsidRDefault="00E90CC8" w:rsidR="00E90CC8">
      <w:pPr>
        <w:rPr>
          <w:b/>
          <w:bCs/>
        </w:rPr>
      </w:pPr>
    </w:p>
    <w:p w:rsidRDefault="00E90CC8" w:rsidR="00E90CC8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 xml:space="preserve">Trgovački sud u Osijeku, po sucu mr. sc. Tihomiru Kovačeviću, kao stečajnom sucu, povodom prijedloga </w:t>
      </w:r>
      <w:r w:rsidR="00DB4142">
        <w:t>Republika Hrvatska, Ministarstvo financija, Porezna uprava, Područni ured Slavonija i Baranja, Vukovar, OIB 18683136487</w:t>
      </w:r>
      <w:r w:rsidR="000616DC">
        <w:t xml:space="preserve"> </w:t>
      </w:r>
      <w:r w:rsidRPr="000B1DB2">
        <w:t xml:space="preserve">za otvaranje stečajnog postupka nad dužnikom </w:t>
      </w:r>
      <w:r w:rsidR="00B63D43" w:rsidRPr="00B63D43">
        <w:t>AUTO MOTO SIGURNOST jednostavno društvo s ograničenom odgovornošću za trgovinu i usluge, Vukovar, Radnička 62, MBS 080834630, OIB 61900642739</w:t>
      </w:r>
      <w:r w:rsidRPr="000B1DB2">
        <w:t xml:space="preserve">, dana </w:t>
      </w:r>
      <w:r w:rsidR="00FA4FFD">
        <w:t>2</w:t>
      </w:r>
      <w:r w:rsidR="00B63D43">
        <w:t>1</w:t>
      </w:r>
      <w:r>
        <w:t>.</w:t>
      </w:r>
      <w:r w:rsidRPr="000B1DB2">
        <w:t xml:space="preserve"> </w:t>
      </w:r>
      <w:r w:rsidR="00BF6D42">
        <w:t>s</w:t>
      </w:r>
      <w:r w:rsidR="00351CBA">
        <w:t>rp</w:t>
      </w:r>
      <w:r>
        <w:t>nja</w:t>
      </w:r>
      <w:r w:rsidRPr="000B1DB2">
        <w:t xml:space="preserve"> 201</w:t>
      </w:r>
      <w:r>
        <w:t>6</w:t>
      </w:r>
      <w:r w:rsidRPr="000B1DB2">
        <w:t>.</w:t>
      </w:r>
    </w:p>
    <w:p w:rsidRDefault="00E90CC8" w:rsidP="00625D51" w:rsidR="00E90CC8">
      <w:pPr>
        <w:ind w:firstLine="720"/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477A18" w:rsidP="005A6B71" w:rsidR="00477A18">
      <w:pPr>
        <w:rPr>
          <w:b/>
          <w:bCs/>
        </w:rPr>
      </w:pPr>
    </w:p>
    <w:p w:rsidRDefault="00E90CC8" w:rsidP="005A6B71" w:rsidR="00E90CC8">
      <w:pPr>
        <w:rPr>
          <w:b/>
          <w:bCs/>
        </w:rPr>
      </w:pPr>
    </w:p>
    <w:p w:rsidRDefault="006C55C7" w:rsidP="00B63D43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B63D43" w:rsidRPr="00B63D43">
        <w:rPr>
          <w:bCs/>
        </w:rPr>
        <w:t>AUTO MOTO SIGURNOST jednostavno društvo s ograničenom odgovornošću za trgovinu i usluge, Vukovar, Radnička 62, MBS 080834630, OIB 61900642739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5E3137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5E3137" w:rsidRPr="005E3137">
        <w:t>Željko Ferenčić, Vukovar, Kardinala A. Stepinca 2, OIB 73873182459</w:t>
      </w:r>
      <w:r w:rsidR="00A50384">
        <w:t xml:space="preserve"> izabran metodom slučajnog odabira – automatskom dodjelom s iznimkom.</w:t>
      </w:r>
      <w:r w:rsidR="00107392">
        <w:t xml:space="preserve">                            </w:t>
      </w:r>
    </w:p>
    <w:p w:rsidRDefault="006C55C7" w:rsidP="006C55C7" w:rsidR="006C55C7">
      <w:pPr>
        <w:ind w:left="705"/>
        <w:jc w:val="both"/>
      </w:pPr>
    </w:p>
    <w:p w:rsidRDefault="006C55C7" w:rsidP="005E3137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5E3137" w:rsidRPr="005E3137">
        <w:rPr>
          <w:bCs/>
        </w:rPr>
        <w:t>AUTO MOTO SIGURNOST jednostavno društvo s ograničenom odgovornošću za trgovinu i usluge, Vukovar, Radnička 62, MBS 080834630, OIB 61900642739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231FB2" w:rsidR="00301898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5E3137">
        <w:t>Domagoju Kuveždić, Brdovec, Ulica Matije Gupca 1, OIB 42429627793</w:t>
      </w:r>
      <w:r w:rsidRPr="00301898">
        <w:rPr>
          <w:bCs/>
        </w:rPr>
        <w:t>,</w:t>
      </w:r>
      <w:r>
        <w:t xml:space="preserve"> </w:t>
      </w:r>
      <w:r w:rsidR="00301898">
        <w:t xml:space="preserve">da izvrši pregled, izlučivanje i pohranu arhivskog i registraturnog gradiva dužnika sukladno pozitivnim propisima, te o istom u roku 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301898" w:rsidRPr="007B51DD">
        <w:t>Stečajnog zakona (NN 71/15)</w:t>
      </w:r>
      <w:r w:rsidR="00301898">
        <w:t>.</w:t>
      </w:r>
    </w:p>
    <w:p w:rsidRDefault="00172206" w:rsidP="00301898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lastRenderedPageBreak/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E90CC8" w:rsidP="006C55C7" w:rsidR="00E90CC8">
      <w:pPr>
        <w:jc w:val="both"/>
      </w:pPr>
    </w:p>
    <w:p w:rsidRDefault="00477A18" w:rsidP="006C55C7" w:rsidR="00477A18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F91817" w:rsidP="00101441" w:rsidR="00F91817">
      <w:pPr>
        <w:ind w:firstLine="720"/>
        <w:jc w:val="both"/>
      </w:pPr>
    </w:p>
    <w:p w:rsidRDefault="00E90CC8" w:rsidP="00101441" w:rsidR="00E90CC8">
      <w:pPr>
        <w:ind w:firstLine="720"/>
        <w:jc w:val="both"/>
      </w:pPr>
    </w:p>
    <w:p w:rsidRDefault="00E90CC8" w:rsidP="00101441" w:rsidR="00E90CC8">
      <w:pPr>
        <w:ind w:firstLine="720"/>
        <w:jc w:val="both"/>
      </w:pPr>
    </w:p>
    <w:p w:rsidRDefault="005E3137" w:rsidP="005E3137" w:rsidR="005E3137">
      <w:pPr>
        <w:ind w:firstLine="720"/>
        <w:jc w:val="both"/>
      </w:pPr>
      <w:r>
        <w:t>Dana 8.02.2016. zaprimljen je na ovome sudu zahtjev</w:t>
      </w:r>
      <w:r w:rsidRPr="00641CA9">
        <w:t xml:space="preserve"> </w:t>
      </w:r>
      <w:r>
        <w:t xml:space="preserve">FINE Regionalni centar Osijek, Podružnica Osijek, klasa: 110-07/16-01/04 Ur. broj 04-06-15-2622 od 5.02.2016. godine, za provedbu skraćenog stečajnog postupka nad dužnikom </w:t>
      </w:r>
      <w:r w:rsidRPr="00EB29CE">
        <w:t>AUTO MOTO SIGURNOST jednostavno društvo s ograničenom odgovornošću za trgovinu i usluge, Vukovar, Radnička 62, MBS 080834630, OIB 61900642739</w:t>
      </w:r>
      <w:r>
        <w:t>, temeljem odredbe čl. 444. st. 1. Stečajnog zakona (NN 71/15, dalje: SZ).</w:t>
      </w:r>
    </w:p>
    <w:p w:rsidRDefault="005E3137" w:rsidP="005E3137" w:rsidR="005E3137">
      <w:pPr>
        <w:ind w:firstLine="720"/>
        <w:jc w:val="both"/>
      </w:pPr>
    </w:p>
    <w:p w:rsidRDefault="005E3137" w:rsidP="005E3137" w:rsidR="005E3137">
      <w:pPr>
        <w:ind w:firstLine="720"/>
        <w:jc w:val="both"/>
      </w:pPr>
      <w:r>
        <w:t>U zahtjevu je navela da na dan 1.09.2015. dužnik u Očevidniku redoslijeda osnova za plaćanje ima evidentirane neizvršene osnove za plaćanje u neprekinutom razdoblju od 317 dana, u ukupnom iznosu od 49.917,44 kn, u koji iznos je uračunata kamata i naknada FINE za provedbe ovrhe na novčanim sredstvima dužnika. Navodi da dužnik nema zaposlenih radnika.</w:t>
      </w:r>
    </w:p>
    <w:p w:rsidRDefault="005E3137" w:rsidP="005E3137" w:rsidR="005E3137">
      <w:pPr>
        <w:ind w:firstLine="720"/>
        <w:jc w:val="both"/>
      </w:pPr>
    </w:p>
    <w:p w:rsidRDefault="005E3137" w:rsidP="00231FB2" w:rsidR="00231FB2">
      <w:pPr>
        <w:ind w:firstLine="720"/>
        <w:jc w:val="both"/>
      </w:pPr>
      <w:r>
        <w:t>Dostavlja popis računa i oročenih novčanih sredstava dužnika na dan 5.02.2016., navodi da na temelju čl. 112. st. 5. SZ-a dužnik na ime predujma za namirenje troškova stečajnog postupka nema</w:t>
      </w:r>
      <w:r w:rsidR="00AB39B5">
        <w:t xml:space="preserve"> zaplijenjena novčana sredstva.</w:t>
      </w:r>
    </w:p>
    <w:p w:rsidRDefault="00C07F76" w:rsidP="00231FB2" w:rsidR="00C07F76">
      <w:pPr>
        <w:ind w:firstLine="720"/>
        <w:jc w:val="both"/>
      </w:pPr>
    </w:p>
    <w:p w:rsidRDefault="00C07F76" w:rsidP="00231FB2" w:rsidR="00C07F76">
      <w:pPr>
        <w:ind w:firstLine="720"/>
        <w:jc w:val="both"/>
      </w:pPr>
      <w:r>
        <w:t xml:space="preserve">Trgovački sud u Osijeku je dana 10.02.2016. objavio oglas na mrežnoj stranici e-Oglasna ploča sudova pod poslovnim brojem 3 St-294/16-3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</w:t>
      </w:r>
      <w:r w:rsidR="00475FCF">
        <w:t>postupka nad dužnikom, pod prijetn</w:t>
      </w:r>
      <w:r w:rsidR="00EE306A">
        <w:t>j</w:t>
      </w:r>
      <w:r w:rsidR="00475FCF">
        <w:t>om nastupanja pravnih posljedica iz čl. 431. SZ.</w:t>
      </w:r>
    </w:p>
    <w:p w:rsidRDefault="00475FCF" w:rsidP="00231FB2" w:rsidR="00475FCF">
      <w:pPr>
        <w:ind w:firstLine="720"/>
        <w:jc w:val="both"/>
      </w:pPr>
    </w:p>
    <w:p w:rsidRDefault="00475FCF" w:rsidP="00231FB2" w:rsidR="00475FCF">
      <w:pPr>
        <w:ind w:firstLine="720"/>
        <w:jc w:val="both"/>
      </w:pPr>
      <w:r>
        <w:t xml:space="preserve">U određenom roku vjerovnik RH, MF, Porezna uprava je podnijela prijedlog za otvaranje stečajnog postupka nad dužnikom u kojem navodi da je dužnik vlasnik motornog vozila za kojega dostavlja podatke, te dostavlja dokaz </w:t>
      </w:r>
      <w:r w:rsidR="00EE306A">
        <w:t>o postojanju svoje tražbine i stečajnog razloga, te je sud temeljem odredbe čl. 433. SZ-a donio rješenje kojim obustavlja skraćeni stečajni postupak, te se po pravomoćnosti istog nastavlja postupak prema općim odredbama SZ-a.</w:t>
      </w:r>
    </w:p>
    <w:p w:rsidRDefault="008220C7" w:rsidP="008220C7" w:rsidR="008220C7">
      <w:pPr>
        <w:jc w:val="both"/>
      </w:pPr>
    </w:p>
    <w:p w:rsidRDefault="00107392" w:rsidP="003B08C5" w:rsidR="003B08C5">
      <w:pPr>
        <w:jc w:val="both"/>
      </w:pPr>
      <w:r>
        <w:tab/>
      </w:r>
      <w:r w:rsidR="003B08C5">
        <w:t xml:space="preserve">Sud je utvrdio da je predlagatelj ovlašten za podnošenje predmetnoga prijedloga temeljem odredbe čl. </w:t>
      </w:r>
      <w:r w:rsidR="00DB4142">
        <w:t>109</w:t>
      </w:r>
      <w:r w:rsidR="003B08C5">
        <w:t xml:space="preserve">. st. </w:t>
      </w:r>
      <w:r w:rsidR="00DB4142">
        <w:t xml:space="preserve">1. i </w:t>
      </w:r>
      <w:r w:rsidR="003B08C5">
        <w:t>2. Stečajnog zakona (NN 71/15, dalje: SZ), te je donio rješenje o pokretanju prethodnog postupka i imenovao privremen</w:t>
      </w:r>
      <w:r w:rsidR="00AB39B5">
        <w:t>og</w:t>
      </w:r>
      <w:r w:rsidR="003B08C5">
        <w:t xml:space="preserve"> stečajn</w:t>
      </w:r>
      <w:r w:rsidR="00AB39B5">
        <w:t>og</w:t>
      </w:r>
      <w:r w:rsidR="003B08C5">
        <w:t xml:space="preserve"> upravitelj</w:t>
      </w:r>
      <w:r w:rsidR="00AB39B5">
        <w:t>a</w:t>
      </w:r>
      <w:r w:rsidR="003B08C5">
        <w:t xml:space="preserve"> (čl. 115. st. 1. i 2. SZ-a), odredio </w:t>
      </w:r>
      <w:r w:rsidR="00AB39B5">
        <w:t>mu</w:t>
      </w:r>
      <w:r w:rsidR="003B08C5">
        <w:t xml:space="preserve"> dužnosti (čl. 119. st. 2. i 3. SZ-a) i zakazao ročište (čl. 123. i čl. 128. st.1. SZ-a), te dao nalog FINI (čl. 112. st. 6. SZ-a).</w:t>
      </w:r>
    </w:p>
    <w:p w:rsidRDefault="003B08C5" w:rsidP="003B08C5" w:rsidR="003B08C5">
      <w:pPr>
        <w:jc w:val="both"/>
        <w:rPr>
          <w:color w:val="000000"/>
        </w:rPr>
      </w:pPr>
    </w:p>
    <w:p w:rsidRDefault="003B08C5" w:rsidP="00D91A9A" w:rsidR="00D91A9A" w:rsidRPr="008476CD">
      <w:pPr>
        <w:ind w:firstLine="708"/>
        <w:jc w:val="both"/>
      </w:pPr>
      <w:r>
        <w:rPr>
          <w:color w:val="000000"/>
        </w:rPr>
        <w:t xml:space="preserve">U određenom </w:t>
      </w:r>
      <w:r w:rsidR="00AB39B5">
        <w:rPr>
          <w:color w:val="000000"/>
        </w:rPr>
        <w:t>mu</w:t>
      </w:r>
      <w:r>
        <w:rPr>
          <w:color w:val="000000"/>
        </w:rPr>
        <w:t xml:space="preserve"> roku privremen</w:t>
      </w:r>
      <w:r w:rsidR="00AB39B5">
        <w:rPr>
          <w:color w:val="000000"/>
        </w:rPr>
        <w:t>i</w:t>
      </w:r>
      <w:r>
        <w:rPr>
          <w:color w:val="000000"/>
        </w:rPr>
        <w:t xml:space="preserve"> stečajn</w:t>
      </w:r>
      <w:r w:rsidR="00AB39B5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D91A9A">
        <w:rPr>
          <w:color w:val="000000"/>
        </w:rPr>
        <w:t>o</w:t>
      </w:r>
      <w:r>
        <w:rPr>
          <w:color w:val="000000"/>
        </w:rPr>
        <w:t xml:space="preserve"> je svoje pisano izvješće u kojem navodi </w:t>
      </w:r>
      <w:r w:rsidR="00D91A9A">
        <w:t>da je žiro-račun d</w:t>
      </w:r>
      <w:r w:rsidR="00D91A9A" w:rsidRPr="008476CD">
        <w:t>užnik</w:t>
      </w:r>
      <w:r w:rsidR="00D91A9A">
        <w:t>a</w:t>
      </w:r>
      <w:r w:rsidR="00D91A9A" w:rsidRPr="008476CD">
        <w:t xml:space="preserve"> blokiran od 20.10.2014.</w:t>
      </w:r>
      <w:r w:rsidR="00D91A9A">
        <w:t xml:space="preserve"> </w:t>
      </w:r>
      <w:r w:rsidR="00D91A9A" w:rsidRPr="008476CD">
        <w:t>godine</w:t>
      </w:r>
      <w:r w:rsidR="00D91A9A">
        <w:t>, odnosno</w:t>
      </w:r>
      <w:r w:rsidR="00D91A9A" w:rsidRPr="008476CD">
        <w:t xml:space="preserve"> 588 dana</w:t>
      </w:r>
      <w:r w:rsidR="00D91A9A">
        <w:t xml:space="preserve"> </w:t>
      </w:r>
      <w:r w:rsidR="00D91A9A" w:rsidRPr="008476CD">
        <w:t>s danom 30.05.2016.</w:t>
      </w:r>
      <w:r w:rsidR="00D91A9A">
        <w:t xml:space="preserve"> </w:t>
      </w:r>
      <w:r w:rsidR="00D91A9A" w:rsidRPr="008476CD">
        <w:t xml:space="preserve">godine </w:t>
      </w:r>
      <w:r w:rsidR="00D91A9A">
        <w:t xml:space="preserve">i to </w:t>
      </w:r>
      <w:r w:rsidR="00D91A9A" w:rsidRPr="008476CD">
        <w:t xml:space="preserve">s iznosom blokade </w:t>
      </w:r>
      <w:r w:rsidR="00D91A9A">
        <w:t xml:space="preserve">od </w:t>
      </w:r>
      <w:r w:rsidR="00D91A9A" w:rsidRPr="008476CD">
        <w:t>108.460,78 k</w:t>
      </w:r>
      <w:r w:rsidR="00D91A9A">
        <w:t>n</w:t>
      </w:r>
      <w:r w:rsidR="00D91A9A" w:rsidRPr="008476CD">
        <w:t>.</w:t>
      </w:r>
    </w:p>
    <w:p w:rsidRDefault="00D91A9A" w:rsidP="00D91A9A" w:rsidR="00D91A9A" w:rsidRPr="008476CD">
      <w:pPr>
        <w:jc w:val="both"/>
      </w:pPr>
    </w:p>
    <w:p w:rsidRDefault="00D91A9A" w:rsidP="00D91A9A" w:rsidR="00D91A9A" w:rsidRPr="008476CD">
      <w:pPr>
        <w:ind w:firstLine="708"/>
        <w:jc w:val="both"/>
      </w:pPr>
      <w:r w:rsidRPr="008476CD">
        <w:lastRenderedPageBreak/>
        <w:t>Prilikom posjeta registriranom sjedištu dužnika, nije zatečen nitko i nije bilo naznaka postojanja bilo kakove poslovne aktivnosti, osim informacije da je odg</w:t>
      </w:r>
      <w:r>
        <w:t>ovorna osoba odselila u Zagreb.</w:t>
      </w:r>
    </w:p>
    <w:p w:rsidRDefault="00D91A9A" w:rsidP="00D91A9A" w:rsidR="00D91A9A">
      <w:pPr>
        <w:jc w:val="both"/>
      </w:pPr>
    </w:p>
    <w:p w:rsidRDefault="00D91A9A" w:rsidP="00D91A9A" w:rsidR="00D91A9A" w:rsidRPr="008476CD">
      <w:pPr>
        <w:ind w:firstLine="708"/>
        <w:jc w:val="both"/>
      </w:pPr>
      <w:r w:rsidRPr="008476CD">
        <w:t>U nemogućnosti pristupa odgovornoj osobi dužnika, poslovnom prostoru i poslovnim knjigama, podatke za ovo izvješće prikupio sam iz javno dostupnih izvora.</w:t>
      </w:r>
    </w:p>
    <w:p w:rsidRDefault="00D91A9A" w:rsidP="00D91A9A" w:rsidR="00D91A9A">
      <w:pPr>
        <w:jc w:val="both"/>
      </w:pPr>
    </w:p>
    <w:p w:rsidRDefault="00D91A9A" w:rsidP="00D91A9A" w:rsidR="00D91A9A" w:rsidRPr="008476CD">
      <w:pPr>
        <w:ind w:firstLine="708"/>
        <w:jc w:val="both"/>
      </w:pPr>
      <w:r w:rsidRPr="008476CD">
        <w:t>Temeljem uvida u posljednje predano godišnje financijsko izvješće za 2013. godinu (bilanca i račun dobiti i gubitka) vidljiv</w:t>
      </w:r>
      <w:r w:rsidR="00E94F59">
        <w:t>o</w:t>
      </w:r>
      <w:r w:rsidRPr="008476CD">
        <w:t xml:space="preserve"> je da </w:t>
      </w:r>
      <w:r w:rsidR="00E94F59">
        <w:t>je</w:t>
      </w:r>
      <w:r w:rsidR="00DA384F">
        <w:t xml:space="preserve"> </w:t>
      </w:r>
      <w:r w:rsidRPr="008476CD">
        <w:t>ostvaren prihod od 132.600</w:t>
      </w:r>
      <w:r>
        <w:t>,00</w:t>
      </w:r>
      <w:r w:rsidRPr="008476CD">
        <w:t xml:space="preserve"> k</w:t>
      </w:r>
      <w:r>
        <w:t>n</w:t>
      </w:r>
      <w:r w:rsidRPr="008476CD">
        <w:t xml:space="preserve"> od poslovanja i ostvarenje rashoda od 29.300,00 k</w:t>
      </w:r>
      <w:r>
        <w:t>n</w:t>
      </w:r>
      <w:r w:rsidRPr="008476CD">
        <w:t>, te ostvareni prihod od 102.000</w:t>
      </w:r>
      <w:r>
        <w:t>,00</w:t>
      </w:r>
      <w:r w:rsidRPr="008476CD">
        <w:t xml:space="preserve"> k</w:t>
      </w:r>
      <w:r>
        <w:t>n</w:t>
      </w:r>
      <w:r w:rsidRPr="008476CD">
        <w:t xml:space="preserve">. </w:t>
      </w:r>
    </w:p>
    <w:p w:rsidRDefault="00D91A9A" w:rsidP="00D91A9A" w:rsidR="00D91A9A" w:rsidRPr="008476CD">
      <w:pPr>
        <w:jc w:val="both"/>
      </w:pPr>
    </w:p>
    <w:p w:rsidRDefault="00D91A9A" w:rsidP="00D91A9A" w:rsidR="00D91A9A" w:rsidRPr="008476CD">
      <w:pPr>
        <w:ind w:firstLine="708"/>
        <w:jc w:val="both"/>
      </w:pPr>
      <w:r w:rsidRPr="008476CD">
        <w:t>Ukupna aktiva iskazana je u iznosu od 171.900</w:t>
      </w:r>
      <w:r>
        <w:t>,00</w:t>
      </w:r>
      <w:r w:rsidRPr="008476CD">
        <w:t xml:space="preserve"> k</w:t>
      </w:r>
      <w:r>
        <w:t>n</w:t>
      </w:r>
      <w:r w:rsidRPr="008476CD">
        <w:t xml:space="preserve"> od čega je dugotrajna imovina iskazana u iznosu od 4.400 k</w:t>
      </w:r>
      <w:r>
        <w:t>n</w:t>
      </w:r>
      <w:r w:rsidRPr="008476CD">
        <w:t>, a ukupna pasiva 171.900</w:t>
      </w:r>
      <w:r>
        <w:t>,00</w:t>
      </w:r>
      <w:r w:rsidRPr="008476CD">
        <w:t xml:space="preserve"> k</w:t>
      </w:r>
      <w:r>
        <w:t>n</w:t>
      </w:r>
      <w:r w:rsidRPr="008476CD">
        <w:t xml:space="preserve">. </w:t>
      </w:r>
    </w:p>
    <w:p w:rsidRDefault="00D91A9A" w:rsidP="00D91A9A" w:rsidR="00D91A9A" w:rsidRPr="008476CD">
      <w:pPr>
        <w:jc w:val="both"/>
      </w:pPr>
    </w:p>
    <w:p w:rsidRDefault="00D91A9A" w:rsidP="00D91A9A" w:rsidR="00D91A9A" w:rsidRPr="008476CD">
      <w:pPr>
        <w:ind w:firstLine="708"/>
        <w:jc w:val="both"/>
      </w:pPr>
      <w:r w:rsidRPr="008476CD">
        <w:t>Godišnjem financijskom izvješću za 2014. i 2015. godinu nije dostupno.</w:t>
      </w:r>
    </w:p>
    <w:p w:rsidRDefault="00D91A9A" w:rsidP="00D91A9A" w:rsidR="00D91A9A" w:rsidRPr="008476CD">
      <w:pPr>
        <w:jc w:val="both"/>
      </w:pPr>
    </w:p>
    <w:p w:rsidRDefault="00D91A9A" w:rsidP="00D91A9A" w:rsidR="00D91A9A" w:rsidRPr="008476CD">
      <w:pPr>
        <w:ind w:firstLine="708"/>
        <w:jc w:val="both"/>
      </w:pPr>
      <w:r w:rsidRPr="008476CD">
        <w:t>U evidenciji MUP, dužnik je evidentiran kao vlasnik motorn</w:t>
      </w:r>
      <w:r>
        <w:t>og</w:t>
      </w:r>
      <w:r w:rsidRPr="008476CD">
        <w:t xml:space="preserve"> vozila HYUNDAI 1.3 LS/ACENT proizvedenog 1990. godine odjavljenog 17.08.2015. godine</w:t>
      </w:r>
      <w:r>
        <w:t>.</w:t>
      </w:r>
    </w:p>
    <w:p w:rsidRDefault="00D91A9A" w:rsidP="00D91A9A" w:rsidR="00D91A9A" w:rsidRPr="008476CD">
      <w:pPr>
        <w:jc w:val="both"/>
      </w:pPr>
    </w:p>
    <w:p w:rsidRDefault="00D91A9A" w:rsidP="00D91A9A" w:rsidR="00D91A9A" w:rsidRPr="008476CD">
      <w:pPr>
        <w:ind w:firstLine="708"/>
        <w:jc w:val="both"/>
      </w:pPr>
      <w:r w:rsidRPr="008476CD">
        <w:t>Potvrdom Općinskog suda u Vukovaru, Zemljišno knjižni odjel, broj KI-3708/2016 od 20.04.2016. godine dužnik nije upisan kao vlasnik nekretnina na području nadležnosti Općinskog suda u Vukovaru.</w:t>
      </w:r>
    </w:p>
    <w:p w:rsidRDefault="00D91A9A" w:rsidP="00D91A9A" w:rsidR="00D91A9A" w:rsidRPr="008476CD">
      <w:pPr>
        <w:jc w:val="both"/>
      </w:pPr>
    </w:p>
    <w:p w:rsidRDefault="00D91A9A" w:rsidP="00D91A9A" w:rsidR="00D91A9A" w:rsidRPr="008476CD">
      <w:pPr>
        <w:jc w:val="both"/>
      </w:pPr>
      <w:r>
        <w:tab/>
        <w:t xml:space="preserve">Iz navedenoga se može zaključiti </w:t>
      </w:r>
      <w:r w:rsidRPr="008476CD">
        <w:t xml:space="preserve">da </w:t>
      </w:r>
      <w:r>
        <w:t xml:space="preserve">je </w:t>
      </w:r>
      <w:r w:rsidRPr="008476CD">
        <w:t xml:space="preserve">dužnik po nastupanju blokade prekinuo s poslovnim aktivnostima i odselio </w:t>
      </w:r>
      <w:r>
        <w:t xml:space="preserve">se </w:t>
      </w:r>
      <w:r w:rsidRPr="008476CD">
        <w:t>u Zagreb, a drugih dokaza o poslovanju i posjedovanju imovine dužnika nema.</w:t>
      </w:r>
    </w:p>
    <w:p w:rsidRDefault="00D91A9A" w:rsidP="00D91A9A" w:rsidR="00D91A9A" w:rsidRPr="008476CD">
      <w:pPr>
        <w:jc w:val="both"/>
      </w:pPr>
    </w:p>
    <w:p w:rsidRDefault="00D91A9A" w:rsidP="00D91A9A" w:rsidR="00D91A9A" w:rsidRPr="00D3238F">
      <w:pPr>
        <w:ind w:firstLine="708"/>
        <w:jc w:val="both"/>
      </w:pPr>
      <w:r>
        <w:t>Budući d</w:t>
      </w:r>
      <w:r w:rsidRPr="008476CD">
        <w:t xml:space="preserve">užnik ispunjava uvjete za otvaranje stečajnog postupka iz razloga </w:t>
      </w:r>
      <w:r>
        <w:t>propisanih</w:t>
      </w:r>
      <w:r w:rsidRPr="008476CD">
        <w:t xml:space="preserve"> u članku 5</w:t>
      </w:r>
      <w:r>
        <w:t xml:space="preserve">. </w:t>
      </w:r>
      <w:r w:rsidRPr="008476CD">
        <w:t>i 6. st. 1.</w:t>
      </w:r>
      <w:r>
        <w:t xml:space="preserve"> </w:t>
      </w:r>
      <w:r w:rsidRPr="008476CD">
        <w:t xml:space="preserve">i 2. </w:t>
      </w:r>
      <w:r w:rsidR="00E94F59">
        <w:t>SZ</w:t>
      </w:r>
      <w:r>
        <w:t>, a</w:t>
      </w:r>
      <w:r w:rsidRPr="008476CD">
        <w:t xml:space="preserve"> nema dokaza da raspolaže dostatnom imovinom za pokriće troškova stečajnog postupka i namirenje vjerovnika</w:t>
      </w:r>
      <w:r>
        <w:t>, p</w:t>
      </w:r>
      <w:r w:rsidRPr="008476CD">
        <w:t xml:space="preserve">redlaže sudu </w:t>
      </w:r>
      <w:r w:rsidR="00E94F59">
        <w:t xml:space="preserve">da </w:t>
      </w:r>
      <w:r w:rsidRPr="008476CD">
        <w:t xml:space="preserve">donese rješenje temeljem članka 132. </w:t>
      </w:r>
      <w:r w:rsidR="00E94F59">
        <w:t>SZ</w:t>
      </w:r>
      <w:r>
        <w:t>, te da pozove osobe koje imaju pravni interes za provedbom stečajnog postupka da u roku 15 dana uplate predujam za namirenje troškova prethodnog i otvorenog stečajnog postupka u iznosu od 30.000,00 kn, a u slučaju ne uplate predujma donese rješenje o otvaranju i zaključenju stečajnog postupka.</w:t>
      </w:r>
    </w:p>
    <w:p w:rsidRDefault="005B3F36" w:rsidP="00D91A9A" w:rsidR="005B3F36" w:rsidRPr="00344DBE">
      <w:pPr>
        <w:jc w:val="both"/>
      </w:pPr>
    </w:p>
    <w:p w:rsidRDefault="005B3F36" w:rsidP="005B3F36" w:rsidR="005B3F36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Na ročištu radi očitovanja o prijedlogu za otvaranje stečajnog postupka i ročišta radi rasprave o pretpostavkama za otvaranje stečajnog postupka održano </w:t>
      </w:r>
      <w:r w:rsidR="00D91A9A">
        <w:rPr>
          <w:color w:val="000000"/>
        </w:rPr>
        <w:t>7</w:t>
      </w:r>
      <w:r>
        <w:rPr>
          <w:color w:val="000000"/>
        </w:rPr>
        <w:t>.0</w:t>
      </w:r>
      <w:r w:rsidR="00D91A9A">
        <w:rPr>
          <w:color w:val="000000"/>
        </w:rPr>
        <w:t>6</w:t>
      </w:r>
      <w:r>
        <w:rPr>
          <w:color w:val="000000"/>
        </w:rPr>
        <w:t>.2016. privremen</w:t>
      </w:r>
      <w:r w:rsidR="00D91A9A">
        <w:rPr>
          <w:color w:val="000000"/>
        </w:rPr>
        <w:t>i</w:t>
      </w:r>
      <w:r>
        <w:rPr>
          <w:color w:val="000000"/>
        </w:rPr>
        <w:t xml:space="preserve"> stečajn</w:t>
      </w:r>
      <w:r w:rsidR="00D91A9A">
        <w:rPr>
          <w:color w:val="000000"/>
        </w:rPr>
        <w:t>i</w:t>
      </w:r>
      <w:r>
        <w:rPr>
          <w:color w:val="000000"/>
        </w:rPr>
        <w:t xml:space="preserve"> upravitelj osta</w:t>
      </w:r>
      <w:r w:rsidR="00D91A9A">
        <w:rPr>
          <w:color w:val="000000"/>
        </w:rPr>
        <w:t>o</w:t>
      </w:r>
      <w:r>
        <w:rPr>
          <w:color w:val="000000"/>
        </w:rPr>
        <w:t xml:space="preserve"> je kod svog pisanog izvješća od 3</w:t>
      </w:r>
      <w:r w:rsidR="00570649">
        <w:rPr>
          <w:color w:val="000000"/>
        </w:rPr>
        <w:t>0</w:t>
      </w:r>
      <w:r>
        <w:rPr>
          <w:color w:val="000000"/>
        </w:rPr>
        <w:t xml:space="preserve">.05.2016. koje prileži u spisu na listu </w:t>
      </w:r>
      <w:r w:rsidR="00570649">
        <w:rPr>
          <w:color w:val="000000"/>
        </w:rPr>
        <w:t>42</w:t>
      </w:r>
      <w:r>
        <w:rPr>
          <w:color w:val="000000"/>
        </w:rPr>
        <w:t>-</w:t>
      </w:r>
      <w:r w:rsidR="00570649">
        <w:rPr>
          <w:color w:val="000000"/>
        </w:rPr>
        <w:t>44</w:t>
      </w:r>
      <w:r>
        <w:rPr>
          <w:color w:val="000000"/>
        </w:rPr>
        <w:t xml:space="preserve">, a punomoćnik ŽDO GUO </w:t>
      </w:r>
      <w:r w:rsidR="00E94F59">
        <w:rPr>
          <w:color w:val="000000"/>
        </w:rPr>
        <w:t>Vukovar</w:t>
      </w:r>
      <w:r>
        <w:rPr>
          <w:color w:val="000000"/>
        </w:rPr>
        <w:t>, je izjavio da nema primjedbi na izvješće privremenog stečajnog upravitelja i da su s istim suglasni u cijelosti.</w:t>
      </w:r>
    </w:p>
    <w:p w:rsidRDefault="003B08C5" w:rsidP="004F1FBE" w:rsidR="003B08C5" w:rsidRPr="004F1FBE">
      <w:pPr>
        <w:pStyle w:val="Bezproreda"/>
        <w:rPr>
          <w:szCs w:val="24"/>
        </w:rPr>
      </w:pPr>
    </w:p>
    <w:p w:rsidRDefault="003B08C5" w:rsidP="003B08C5" w:rsidR="003B08C5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Sud je rješenjem od </w:t>
      </w:r>
      <w:r w:rsidR="00570649">
        <w:rPr>
          <w:color w:val="000000"/>
        </w:rPr>
        <w:t>9</w:t>
      </w:r>
      <w:r>
        <w:rPr>
          <w:color w:val="000000"/>
        </w:rPr>
        <w:t xml:space="preserve">.06.2016. pozvao osobe koje imaju pravni interes da se provede stečajni postupak nad dužnikom na uplatu predujma troškova postupka u iznosu od </w:t>
      </w:r>
      <w:r w:rsidR="00570649">
        <w:rPr>
          <w:color w:val="000000"/>
        </w:rPr>
        <w:t>30</w:t>
      </w:r>
      <w:r>
        <w:rPr>
          <w:color w:val="000000"/>
        </w:rPr>
        <w:t>.000,00 kn na navedeni broj žiro-računa suda, odredio rok za postupanje, te upozorio na posljedice za nepostupanje.</w:t>
      </w:r>
    </w:p>
    <w:p w:rsidRDefault="003B08C5" w:rsidP="003B08C5" w:rsidR="003B08C5">
      <w:pPr>
        <w:ind w:firstLine="708"/>
        <w:jc w:val="both"/>
      </w:pPr>
    </w:p>
    <w:p w:rsidRDefault="003B08C5" w:rsidP="003B08C5" w:rsidR="003B08C5">
      <w:pPr>
        <w:ind w:firstLine="708"/>
        <w:jc w:val="both"/>
      </w:pPr>
      <w:r>
        <w:t xml:space="preserve">Nakon bezuspješnog proteka roka za uplatu zatraženoga predujma troškova, te uvida u dokumentaciju u spisu i to Izvadak iz sudskog registra, </w:t>
      </w:r>
      <w:r w:rsidR="00C45C76">
        <w:t>Dopis ŽDO u Vukovaru od 18.02.2016., prijedlog vjerovnika za otvaranje stečajnog postupka, Dopis MF, PU, Područni ured Slavonija i Baranja od 12.02.2016.,</w:t>
      </w:r>
      <w:r w:rsidR="00502946">
        <w:t xml:space="preserve"> Očevidnik o redoslijedu plaćanja od 12.02.2016. (5 stranica), Dopis MF, </w:t>
      </w:r>
      <w:r w:rsidR="00502946">
        <w:lastRenderedPageBreak/>
        <w:t>PU, Područni ured Slavonija i Baranja od 12.02.2016. – upis o imovini – ovrha, Dopis MF, PU, Područni ured Slavonija i Baranja od 12.02.2016. – upis o imovini –</w:t>
      </w:r>
      <w:r w:rsidR="00233E7A">
        <w:t xml:space="preserve"> vozilo, Stanje računa poreznog obveznika na dan 12.02.2016., Potvrdu Općinskog suda Osijek zk odjel Vukovar od 20.04.2016.,</w:t>
      </w:r>
      <w:r w:rsidR="00C632DE">
        <w:t xml:space="preserve"> Uvjerenje MUP, PU Zagrebačka, Sektor upravnih i inspekcijskih poslova, Služba za upravne poslove od 9.05.2016., Izvješće privremenog stečajnog upravitelja od 30.05.2016.</w:t>
      </w:r>
      <w:r w:rsidR="00C1415A">
        <w:t xml:space="preserve"> i Izvješće o poslovnom subjektu – Poslovna.Hrvatska</w:t>
      </w:r>
      <w:r w:rsidR="001C4FBD">
        <w:t>,</w:t>
      </w:r>
      <w:r w:rsidR="000B13EA">
        <w:t xml:space="preserve"> </w:t>
      </w:r>
      <w:r>
        <w:t xml:space="preserve">sud je utvrdio da postoji stečajni razlog predviđen zakonom (čl. 5. SZ-a), da je predlagatelj ovlašten za podnošenje predmetnog prijedloga temeljem odredbe čl. 110. st. 1. </w:t>
      </w:r>
      <w:r w:rsidRPr="00EA735A">
        <w:t>SZ-a</w:t>
      </w:r>
      <w:r>
        <w:t>, da dužnik nema imovine koja bi ušla u stečajnu masu, te je sud temeljem čl. 132. SZ-a odlučio kao u izreci.</w:t>
      </w:r>
    </w:p>
    <w:p w:rsidRDefault="003B08C5" w:rsidP="003B08C5" w:rsidR="003B08C5">
      <w:pPr>
        <w:ind w:firstLine="708"/>
        <w:jc w:val="both"/>
      </w:pPr>
    </w:p>
    <w:p w:rsidRDefault="00E90CC8" w:rsidP="003B08C5" w:rsidR="00E90CC8">
      <w:pPr>
        <w:ind w:firstLine="708"/>
        <w:jc w:val="both"/>
      </w:pPr>
      <w:r w:rsidRPr="00E90CC8">
        <w:t>Stečajni upravitelji Slavko Marinac iz Požege, Branko Penić i Zdenko Bešlić iz Slavonskog Broda su pisanim podnescima zatražili da ih se iz zdravstvenih razloga do daljnjeg ne izabire i ne imenuje, te je temeljem odredbe čl. 84. st. 1. SZ i čl. 85. SZ, a u vezi s čl. 119. st. 6. SZ odlučeno kao u t. 2. izreke ovoga rješenja.</w:t>
      </w:r>
    </w:p>
    <w:p w:rsidRDefault="00E90CC8" w:rsidP="003B08C5" w:rsidR="00E90CC8">
      <w:pPr>
        <w:ind w:firstLine="708"/>
        <w:jc w:val="both"/>
      </w:pPr>
    </w:p>
    <w:p w:rsidRDefault="00E90CC8" w:rsidP="003B08C5" w:rsidR="00E90CC8">
      <w:pPr>
        <w:ind w:firstLine="708"/>
        <w:jc w:val="both"/>
      </w:pPr>
    </w:p>
    <w:p w:rsidRDefault="003B08C5" w:rsidP="003B08C5" w:rsidR="003B08C5">
      <w:pPr>
        <w:pStyle w:val="Tijeloteksta"/>
        <w:jc w:val="center"/>
      </w:pPr>
      <w:r w:rsidRPr="00CE5270">
        <w:t xml:space="preserve">U Osijeku </w:t>
      </w:r>
      <w:r w:rsidR="00F91817">
        <w:t>2</w:t>
      </w:r>
      <w:r w:rsidR="00E90CC8">
        <w:t>1</w:t>
      </w:r>
      <w:r w:rsidRPr="00CE5270">
        <w:t xml:space="preserve">. </w:t>
      </w:r>
      <w:r>
        <w:t>srpnja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3B08C5" w:rsidP="003B08C5" w:rsidR="003B08C5" w:rsidRPr="00CE5270">
      <w:pPr>
        <w:pStyle w:val="Tijeloteksta"/>
        <w:jc w:val="center"/>
      </w:pPr>
    </w:p>
    <w:p w:rsidRDefault="003B08C5" w:rsidP="003B08C5" w:rsidR="003B08C5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3B08C5" w:rsidP="003B08C5" w:rsidR="003B08C5" w:rsidRPr="00E90CC8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3B08C5" w:rsidP="003B08C5" w:rsidR="003B08C5">
      <w:pPr>
        <w:pStyle w:val="Tijeloteksta"/>
        <w:rPr>
          <w:b/>
          <w:bCs/>
        </w:rPr>
      </w:pPr>
    </w:p>
    <w:p w:rsidRDefault="003B08C5" w:rsidP="003B08C5" w:rsidR="003B08C5" w:rsidRPr="0038021C">
      <w:pPr>
        <w:pStyle w:val="Tijeloteksta"/>
      </w:pPr>
      <w:r w:rsidRPr="003E14CC">
        <w:rPr>
          <w:bCs/>
        </w:rPr>
        <w:t>UPUTA O PRAVNOM LIJEKU:</w:t>
      </w:r>
    </w:p>
    <w:p w:rsidRDefault="003B08C5" w:rsidP="003B08C5" w:rsidR="003B08C5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B08C5" w:rsidP="003B08C5" w:rsidR="003B08C5">
      <w:pPr>
        <w:pStyle w:val="Tijeloteksta"/>
        <w:rPr>
          <w:bCs/>
        </w:rPr>
      </w:pPr>
    </w:p>
    <w:p w:rsidRDefault="003B08C5" w:rsidP="003B08C5" w:rsidR="003B08C5" w:rsidRPr="0057598B">
      <w:pPr>
        <w:pStyle w:val="Tijeloteksta"/>
        <w:rPr>
          <w:bCs/>
        </w:rPr>
      </w:pPr>
    </w:p>
    <w:p w:rsidRDefault="003B08C5" w:rsidP="003B08C5" w:rsidR="003B08C5" w:rsidRPr="00CE5270">
      <w:pPr>
        <w:jc w:val="both"/>
      </w:pPr>
      <w:r w:rsidRPr="00CE5270">
        <w:t>D N A :</w:t>
      </w:r>
    </w:p>
    <w:p w:rsidRDefault="003B08C5" w:rsidP="003B08C5" w:rsidR="003B08C5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9A5F75">
        <w:rPr>
          <w:bCs/>
        </w:rPr>
        <w:t>i</w:t>
      </w:r>
      <w:r>
        <w:rPr>
          <w:bCs/>
        </w:rPr>
        <w:t xml:space="preserve"> </w:t>
      </w:r>
      <w:r w:rsidRPr="00FF6293">
        <w:rPr>
          <w:bCs/>
        </w:rPr>
        <w:t>upravitelj</w:t>
      </w:r>
    </w:p>
    <w:p w:rsidRDefault="003B08C5" w:rsidP="003B08C5" w:rsidR="003B08C5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predlagatelj na njihov broj</w:t>
      </w:r>
    </w:p>
    <w:p w:rsidRDefault="003B08C5" w:rsidP="003B08C5" w:rsidR="003B08C5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3B08C5" w:rsidP="00E2560F" w:rsidR="003B08C5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9A5F75">
        <w:t>Domagoj Kuveždić, Brdovec, Ulica Matije Gupca 1</w:t>
      </w:r>
    </w:p>
    <w:p w:rsidRDefault="003B08C5" w:rsidP="003B08C5" w:rsidR="003B08C5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3B08C5" w:rsidP="003B08C5" w:rsidR="003B08C5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0B13EA">
        <w:rPr>
          <w:bCs/>
        </w:rPr>
        <w:t>Vukovar</w:t>
      </w:r>
    </w:p>
    <w:p w:rsidRDefault="003B08C5" w:rsidP="003B08C5" w:rsidR="003B08C5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3B08C5" w:rsidP="003B08C5" w:rsidR="003B08C5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3B08C5" w:rsidP="003B08C5" w:rsidR="003B08C5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 – elektroničkom poštom</w:t>
      </w:r>
    </w:p>
    <w:p w:rsidRDefault="003B08C5" w:rsidP="003B08C5" w:rsidR="003B08C5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3B08C5" w:rsidR="006C55C7" w:rsidRPr="00120904">
      <w:pPr>
        <w:jc w:val="both"/>
        <w:rPr>
          <w:bCs/>
        </w:rPr>
      </w:pPr>
    </w:p>
    <w:sectPr w:rsidR="006C55C7" w:rsidRPr="0012090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B03" w:rsidR="00C55B03">
      <w:r>
        <w:separator/>
      </w:r>
    </w:p>
  </w:endnote>
  <w:endnote w:id="0" w:type="continuationSeparator">
    <w:p w:rsidRDefault="00C55B03" w:rsidR="00C55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B03" w:rsidR="00C55B03">
      <w:r>
        <w:separator/>
      </w:r>
    </w:p>
  </w:footnote>
  <w:footnote w:id="0" w:type="continuationSeparator">
    <w:p w:rsidRDefault="00C55B03" w:rsidR="00C55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88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63D43" w:rsidP="00B63D43" w:rsidR="00AA5CB5">
    <w:pPr>
      <w:pStyle w:val="Zaglavlje"/>
      <w:jc w:val="right"/>
    </w:pPr>
    <w:r w:rsidRPr="00B63D43">
      <w:t>14 St-873/16-26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E91027"/>
    <w:multiLevelType w:val="hybridMultilevel"/>
    <w:tmpl w:val="7A9291A4"/>
    <w:lvl w:tplc="1256E32A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3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6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6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0"/>
  </w:num>
  <w:num w:numId="3">
    <w:abstractNumId w:val="29"/>
  </w:num>
  <w:num w:numId="4">
    <w:abstractNumId w:val="30"/>
  </w:num>
  <w:num w:numId="5">
    <w:abstractNumId w:val="14"/>
  </w:num>
  <w:num w:numId="6">
    <w:abstractNumId w:val="31"/>
  </w:num>
  <w:num w:numId="7">
    <w:abstractNumId w:val="26"/>
  </w:num>
  <w:num w:numId="8">
    <w:abstractNumId w:val="7"/>
  </w:num>
  <w:num w:numId="9">
    <w:abstractNumId w:val="17"/>
  </w:num>
  <w:num w:numId="10">
    <w:abstractNumId w:val="25"/>
  </w:num>
  <w:num w:numId="11">
    <w:abstractNumId w:val="8"/>
  </w:num>
  <w:num w:numId="12">
    <w:abstractNumId w:val="36"/>
  </w:num>
  <w:num w:numId="13">
    <w:abstractNumId w:val="9"/>
  </w:num>
  <w:num w:numId="14">
    <w:abstractNumId w:val="28"/>
  </w:num>
  <w:num w:numId="15">
    <w:abstractNumId w:val="35"/>
  </w:num>
  <w:num w:numId="16">
    <w:abstractNumId w:val="33"/>
  </w:num>
  <w:num w:numId="17">
    <w:abstractNumId w:val="27"/>
  </w:num>
  <w:num w:numId="18">
    <w:abstractNumId w:val="3"/>
  </w:num>
  <w:num w:numId="19">
    <w:abstractNumId w:val="34"/>
  </w:num>
  <w:num w:numId="20">
    <w:abstractNumId w:val="18"/>
  </w:num>
  <w:num w:numId="21">
    <w:abstractNumId w:val="5"/>
  </w:num>
  <w:num w:numId="22">
    <w:abstractNumId w:val="21"/>
  </w:num>
  <w:num w:numId="23">
    <w:abstractNumId w:val="12"/>
  </w:num>
  <w:num w:numId="24">
    <w:abstractNumId w:val="22"/>
  </w:num>
  <w:num w:numId="25">
    <w:abstractNumId w:val="16"/>
  </w:num>
  <w:num w:numId="26">
    <w:abstractNumId w:val="6"/>
  </w:num>
  <w:num w:numId="27">
    <w:abstractNumId w:val="37"/>
  </w:num>
  <w:num w:numId="28">
    <w:abstractNumId w:val="19"/>
  </w:num>
  <w:num w:numId="29">
    <w:abstractNumId w:val="15"/>
  </w:num>
  <w:num w:numId="30">
    <w:abstractNumId w:val="1"/>
  </w:num>
  <w:num w:numId="31">
    <w:abstractNumId w:val="13"/>
  </w:num>
  <w:num w:numId="32">
    <w:abstractNumId w:val="20"/>
  </w:num>
  <w:num w:numId="33">
    <w:abstractNumId w:val="0"/>
  </w:num>
  <w:num w:numId="34">
    <w:abstractNumId w:val="2"/>
  </w:num>
  <w:num w:numId="35">
    <w:abstractNumId w:val="32"/>
  </w:num>
  <w:num w:numId="36">
    <w:abstractNumId w:val="23"/>
  </w:num>
  <w:num w:numId="37">
    <w:abstractNumId w:val="4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4186"/>
    <w:rsid w:val="0001459D"/>
    <w:rsid w:val="00014B93"/>
    <w:rsid w:val="00020AF7"/>
    <w:rsid w:val="00021048"/>
    <w:rsid w:val="00026EA4"/>
    <w:rsid w:val="00032D44"/>
    <w:rsid w:val="000376CB"/>
    <w:rsid w:val="00040A11"/>
    <w:rsid w:val="00043D09"/>
    <w:rsid w:val="00051919"/>
    <w:rsid w:val="0005461F"/>
    <w:rsid w:val="000616DC"/>
    <w:rsid w:val="0006344B"/>
    <w:rsid w:val="00064829"/>
    <w:rsid w:val="00074CA4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13EA"/>
    <w:rsid w:val="000B48AB"/>
    <w:rsid w:val="000C0AF5"/>
    <w:rsid w:val="000C4691"/>
    <w:rsid w:val="000C4895"/>
    <w:rsid w:val="000D26A7"/>
    <w:rsid w:val="000D70AE"/>
    <w:rsid w:val="000E1BA8"/>
    <w:rsid w:val="000E3085"/>
    <w:rsid w:val="000E33FE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4E1"/>
    <w:rsid w:val="00107392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12F9"/>
    <w:rsid w:val="00147DA9"/>
    <w:rsid w:val="0015603C"/>
    <w:rsid w:val="00156116"/>
    <w:rsid w:val="00161244"/>
    <w:rsid w:val="0016433F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57B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4FBD"/>
    <w:rsid w:val="001C6FB3"/>
    <w:rsid w:val="001D6769"/>
    <w:rsid w:val="001E4DEA"/>
    <w:rsid w:val="001F3746"/>
    <w:rsid w:val="00200FD3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1FB2"/>
    <w:rsid w:val="00233904"/>
    <w:rsid w:val="00233E7A"/>
    <w:rsid w:val="00236255"/>
    <w:rsid w:val="00236C71"/>
    <w:rsid w:val="002370AF"/>
    <w:rsid w:val="00247C23"/>
    <w:rsid w:val="00250D0D"/>
    <w:rsid w:val="00251566"/>
    <w:rsid w:val="0025547E"/>
    <w:rsid w:val="00255643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B27B2"/>
    <w:rsid w:val="002B2EA4"/>
    <w:rsid w:val="002C5995"/>
    <w:rsid w:val="002D074C"/>
    <w:rsid w:val="002D19AC"/>
    <w:rsid w:val="002D2F4D"/>
    <w:rsid w:val="002D3A58"/>
    <w:rsid w:val="002D43B6"/>
    <w:rsid w:val="002E602C"/>
    <w:rsid w:val="002E71F0"/>
    <w:rsid w:val="002E77E9"/>
    <w:rsid w:val="002F2BDD"/>
    <w:rsid w:val="002F2D04"/>
    <w:rsid w:val="002F51EA"/>
    <w:rsid w:val="00301898"/>
    <w:rsid w:val="00302AAF"/>
    <w:rsid w:val="00315B67"/>
    <w:rsid w:val="00316C5C"/>
    <w:rsid w:val="00330B1A"/>
    <w:rsid w:val="00331AA0"/>
    <w:rsid w:val="00331C4B"/>
    <w:rsid w:val="00340F87"/>
    <w:rsid w:val="00342126"/>
    <w:rsid w:val="0034231B"/>
    <w:rsid w:val="0034372F"/>
    <w:rsid w:val="0034679F"/>
    <w:rsid w:val="00346CAA"/>
    <w:rsid w:val="00347FF7"/>
    <w:rsid w:val="00351CBA"/>
    <w:rsid w:val="0035233E"/>
    <w:rsid w:val="0036082A"/>
    <w:rsid w:val="00370DF9"/>
    <w:rsid w:val="00374830"/>
    <w:rsid w:val="00377D50"/>
    <w:rsid w:val="0038021C"/>
    <w:rsid w:val="0038168C"/>
    <w:rsid w:val="00382145"/>
    <w:rsid w:val="00396C39"/>
    <w:rsid w:val="00397083"/>
    <w:rsid w:val="003A0BE9"/>
    <w:rsid w:val="003A52F9"/>
    <w:rsid w:val="003A5E93"/>
    <w:rsid w:val="003A6023"/>
    <w:rsid w:val="003B08C5"/>
    <w:rsid w:val="003C161F"/>
    <w:rsid w:val="003C60D7"/>
    <w:rsid w:val="003D14C1"/>
    <w:rsid w:val="003D6DE3"/>
    <w:rsid w:val="003E14CC"/>
    <w:rsid w:val="003E4EC4"/>
    <w:rsid w:val="003E5553"/>
    <w:rsid w:val="003E66F9"/>
    <w:rsid w:val="003E6AC4"/>
    <w:rsid w:val="0040029D"/>
    <w:rsid w:val="00403559"/>
    <w:rsid w:val="00405BFE"/>
    <w:rsid w:val="00405F0F"/>
    <w:rsid w:val="00406A18"/>
    <w:rsid w:val="004109AE"/>
    <w:rsid w:val="004177DA"/>
    <w:rsid w:val="00420B1D"/>
    <w:rsid w:val="00421439"/>
    <w:rsid w:val="004243BD"/>
    <w:rsid w:val="00424471"/>
    <w:rsid w:val="004256E2"/>
    <w:rsid w:val="00426E44"/>
    <w:rsid w:val="00433582"/>
    <w:rsid w:val="00434031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55EA"/>
    <w:rsid w:val="00457214"/>
    <w:rsid w:val="00460CD7"/>
    <w:rsid w:val="0046741D"/>
    <w:rsid w:val="004720B9"/>
    <w:rsid w:val="00475136"/>
    <w:rsid w:val="00475FCF"/>
    <w:rsid w:val="00477A18"/>
    <w:rsid w:val="004804E4"/>
    <w:rsid w:val="0048351B"/>
    <w:rsid w:val="00487212"/>
    <w:rsid w:val="004903C1"/>
    <w:rsid w:val="00490587"/>
    <w:rsid w:val="004919CE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838"/>
    <w:rsid w:val="004D3FE6"/>
    <w:rsid w:val="004E6AA8"/>
    <w:rsid w:val="004E6E8F"/>
    <w:rsid w:val="004F1FBE"/>
    <w:rsid w:val="004F5283"/>
    <w:rsid w:val="004F64FE"/>
    <w:rsid w:val="004F74FC"/>
    <w:rsid w:val="00501F94"/>
    <w:rsid w:val="00502946"/>
    <w:rsid w:val="00506FE1"/>
    <w:rsid w:val="0051094F"/>
    <w:rsid w:val="00513A00"/>
    <w:rsid w:val="005141EF"/>
    <w:rsid w:val="00515693"/>
    <w:rsid w:val="00523F2C"/>
    <w:rsid w:val="00530CD9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398A"/>
    <w:rsid w:val="00566567"/>
    <w:rsid w:val="005666F0"/>
    <w:rsid w:val="00566B1F"/>
    <w:rsid w:val="00570649"/>
    <w:rsid w:val="00571224"/>
    <w:rsid w:val="00572565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779"/>
    <w:rsid w:val="005A13AB"/>
    <w:rsid w:val="005A195D"/>
    <w:rsid w:val="005A3C82"/>
    <w:rsid w:val="005A592F"/>
    <w:rsid w:val="005A5DE3"/>
    <w:rsid w:val="005A6B71"/>
    <w:rsid w:val="005A6F89"/>
    <w:rsid w:val="005A7619"/>
    <w:rsid w:val="005B30CF"/>
    <w:rsid w:val="005B3F36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137"/>
    <w:rsid w:val="005E3D32"/>
    <w:rsid w:val="005E5ED2"/>
    <w:rsid w:val="005F1F2A"/>
    <w:rsid w:val="005F5F1E"/>
    <w:rsid w:val="005F61B5"/>
    <w:rsid w:val="0060006D"/>
    <w:rsid w:val="0060282F"/>
    <w:rsid w:val="006046EC"/>
    <w:rsid w:val="006109EE"/>
    <w:rsid w:val="00610AC5"/>
    <w:rsid w:val="006110B1"/>
    <w:rsid w:val="00611DC8"/>
    <w:rsid w:val="00613D6F"/>
    <w:rsid w:val="006167B7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419B"/>
    <w:rsid w:val="006644E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04F"/>
    <w:rsid w:val="006C55C7"/>
    <w:rsid w:val="006D0AE1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05831"/>
    <w:rsid w:val="00705837"/>
    <w:rsid w:val="007108EC"/>
    <w:rsid w:val="00714C5D"/>
    <w:rsid w:val="00721531"/>
    <w:rsid w:val="00722BBA"/>
    <w:rsid w:val="00722CF7"/>
    <w:rsid w:val="00722FD9"/>
    <w:rsid w:val="0072531B"/>
    <w:rsid w:val="00727687"/>
    <w:rsid w:val="00730DFD"/>
    <w:rsid w:val="00731736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5788A"/>
    <w:rsid w:val="0076063D"/>
    <w:rsid w:val="007609DB"/>
    <w:rsid w:val="00763723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7F5C3A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20C7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6DB1"/>
    <w:rsid w:val="0085749F"/>
    <w:rsid w:val="00861C98"/>
    <w:rsid w:val="00876A12"/>
    <w:rsid w:val="00886C32"/>
    <w:rsid w:val="008914FC"/>
    <w:rsid w:val="00895442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8B6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51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966AB"/>
    <w:rsid w:val="009A0C35"/>
    <w:rsid w:val="009A14E4"/>
    <w:rsid w:val="009A5F75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D2A4D"/>
    <w:rsid w:val="009D4AEC"/>
    <w:rsid w:val="009E094B"/>
    <w:rsid w:val="009E143C"/>
    <w:rsid w:val="00A01122"/>
    <w:rsid w:val="00A0369A"/>
    <w:rsid w:val="00A13244"/>
    <w:rsid w:val="00A1440D"/>
    <w:rsid w:val="00A14DAA"/>
    <w:rsid w:val="00A1532F"/>
    <w:rsid w:val="00A15373"/>
    <w:rsid w:val="00A153E4"/>
    <w:rsid w:val="00A16023"/>
    <w:rsid w:val="00A21150"/>
    <w:rsid w:val="00A30F84"/>
    <w:rsid w:val="00A34F42"/>
    <w:rsid w:val="00A35410"/>
    <w:rsid w:val="00A3698E"/>
    <w:rsid w:val="00A475EE"/>
    <w:rsid w:val="00A50384"/>
    <w:rsid w:val="00A56402"/>
    <w:rsid w:val="00A5680F"/>
    <w:rsid w:val="00A56CE0"/>
    <w:rsid w:val="00A57668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11AA"/>
    <w:rsid w:val="00AA15D3"/>
    <w:rsid w:val="00AA3E8B"/>
    <w:rsid w:val="00AA55F9"/>
    <w:rsid w:val="00AA5CB5"/>
    <w:rsid w:val="00AA5E95"/>
    <w:rsid w:val="00AA644E"/>
    <w:rsid w:val="00AA7B7B"/>
    <w:rsid w:val="00AB39B5"/>
    <w:rsid w:val="00AB6461"/>
    <w:rsid w:val="00AB6BE7"/>
    <w:rsid w:val="00AD0003"/>
    <w:rsid w:val="00AD2ACF"/>
    <w:rsid w:val="00AD573C"/>
    <w:rsid w:val="00AD7D64"/>
    <w:rsid w:val="00AE3E07"/>
    <w:rsid w:val="00AE4A19"/>
    <w:rsid w:val="00AE586F"/>
    <w:rsid w:val="00AF0A7E"/>
    <w:rsid w:val="00AF7FAA"/>
    <w:rsid w:val="00B00A41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4743D"/>
    <w:rsid w:val="00B50379"/>
    <w:rsid w:val="00B51B58"/>
    <w:rsid w:val="00B522A6"/>
    <w:rsid w:val="00B540A5"/>
    <w:rsid w:val="00B5588C"/>
    <w:rsid w:val="00B57342"/>
    <w:rsid w:val="00B6364C"/>
    <w:rsid w:val="00B63D43"/>
    <w:rsid w:val="00B65B45"/>
    <w:rsid w:val="00B66849"/>
    <w:rsid w:val="00B725DE"/>
    <w:rsid w:val="00B72D7F"/>
    <w:rsid w:val="00B73F46"/>
    <w:rsid w:val="00B80FC8"/>
    <w:rsid w:val="00B865DD"/>
    <w:rsid w:val="00B87668"/>
    <w:rsid w:val="00B90ECC"/>
    <w:rsid w:val="00B934BC"/>
    <w:rsid w:val="00B941F5"/>
    <w:rsid w:val="00B96ED7"/>
    <w:rsid w:val="00BB0242"/>
    <w:rsid w:val="00BB08DC"/>
    <w:rsid w:val="00BB168E"/>
    <w:rsid w:val="00BB2219"/>
    <w:rsid w:val="00BB3A2C"/>
    <w:rsid w:val="00BB50E2"/>
    <w:rsid w:val="00BB7EB9"/>
    <w:rsid w:val="00BC0880"/>
    <w:rsid w:val="00BC1CBD"/>
    <w:rsid w:val="00BC7140"/>
    <w:rsid w:val="00BD0169"/>
    <w:rsid w:val="00BD1219"/>
    <w:rsid w:val="00BD141E"/>
    <w:rsid w:val="00BD775F"/>
    <w:rsid w:val="00BE1E85"/>
    <w:rsid w:val="00BE3B90"/>
    <w:rsid w:val="00BE53C1"/>
    <w:rsid w:val="00BE606A"/>
    <w:rsid w:val="00BF396E"/>
    <w:rsid w:val="00BF4386"/>
    <w:rsid w:val="00BF4AA4"/>
    <w:rsid w:val="00BF56D0"/>
    <w:rsid w:val="00BF6D42"/>
    <w:rsid w:val="00C00DE9"/>
    <w:rsid w:val="00C0150D"/>
    <w:rsid w:val="00C05FA9"/>
    <w:rsid w:val="00C06D94"/>
    <w:rsid w:val="00C070A9"/>
    <w:rsid w:val="00C07F76"/>
    <w:rsid w:val="00C105B2"/>
    <w:rsid w:val="00C13A4F"/>
    <w:rsid w:val="00C1415A"/>
    <w:rsid w:val="00C15389"/>
    <w:rsid w:val="00C202A7"/>
    <w:rsid w:val="00C2091D"/>
    <w:rsid w:val="00C36ACF"/>
    <w:rsid w:val="00C40B63"/>
    <w:rsid w:val="00C42491"/>
    <w:rsid w:val="00C433F1"/>
    <w:rsid w:val="00C44C06"/>
    <w:rsid w:val="00C45C76"/>
    <w:rsid w:val="00C519D3"/>
    <w:rsid w:val="00C52BDE"/>
    <w:rsid w:val="00C552FE"/>
    <w:rsid w:val="00C55B03"/>
    <w:rsid w:val="00C61CAD"/>
    <w:rsid w:val="00C620EA"/>
    <w:rsid w:val="00C632DE"/>
    <w:rsid w:val="00C640B9"/>
    <w:rsid w:val="00C64BF2"/>
    <w:rsid w:val="00C65050"/>
    <w:rsid w:val="00C7263E"/>
    <w:rsid w:val="00C744B3"/>
    <w:rsid w:val="00C800B8"/>
    <w:rsid w:val="00C80423"/>
    <w:rsid w:val="00C86059"/>
    <w:rsid w:val="00C90FBD"/>
    <w:rsid w:val="00C9546E"/>
    <w:rsid w:val="00CA49CF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32A4"/>
    <w:rsid w:val="00CE5270"/>
    <w:rsid w:val="00CE5E6A"/>
    <w:rsid w:val="00CE64A0"/>
    <w:rsid w:val="00CF113B"/>
    <w:rsid w:val="00CF151F"/>
    <w:rsid w:val="00CF3E92"/>
    <w:rsid w:val="00CF4E0A"/>
    <w:rsid w:val="00D03086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6BC"/>
    <w:rsid w:val="00D64D7B"/>
    <w:rsid w:val="00D66BBF"/>
    <w:rsid w:val="00D70A8E"/>
    <w:rsid w:val="00D70F3F"/>
    <w:rsid w:val="00D77AA8"/>
    <w:rsid w:val="00D82D9E"/>
    <w:rsid w:val="00D8567A"/>
    <w:rsid w:val="00D8646B"/>
    <w:rsid w:val="00D91A9A"/>
    <w:rsid w:val="00D92450"/>
    <w:rsid w:val="00D93A40"/>
    <w:rsid w:val="00D9767E"/>
    <w:rsid w:val="00DA2214"/>
    <w:rsid w:val="00DA2AB2"/>
    <w:rsid w:val="00DA384F"/>
    <w:rsid w:val="00DA3942"/>
    <w:rsid w:val="00DA47A9"/>
    <w:rsid w:val="00DA67D6"/>
    <w:rsid w:val="00DB0BD7"/>
    <w:rsid w:val="00DB4142"/>
    <w:rsid w:val="00DC0E4C"/>
    <w:rsid w:val="00DC1AFE"/>
    <w:rsid w:val="00DC260B"/>
    <w:rsid w:val="00DC2BAD"/>
    <w:rsid w:val="00DC35AD"/>
    <w:rsid w:val="00DD5DB5"/>
    <w:rsid w:val="00DF0296"/>
    <w:rsid w:val="00DF51CC"/>
    <w:rsid w:val="00DF6269"/>
    <w:rsid w:val="00DF7D40"/>
    <w:rsid w:val="00E05EB9"/>
    <w:rsid w:val="00E12ABF"/>
    <w:rsid w:val="00E13ED7"/>
    <w:rsid w:val="00E15144"/>
    <w:rsid w:val="00E15B62"/>
    <w:rsid w:val="00E1690D"/>
    <w:rsid w:val="00E2088D"/>
    <w:rsid w:val="00E20BF0"/>
    <w:rsid w:val="00E21F0D"/>
    <w:rsid w:val="00E23265"/>
    <w:rsid w:val="00E2560F"/>
    <w:rsid w:val="00E3104D"/>
    <w:rsid w:val="00E31DE2"/>
    <w:rsid w:val="00E329D0"/>
    <w:rsid w:val="00E4055B"/>
    <w:rsid w:val="00E41047"/>
    <w:rsid w:val="00E41BC8"/>
    <w:rsid w:val="00E42F51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4715"/>
    <w:rsid w:val="00E8579E"/>
    <w:rsid w:val="00E904F7"/>
    <w:rsid w:val="00E90CC8"/>
    <w:rsid w:val="00E91207"/>
    <w:rsid w:val="00E91D25"/>
    <w:rsid w:val="00E92DB6"/>
    <w:rsid w:val="00E94F59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0CBB"/>
    <w:rsid w:val="00EE094D"/>
    <w:rsid w:val="00EE1369"/>
    <w:rsid w:val="00EE2B22"/>
    <w:rsid w:val="00EE306A"/>
    <w:rsid w:val="00EE3411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0E0E"/>
    <w:rsid w:val="00F21363"/>
    <w:rsid w:val="00F22664"/>
    <w:rsid w:val="00F235A5"/>
    <w:rsid w:val="00F241C7"/>
    <w:rsid w:val="00F262A6"/>
    <w:rsid w:val="00F30288"/>
    <w:rsid w:val="00F30A20"/>
    <w:rsid w:val="00F3167A"/>
    <w:rsid w:val="00F332A5"/>
    <w:rsid w:val="00F40B97"/>
    <w:rsid w:val="00F42553"/>
    <w:rsid w:val="00F42ABC"/>
    <w:rsid w:val="00F47634"/>
    <w:rsid w:val="00F548A3"/>
    <w:rsid w:val="00F56B6F"/>
    <w:rsid w:val="00F67257"/>
    <w:rsid w:val="00F73AA4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77D6"/>
    <w:rsid w:val="00F910ED"/>
    <w:rsid w:val="00F91817"/>
    <w:rsid w:val="00F92A65"/>
    <w:rsid w:val="00F93DBD"/>
    <w:rsid w:val="00FA045C"/>
    <w:rsid w:val="00FA2FFB"/>
    <w:rsid w:val="00FA322C"/>
    <w:rsid w:val="00FA33B5"/>
    <w:rsid w:val="00FA3CA2"/>
    <w:rsid w:val="00FA4FFD"/>
    <w:rsid w:val="00FA7BAB"/>
    <w:rsid w:val="00FB095F"/>
    <w:rsid w:val="00FB0DFB"/>
    <w:rsid w:val="00FB15ED"/>
    <w:rsid w:val="00FB1AF6"/>
    <w:rsid w:val="00FB2DB8"/>
    <w:rsid w:val="00FB319F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3B08C5"/>
    <w:pPr>
      <w:suppressAutoHyphens/>
      <w:autoSpaceDN w:val="fals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link w:val="Bezproreda"/>
    <w:uiPriority w:val="1"/>
    <w:rsid w:val="00CF113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8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3B08C5"/>
    <w:pPr>
      <w:suppressAutoHyphens/>
      <w:autoSpaceDN w:val="0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link w:val="Bezproreda"/>
    <w:uiPriority w:val="1"/>
    <w:rsid w:val="00CF113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5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8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SIGURNOST jednostavno društvo s ograničenom odgovornošću za trgovinu i usluge</izvorni_sadrzaj>
    <derivirana_varijabla naziv="DomainObject.Predmet.ProtustrankaFormated_1">  AUTO MOTO SIGURNOST jednostavno društvo s ograničenom odgovornošću za trgovinu i usluge</derivirana_varijabla>
  </DomainObject.Predmet.ProtustrankaFormated>
  <DomainObject.Predmet.ProtustrankaFormatedOIB>
    <izvorni_sadrzaj>  AUTO MOTO SIGURNOST jednostavno društvo s ograničenom odgovornošću za trgovinu i usluge, OIB 61900642739</izvorni_sadrzaj>
    <derivirana_varijabla naziv="DomainObject.Predmet.ProtustrankaFormatedOIB_1">  AUTO MOTO SIGURNOST jednostavno društvo s ograničenom odgovornošću za trgovinu i usluge, OIB 61900642739</derivirana_varijabla>
  </DomainObject.Predmet.ProtustrankaFormatedOIB>
  <DomainObject.Predmet.ProtustrankaFormatedWithAdress>
    <izvorni_sadrzaj> AUTO MOTO SIGURNOST jednostavno društvo s ograničenom odgovornošću za trgovinu i usluge, Radnička 62, 32000 Vukovar</izvorni_sadrzaj>
    <derivirana_varijabla naziv="DomainObject.Predmet.ProtustrankaFormatedWithAdress_1"> AUTO MOTO SIGURNOST jednostavno društvo s ograničenom odgovornošću za trgovinu i usluge, Radnička 62, 32000 Vukovar</derivirana_varijabla>
  </DomainObject.Predmet.ProtustrankaFormatedWithAdress>
  <DomainObject.Predmet.ProtustrankaFormatedWithAdressOIB>
    <izvorni_sadrzaj> AUTO MOTO SIGURNOST jednostavno društvo s ograničenom odgovornošću za trgovinu i usluge, OIB 61900642739, Radnička 62, 32000 Vukovar</izvorni_sadrzaj>
    <derivirana_varijabla naziv="DomainObject.Predmet.ProtustrankaFormatedWithAdressOIB_1"> AUTO MOTO SIGURNOST jednostavno društvo s ograničenom odgovornošću za trgovinu i usluge, OIB 61900642739, Radnička 62, 32000 Vukovar</derivirana_varijabla>
  </DomainObject.Predmet.ProtustrankaFormatedWithAdressOIB>
  <DomainObject.Predmet.ProtustrankaWithAdress>
    <izvorni_sadrzaj>AUTO MOTO SIGURNOST jednostavno društvo s ograničenom odgovornošću za trgovinu i usluge Radnička 62, 32000 Vukovar</izvorni_sadrzaj>
    <derivirana_varijabla naziv="DomainObject.Predmet.ProtustrankaWithAdress_1">AUTO MOTO SIGURNOST jednostavno društvo s ograničenom odgovornošću za trgovinu i usluge Radnička 62, 32000 Vukovar</derivirana_varijabla>
  </DomainObject.Predmet.ProtustrankaWithAdress>
  <DomainObject.Predmet.ProtustrankaWithAdressOIB>
    <izvorni_sadrzaj>AUTO MOTO SIGURNOST jednostavno društvo s ograničenom odgovornošću za trgovinu i usluge, OIB 61900642739, Radnička 62, 32000 Vukovar</izvorni_sadrzaj>
    <derivirana_varijabla naziv="DomainObject.Predmet.ProtustrankaWithAdressOIB_1">AUTO MOTO SIGURNOST jednostavno društvo s ograničenom odgovornošću za trgovinu i usluge, OIB 61900642739, Radnička 62, 32000 Vukovar</derivirana_varijabla>
  </DomainObject.Predmet.ProtustrankaWithAdressOIB>
  <DomainObject.Predmet.ProtustrankaNazivFormated>
    <izvorni_sadrzaj>AUTO MOTO SIGURNOST jednostavno društvo s ograničenom odgovornošću za trgovinu i usluge</izvorni_sadrzaj>
    <derivirana_varijabla naziv="DomainObject.Predmet.ProtustrankaNazivFormated_1">AUTO MOTO SIGURNOST jednostavno društvo s ograničenom odgovornošću za trgovinu i usluge</derivirana_varijabla>
  </DomainObject.Predmet.ProtustrankaNazivFormated>
  <DomainObject.Predmet.ProtustrankaNazivFormatedOIB>
    <izvorni_sadrzaj>AUTO MOTO SIGURNOST jednostavno društvo s ograničenom odgovornošću za trgovinu i usluge, OIB 61900642739</izvorni_sadrzaj>
    <derivirana_varijabla naziv="DomainObject.Predmet.ProtustrankaNazivFormatedOIB_1">AUTO MOTO SIGURNOST jednostavno društvo s ograničenom odgovornošću za trgovinu i usluge, OIB 61900642739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SLAOVNIJE I BARANJE POREZNO MJESTO VUKOVAR</izvorni_sadrzaj>
    <derivirana_varijabla naziv="DomainObject.Predmet.StrankaFormated_1">  RH MF PU PODRUČNI URED SLAOVNIJE I BARANJE POREZNO MJESTO VUKOVAR</derivirana_varijabla>
  </DomainObject.Predmet.StrankaFormated>
  <DomainObject.Predmet.StrankaFormatedOIB>
    <izvorni_sadrzaj>  RH MF PU PODRUČNI URED SLAOVNIJE I BARANJE POREZNO MJESTO VUKOVAR, OIB 18683136487</izvorni_sadrzaj>
    <derivirana_varijabla naziv="DomainObject.Predmet.StrankaFormatedOIB_1">  RH MF PU PODRUČNI URED SLAOVNIJE I BARANJE POREZNO MJESTO VUKOVAR, OIB 18683136487</derivirana_varijabla>
  </DomainObject.Predmet.StrankaFormatedOIB>
  <DomainObject.Predmet.StrankaFormatedWithAdress>
    <izvorni_sadrzaj> RH MF PU PODRUČNI URED SLAOVNIJE I BARANJE POREZNO MJESTO VUKOVAR</izvorni_sadrzaj>
    <derivirana_varijabla naziv="DomainObject.Predmet.StrankaFormatedWithAdress_1"> RH MF PU PODRUČNI URED SLAOVNIJE I BARANJE POREZNO MJESTO VUKOVAR</derivirana_varijabla>
  </DomainObject.Predmet.StrankaFormatedWithAdress>
  <DomainObject.Predmet.StrankaFormatedWithAdressOIB>
    <izvorni_sadrzaj> RH MF PU PODRUČNI URED SLAOVNIJE I BARANJE POREZNO MJESTO VUKOVAR, OIB 18683136487</izvorni_sadrzaj>
    <derivirana_varijabla naziv="DomainObject.Predmet.StrankaFormatedWithAdressOIB_1"> RH MF PU PODRUČNI URED SLAOVNIJE I BARANJE POREZNO MJESTO VUKOVAR, OIB 18683136487</derivirana_varijabla>
  </DomainObject.Predmet.StrankaFormatedWithAdressOIB>
  <DomainObject.Predmet.StrankaWithAdress>
    <izvorni_sadrzaj>RH MF PU PODRUČNI URED SLAOVNIJE I BARANJE POREZNO MJESTO VUKOVAR </izvorni_sadrzaj>
    <derivirana_varijabla naziv="DomainObject.Predmet.StrankaWithAdress_1">RH MF PU PODRUČNI URED SLAOVNIJE I BARANJE POREZNO MJESTO VUKOVAR </derivirana_varijabla>
  </DomainObject.Predmet.StrankaWithAdress>
  <DomainObject.Predmet.StrankaWithAdressOIB>
    <izvorni_sadrzaj>RH MF PU PODRUČNI URED SLAOVNIJE I BARANJE POREZNO MJESTO VUKOVAR, OIB 18683136487</izvorni_sadrzaj>
    <derivirana_varijabla naziv="DomainObject.Predmet.StrankaWithAdressOIB_1">RH MF PU PODRUČNI URED SLAOVNIJE I BARANJE POREZNO MJESTO VUKOVAR, OIB 18683136487</derivirana_varijabla>
  </DomainObject.Predmet.StrankaWithAdressOIB>
  <DomainObject.Predmet.StrankaNazivFormated>
    <izvorni_sadrzaj>RH MF PU PODRUČNI URED SLAOVNIJE I BARANJE POREZNO MJESTO VUKOVAR</izvorni_sadrzaj>
    <derivirana_varijabla naziv="DomainObject.Predmet.StrankaNazivFormated_1">RH MF PU PODRUČNI URED SLAOVNIJE I BARANJE POREZNO MJESTO VUKOVAR</derivirana_varijabla>
  </DomainObject.Predmet.StrankaNazivFormated>
  <DomainObject.Predmet.StrankaNazivFormatedOIB>
    <izvorni_sadrzaj>RH MF PU PODRUČNI URED SLAOVNIJE I BARANJE POREZNO MJESTO VUKOVAR, OIB 18683136487</izvorni_sadrzaj>
    <derivirana_varijabla naziv="DomainObject.Predmet.StrankaNazivFormatedOIB_1">RH MF PU PODRUČNI URED SLAOVNIJE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SLAOVNIJE I BARANJE POREZNO MJESTO VUKOVAR</item>
    </izvorni_sadrzaj>
    <derivirana_varijabla naziv="DomainObject.Predmet.StrankaListFormated_1">
      <item>RH MF PU PODRUČNI URED SLAOVNIJE I BARANJE POREZNO MJESTO VUKOVAR</item>
    </derivirana_varijabla>
  </DomainObject.Predmet.StrankaListFormated>
  <DomainObject.Predmet.StrankaListFormatedOIB>
    <izvorni_sadrzaj>
      <item>RH MF PU PODRUČNI URED SLAOVNIJE I BARANJE POREZNO MJESTO VUKOVAR, OIB 18683136487</item>
    </izvorni_sadrzaj>
    <derivirana_varijabla naziv="DomainObject.Predmet.StrankaListFormatedOIB_1">
      <item>RH MF PU PODRUČNI URED SLAOVNIJE I BARANJE POREZNO MJESTO VUKOVAR, OIB 18683136487</item>
    </derivirana_varijabla>
  </DomainObject.Predmet.StrankaListFormatedOIB>
  <DomainObject.Predmet.StrankaListFormatedWithAdress>
    <izvorni_sadrzaj>
      <item>RH MF PU PODRUČNI URED SLAOVNIJE I BARANJE POREZNO MJESTO VUKOVAR</item>
    </izvorni_sadrzaj>
    <derivirana_varijabla naziv="DomainObject.Predmet.StrankaListFormatedWithAdress_1">
      <item>RH MF PU PODRUČNI URED SLAOVNIJE I BARANJE POREZNO MJESTO VUKOVAR</item>
    </derivirana_varijabla>
  </DomainObject.Predmet.StrankaListFormatedWithAdress>
  <DomainObject.Predmet.StrankaListFormatedWithAdressOIB>
    <izvorni_sadrzaj>
      <item>RH MF PU PODRUČNI URED SLAOVNIJE I BARANJE POREZNO MJESTO VUKOVAR, OIB 18683136487</item>
    </izvorni_sadrzaj>
    <derivirana_varijabla naziv="DomainObject.Predmet.StrankaListFormatedWithAdressOIB_1">
      <item>RH MF PU PODRUČNI URED SLAOVNIJE I BARANJE POREZNO MJESTO VUKOVAR, OIB 18683136487</item>
    </derivirana_varijabla>
  </DomainObject.Predmet.StrankaListFormatedWithAdressOIB>
  <DomainObject.Predmet.StrankaListNazivFormated>
    <izvorni_sadrzaj>
      <item>RH MF PU PODRUČNI URED SLAOVNIJE I BARANJE POREZNO MJESTO VUKOVAR</item>
    </izvorni_sadrzaj>
    <derivirana_varijabla naziv="DomainObject.Predmet.StrankaListNazivFormated_1">
      <item>RH MF PU PODRUČNI URED SLAOVNIJE I BARANJE POREZNO MJESTO VUKOVAR</item>
    </derivirana_varijabla>
  </DomainObject.Predmet.StrankaListNazivFormated>
  <DomainObject.Predmet.StrankaListNazivFormatedOIB>
    <izvorni_sadrzaj>
      <item>RH MF PU PODRUČNI URED SLAOVNIJE I BARANJE POREZNO MJESTO VUKOVAR, OIB 18683136487</item>
    </izvorni_sadrzaj>
    <derivirana_varijabla naziv="DomainObject.Predmet.StrankaListNazivFormatedOIB_1">
      <item>RH MF PU PODRUČNI URED SLAOVNIJE I BARANJE POREZNO MJESTO VUKOVAR, OIB 18683136487</item>
    </derivirana_varijabla>
  </DomainObject.Predmet.StrankaListNazivFormatedOIB>
  <DomainObject.Predmet.ProtuStrankaListFormated>
    <izvorni_sadrzaj>
      <item>AUTO MOTO SIGURNOST jednostavno društvo s ograničenom odgovornošću za trgovinu i usluge</item>
    </izvorni_sadrzaj>
    <derivirana_varijabla naziv="DomainObject.Predmet.ProtuStrankaListFormated_1">
      <item>AUTO MOTO SIGURNOST jednostavno društvo s ograničenom odgovornošću za trgovinu i usluge</item>
    </derivirana_varijabla>
  </DomainObject.Predmet.ProtuStrankaListFormated>
  <DomainObject.Predmet.ProtuStrankaListFormatedOIB>
    <izvorni_sadrzaj>
      <item>AUTO MOTO SIGURNOST jednostavno društvo s ograničenom odgovornošću za trgovinu i usluge, OIB 61900642739</item>
    </izvorni_sadrzaj>
    <derivirana_varijabla naziv="DomainObject.Predmet.ProtuStrankaListFormatedOIB_1">
      <item>AUTO MOTO SIGURNOST jednostavno društvo s ograničenom odgovornošću za trgovinu i usluge, OIB 61900642739</item>
    </derivirana_varijabla>
  </DomainObject.Predmet.ProtuStrankaListFormatedOIB>
  <DomainObject.Predmet.ProtuStrankaListFormatedWithAdress>
    <izvorni_sadrzaj>
      <item>AUTO MOTO SIGURNOST jednostavno društvo s ograničenom odgovornošću za trgovinu i usluge, Radnička 62, 32000 Vukovar</item>
    </izvorni_sadrzaj>
    <derivirana_varijabla naziv="DomainObject.Predmet.ProtuStrankaListFormatedWithAdress_1">
      <item>AUTO MOTO SIGURNOST jednostavno društvo s ograničenom odgovornošću za trgovinu i usluge, Radnička 62, 32000 Vukovar</item>
    </derivirana_varijabla>
  </DomainObject.Predmet.ProtuStrankaListFormatedWithAdress>
  <DomainObject.Predmet.ProtuStrankaListFormatedWithAdressOIB>
    <izvorni_sadrzaj>
      <item>AUTO MOTO SIGURNOST jednostavno društvo s ograničenom odgovornošću za trgovinu i usluge, OIB 61900642739, Radnička 62, 32000 Vukovar</item>
    </izvorni_sadrzaj>
    <derivirana_varijabla naziv="DomainObject.Predmet.ProtuStrankaListFormatedWithAdressOIB_1">
      <item>AUTO MOTO SIGURNOST jednostavno društvo s ograničenom odgovornošću za trgovinu i usluge, OIB 61900642739, Radnička 62, 32000 Vukovar</item>
    </derivirana_varijabla>
  </DomainObject.Predmet.ProtuStrankaListFormatedWithAdressOIB>
  <DomainObject.Predmet.ProtuStrankaListNazivFormated>
    <izvorni_sadrzaj>
      <item>AUTO MOTO SIGURNOST jednostavno društvo s ograničenom odgovornošću za trgovinu i usluge</item>
    </izvorni_sadrzaj>
    <derivirana_varijabla naziv="DomainObject.Predmet.ProtuStrankaListNazivFormated_1">
      <item>AUTO MOTO SIGURNOST jednostavno društvo s ograničenom odgovornošću za trgovinu i usluge</item>
    </derivirana_varijabla>
  </DomainObject.Predmet.ProtuStrankaListNazivFormated>
  <DomainObject.Predmet.ProtuStrankaListNazivFormatedOIB>
    <izvorni_sadrzaj>
      <item>AUTO MOTO SIGURNOST jednostavno društvo s ograničenom odgovornošću za trgovinu i usluge, OIB 61900642739</item>
    </izvorni_sadrzaj>
    <derivirana_varijabla naziv="DomainObject.Predmet.ProtuStrankaListNazivFormatedOIB_1">
      <item>AUTO MOTO SIGURNOST jednostavno društvo s ograničenom odgovornošću za trgovinu i usluge, OIB 61900642739</item>
    </derivirana_varijabla>
  </DomainObject.Predmet.ProtuStrankaListNazivFormatedOIB>
  <DomainObject.Predmet.OstaliListFormated>
    <izvorni_sadrzaj>
      <item>ŽDO GUO Vukovar</item>
      <item>Željko Ferenčić</item>
      <item>Domagoj Kuveždić</item>
    </izvorni_sadrzaj>
    <derivirana_varijabla naziv="DomainObject.Predmet.OstaliListFormated_1">
      <item>ŽDO GUO Vukovar</item>
      <item>Željko Ferenčić</item>
      <item>Domagoj Kuveždić</item>
    </derivirana_varijabla>
  </DomainObject.Predmet.OstaliListFormated>
  <DomainObject.Predmet.OstaliListFormatedOIB>
    <izvorni_sadrzaj>
      <item>ŽDO GUO Vukovar</item>
      <item>Željko Ferenčić, OIB 73873182459</item>
      <item>Domagoj Kuveždić, OIB 42429627793</item>
    </izvorni_sadrzaj>
    <derivirana_varijabla naziv="DomainObject.Predmet.OstaliListFormatedOIB_1">
      <item>ŽDO GUO Vukovar</item>
      <item>Željko Ferenčić, OIB 73873182459</item>
      <item>Domagoj Kuveždić, OIB 42429627793</item>
    </derivirana_varijabla>
  </DomainObject.Predmet.OstaliListFormatedOIB>
  <DomainObject.Predmet.OstaliListFormatedWithAdress>
    <izvorni_sadrzaj>
      <item>ŽDO GUO Vukovar</item>
      <item>Željko Ferenčić, Kardinala A. Stepinca 2, 32000 Vukovar</item>
      <item>Domagoj Kuveždić, Matije Gupca 1, 10291 Brdovec</item>
    </izvorni_sadrzaj>
    <derivirana_varijabla naziv="DomainObject.Predmet.OstaliListFormatedWithAdress_1">
      <item>ŽDO GUO Vukovar</item>
      <item>Željko Ferenčić, Kardinala A. Stepinca 2, 32000 Vukovar</item>
      <item>Domagoj Kuveždić, Matije Gupca 1, 10291 Brdovec</item>
    </derivirana_varijabla>
  </DomainObject.Predmet.OstaliListFormatedWithAdress>
  <DomainObject.Predmet.OstaliListFormatedWithAdressOIB>
    <izvorni_sadrzaj>
      <item>ŽDO GUO Vukovar</item>
      <item>Željko Ferenčić, OIB 73873182459, Kardinala A. Stepinca 2, 32000 Vukovar</item>
      <item>Domagoj Kuveždić, OIB 42429627793, Matije Gupca 1, 10291 Brdovec</item>
    </izvorni_sadrzaj>
    <derivirana_varijabla naziv="DomainObject.Predmet.OstaliListFormatedWithAdressOIB_1">
      <item>ŽDO GUO Vukovar</item>
      <item>Željko Ferenčić, OIB 73873182459, Kardinala A. Stepinca 2, 32000 Vukovar</item>
      <item>Domagoj Kuveždić, OIB 42429627793, Matije Gupca 1, 10291 Brdovec</item>
    </derivirana_varijabla>
  </DomainObject.Predmet.OstaliListFormatedWithAdressOIB>
  <DomainObject.Predmet.OstaliListNazivFormated>
    <izvorni_sadrzaj>
      <item>ŽDO GUO Vukovar</item>
      <item>Željko Ferenčić</item>
      <item>Domagoj Kuveždić</item>
    </izvorni_sadrzaj>
    <derivirana_varijabla naziv="DomainObject.Predmet.OstaliListNazivFormated_1">
      <item>ŽDO GUO Vukovar</item>
      <item>Željko Ferenčić</item>
      <item>Domagoj Kuveždić</item>
    </derivirana_varijabla>
  </DomainObject.Predmet.OstaliListNazivFormated>
  <DomainObject.Predmet.OstaliListNazivFormatedOIB>
    <izvorni_sadrzaj>
      <item>ŽDO GUO Vukovar</item>
      <item>Željko Ferenčić, OIB 73873182459</item>
      <item>Domagoj Kuveždić, OIB 42429627793</item>
    </izvorni_sadrzaj>
    <derivirana_varijabla naziv="DomainObject.Predmet.OstaliListNazivFormatedOIB_1">
      <item>ŽDO GUO Vukovar</item>
      <item>Željko Ferenčić, OIB 73873182459</item>
      <item>Domagoj Kuveždić, OIB 42429627793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SLAOVNIJE I BARANJE POREZNO MJESTO VUKOVAR</izvorni_sadrzaj>
    <derivirana_varijabla naziv="DomainObject.Predmet.StrankaIDrugi_1">RH MF PU PODRUČNI URED SLAOVNIJE I BARANJE POREZNO MJESTO VUKOVAR</derivirana_varijabla>
  </DomainObject.Predmet.StrankaIDrugi>
  <DomainObject.Predmet.ProtustrankaIDrugi>
    <izvorni_sadrzaj>AUTO MOTO SIGURNOST jednostavno društvo s ograničenom odgovornošću za trgovinu i usluge</izvorni_sadrzaj>
    <derivirana_varijabla naziv="DomainObject.Predmet.ProtustrankaIDrugi_1">AUTO MOTO SIGURNOST jednostavno društvo s ograničenom odgovornošću za trgovinu i usluge</derivirana_varijabla>
  </DomainObject.Predmet.ProtustrankaIDrugi>
  <DomainObject.Predmet.StrankaIDrugiAdressOIB>
    <izvorni_sadrzaj>RH MF PU PODRUČNI URED SLAOVNIJE I BARANJE POREZNO MJESTO VUKOVAR, OIB 18683136487</izvorni_sadrzaj>
    <derivirana_varijabla naziv="DomainObject.Predmet.StrankaIDrugiAdressOIB_1">RH MF PU PODRUČNI URED SLAOVNIJE I BARANJE POREZNO MJESTO VUKOVAR, OIB 18683136487</derivirana_varijabla>
  </DomainObject.Predmet.StrankaIDrugiAdressOIB>
  <DomainObject.Predmet.ProtustrankaIDrugiAdressOIB>
    <izvorni_sadrzaj>AUTO MOTO SIGURNOST jednostavno društvo s ograničenom odgovornošću za trgovinu i usluge, OIB 61900642739, Radnička 62, 32000 Vukovar</izvorni_sadrzaj>
    <derivirana_varijabla naziv="DomainObject.Predmet.ProtustrankaIDrugiAdressOIB_1">AUTO MOTO SIGURNOST jednostavno društvo s ograničenom odgovornošću za trgovinu i usluge, OIB 61900642739, Radnička 62,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MOTO SIGURNOST jednostavno društvo s ograničenom odgovornošću za trgovinu i usluge</item>
      <item>RH MF PU PODRUČNI URED SLAOVNIJE I BARANJE POREZNO MJESTO VUKOVAR</item>
      <item>ŽDO GUO Vukovar</item>
      <item>Željko Ferenčić</item>
      <item>Domagoj Kuveždić</item>
    </izvorni_sadrzaj>
    <derivirana_varijabla naziv="DomainObject.Predmet.SudioniciListNaziv_1">
      <item>AUTO MOTO SIGURNOST jednostavno društvo s ograničenom odgovornošću za trgovinu i usluge</item>
      <item>RH MF PU PODRUČNI URED SLAOVNIJE I BARANJE POREZNO MJESTO VUKOVAR</item>
      <item>ŽDO GUO Vukovar</item>
      <item>Željko Ferenčić</item>
      <item>Domagoj Kuveždić</item>
    </derivirana_varijabla>
  </DomainObject.Predmet.SudioniciListNaziv>
  <DomainObject.Predmet.SudioniciListAdressOIB>
    <izvorni_sadrzaj>
      <item>AUTO MOTO SIGURNOST jednostavno društvo s ograničenom odgovornošću za trgovinu i usluge, OIB 61900642739, Radnička 62,32000 Vukovar</item>
      <item>RH MF PU PODRUČNI URED SLAOVNIJE I BARANJE POREZNO MJESTO VUKOVAR, OIB 18683136487</item>
      <item>ŽDO GUO Vukovar</item>
      <item>Željko Ferenčić, OIB 73873182459, Kardinala A. Stepinca 2,32000 Vukovar</item>
      <item>Domagoj Kuveždić, OIB 42429627793, Matije Gupca 1,10291 Brdovec</item>
    </izvorni_sadrzaj>
    <derivirana_varijabla naziv="DomainObject.Predmet.SudioniciListAdressOIB_1">
      <item>AUTO MOTO SIGURNOST jednostavno društvo s ograničenom odgovornošću za trgovinu i usluge, OIB 61900642739, Radnička 62,32000 Vukovar</item>
      <item>RH MF PU PODRUČNI URED SLAOVNIJE I BARANJE POREZNO MJESTO VUKOVAR, OIB 18683136487</item>
      <item>ŽDO GUO Vukovar</item>
      <item>Željko Ferenčić, OIB 73873182459, Kardinala A. Stepinca 2,32000 Vukovar</item>
      <item>Domagoj Kuveždić, OIB 42429627793, Matije Gupca 1,10291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61900642739</item>
      <item>, OIB 18683136487</item>
      <item>, OIB null</item>
      <item>, OIB 73873182459</item>
      <item>, OIB 42429627793</item>
    </izvorni_sadrzaj>
    <derivirana_varijabla naziv="DomainObject.Predmet.SudioniciListNazivOIB_1">
      <item>, OIB 61900642739</item>
      <item>, OIB 18683136487</item>
      <item>, OIB null</item>
      <item>, OIB 73873182459</item>
      <item>, OIB 42429627793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881BB-5582-4E1C-9041-8D3AD0C09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1429</properties:Words>
  <properties:Characters>8053</properties:Characters>
  <properties:Lines>184</properties:Lines>
  <properties:Paragraphs>49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2016-07-04T09:40:00Z</dcterms:created>
  <dc:creator>banka</dc:creator>
  <cp:lastModifiedBy>Elizabeta Đeke</cp:lastModifiedBy>
  <cp:lastPrinted>2016-07-20T08:23:00Z</cp:lastPrinted>
  <dcterms:modified xmlns:xsi="http://www.w3.org/2001/XMLSchema-instance" xsi:type="dcterms:W3CDTF">2016-07-21T11:34:00Z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