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01d3" w14:paraId="e8201d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2235D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St-5979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5807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5447B" w:rsidRPr="0035447B">
        <w:t xml:space="preserve"> </w:t>
      </w:r>
      <w:r w:rsidR="0035447B" w:rsidRPr="0035447B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ELEKTRONIK MEDIA d.o.o., Velika Gorica, Vladimira Vidrića 8, MBS: 080839610, OIB: 16857145241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7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BB19B9" w:rsidRPr="0035447B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ELEKTRONIK MEDIA d.o.o., Velika Gorica, Vladimira Vidrića 8, MBS: 080839610, OIB: 16857145241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EC073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9C324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246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Gjurašić, Zagreb, Petrinjska 28,</w:t>
      </w:r>
    </w:p>
    <w:p w:rsidRDefault="009C324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42334632101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BB19B9" w:rsidRPr="0035447B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ELEKTRONIK MEDIA d.o.o., Velika Gorica, Vladimira Vidrića 8, MBS: 080839610, OIB: 16857145241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B19B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11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2235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35447B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BB19B9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zastupnici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000CC3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1264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12235D">
      <w:rPr>
        <w:rFonts w:cs="Times New Roman" w:hAnsi="Times New Roman" w:ascii="Times New Roman"/>
        <w:sz w:val="24"/>
        <w:szCs w:val="24"/>
      </w:rPr>
      <w:t>5979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12643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12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6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126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126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126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12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6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126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126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126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5979</izvorni_sadrzaj>
    <derivirana_varijabla naziv="DomainObject.Predmet.Broj_1">5979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St-5979/2015</izvorni_sadrzaj>
    <derivirana_varijabla naziv="DomainObject.Predmet.OznakaBroj_1">St-5979/2015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ELEKTRONIK MEDIA d.o.o. zastupanog po punomoćniku Kristina Kristić; Danijel Kristić</izvorni_sadrzaj>
    <derivirana_varijabla naziv="DomainObject.Predmet.ProtustrankaFormated_1">  ELEKTRONIK MEDIA d.o.o. zastupanog po punomoćniku Kristina Kristić; Danijel Kristić</derivirana_varijabla>
  </DomainObject.Predmet.ProtustrankaFormated>
  <DomainObject.Predmet.ProtustrankaFormatedOIB>
    <izvorni_sadrzaj>  ELEKTRONIK MEDIA d.o.o., OIB 16857145241 zastupanog po punomoćniku Kristina Kristić; Danijel Kristić</izvorni_sadrzaj>
    <derivirana_varijabla naziv="DomainObject.Predmet.ProtustrankaFormatedOIB_1">  ELEKTRONIK MEDIA d.o.o., OIB 16857145241 zastupanog po punomoćniku Kristina Kristić; Danijel Kristić</derivirana_varijabla>
  </DomainObject.Predmet.ProtustrankaFormatedOIB>
  <DomainObject.Predmet.ProtustrankaFormatedWithAdress>
    <izvorni_sadrzaj> ELEKTRONIK MEDIA d.o.o., Vladimira Vidrića 8, 10410 Velika Gorica zastupanog po punomoćniku Kristina Kristić; Danijel Kristić</izvorni_sadrzaj>
    <derivirana_varijabla naziv="DomainObject.Predmet.ProtustrankaFormatedWithAdress_1"> ELEKTRONIK MEDIA d.o.o., Vladimira Vidrića 8, 10410 Velika Gorica zastupanog po punomoćniku Kristina Kristić; Danijel Kristić</derivirana_varijabla>
  </DomainObject.Predmet.ProtustrankaFormatedWithAdress>
  <DomainObject.Predmet.ProtustrankaFormatedWithAdressOIB>
    <izvorni_sadrzaj> ELEKTRONIK MEDIA d.o.o., OIB 16857145241, Vladimira Vidrića 8, 10410 Velika Gorica zastupanog po punomoćniku Kristina Kristić; Danijel Kristić</izvorni_sadrzaj>
    <derivirana_varijabla naziv="DomainObject.Predmet.ProtustrankaFormatedWithAdressOIB_1"> ELEKTRONIK MEDIA d.o.o., OIB 16857145241, Vladimira Vidrića 8, 10410 Velika Gorica zastupanog po punomoćniku Kristina Kristić; Danijel Kristić</derivirana_varijabla>
  </DomainObject.Predmet.ProtustrankaFormatedWithAdressOIB>
  <DomainObject.Predmet.ProtustrankaWithAdress>
    <izvorni_sadrzaj>ELEKTRONIK MEDIA d.o.o. Vladimira Vidrića 8, 10410 Velika Gorica</izvorni_sadrzaj>
    <derivirana_varijabla naziv="DomainObject.Predmet.ProtustrankaWithAdress_1">ELEKTRONIK MEDIA d.o.o. Vladimira Vidrića 8, 10410 Velika Gorica</derivirana_varijabla>
  </DomainObject.Predmet.ProtustrankaWithAdress>
  <DomainObject.Predmet.ProtustrankaWithAdressOIB>
    <izvorni_sadrzaj>ELEKTRONIK MEDIA d.o.o., OIB 16857145241, Vladimira Vidrića 8, 10410 Velika Gorica</izvorni_sadrzaj>
    <derivirana_varijabla naziv="DomainObject.Predmet.ProtustrankaWithAdressOIB_1">ELEKTRONIK MEDIA d.o.o., OIB 16857145241, Vladimira Vidrića 8, 10410 Velika Gorica</derivirana_varijabla>
  </DomainObject.Predmet.ProtustrankaWithAdressOIB>
  <DomainObject.Predmet.ProtustrankaNazivFormated>
    <izvorni_sadrzaj>ELEKTRONIK MEDIA d.o.o.</izvorni_sadrzaj>
    <derivirana_varijabla naziv="DomainObject.Predmet.ProtustrankaNazivFormated_1">ELEKTRONIK MEDIA d.o.o.</derivirana_varijabla>
  </DomainObject.Predmet.ProtustrankaNazivFormated>
  <DomainObject.Predmet.ProtustrankaNazivFormatedOIB>
    <izvorni_sadrzaj>ELEKTRONIK MEDIA d.o.o., OIB 16857145241</izvorni_sadrzaj>
    <derivirana_varijabla naziv="DomainObject.Predmet.ProtustrankaNazivFormatedOIB_1">ELEKTRONIK MEDIA d.o.o., OIB 16857145241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ELEKTRONIK MEDIA d.o.o. zastupanog po punomoćniku Kristina Kristić; Danijel Kristić</item>
    </izvorni_sadrzaj>
    <derivirana_varijabla naziv="DomainObject.Predmet.ProtuStrankaListFormated_1">
      <item>ELEKTRONIK MEDIA d.o.o. zastupanog po punomoćniku Kristina Kristić; Danijel Kristić</item>
    </derivirana_varijabla>
  </DomainObject.Predmet.ProtuStrankaListFormated>
  <DomainObject.Predmet.ProtuStrankaListFormatedOIB>
    <izvorni_sadrzaj>
      <item>ELEKTRONIK MEDIA d.o.o., OIB 16857145241 zastupanog po punomoćniku Kristina Kristić; Danijel Kristić</item>
    </izvorni_sadrzaj>
    <derivirana_varijabla naziv="DomainObject.Predmet.ProtuStrankaListFormatedOIB_1">
      <item>ELEKTRONIK MEDIA d.o.o., OIB 16857145241 zastupanog po punomoćniku Kristina Kristić; Danijel Kristić</item>
    </derivirana_varijabla>
  </DomainObject.Predmet.ProtuStrankaListFormatedOIB>
  <DomainObject.Predmet.ProtuStrankaListFormatedWithAdress>
    <izvorni_sadrzaj>
      <item>ELEKTRONIK MEDIA d.o.o., Vladimira Vidrića 8, 10410 Velika Gorica zastupanog po punomoćniku Kristina Kristić; Danijel Kristić</item>
    </izvorni_sadrzaj>
    <derivirana_varijabla naziv="DomainObject.Predmet.ProtuStrankaListFormatedWithAdress_1">
      <item>ELEKTRONIK MEDIA d.o.o., Vladimira Vidrića 8, 10410 Velika Gorica zastupanog po punomoćniku Kristina Kristić; Danijel Kristić</item>
    </derivirana_varijabla>
  </DomainObject.Predmet.ProtuStrankaListFormatedWithAdress>
  <DomainObject.Predmet.ProtuStrankaListFormatedWithAdressOIB>
    <izvorni_sadrzaj>
      <item>ELEKTRONIK MEDIA d.o.o., OIB 16857145241, Vladimira Vidrića 8, 10410 Velika Gorica zastupanog po punomoćniku Kristina Kristić; Danijel Kristić</item>
    </izvorni_sadrzaj>
    <derivirana_varijabla naziv="DomainObject.Predmet.ProtuStrankaListFormatedWithAdressOIB_1">
      <item>ELEKTRONIK MEDIA d.o.o., OIB 16857145241, Vladimira Vidrića 8, 10410 Velika Gorica zastupanog po punomoćniku Kristina Kristić; Danijel Kristić</item>
    </derivirana_varijabla>
  </DomainObject.Predmet.ProtuStrankaListFormatedWithAdressOIB>
  <DomainObject.Predmet.ProtuStrankaListNazivFormated>
    <izvorni_sadrzaj>
      <item>ELEKTRONIK MEDIA d.o.o.</item>
    </izvorni_sadrzaj>
    <derivirana_varijabla naziv="DomainObject.Predmet.ProtuStrankaListNazivFormated_1">
      <item>ELEKTRONIK MEDIA d.o.o.</item>
    </derivirana_varijabla>
  </DomainObject.Predmet.ProtuStrankaListNazivFormated>
  <DomainObject.Predmet.ProtuStrankaListNazivFormatedOIB>
    <izvorni_sadrzaj>
      <item>ELEKTRONIK MEDIA d.o.o., OIB 16857145241</item>
    </izvorni_sadrzaj>
    <derivirana_varijabla naziv="DomainObject.Predmet.ProtuStrankaListNazivFormatedOIB_1">
      <item>ELEKTRONIK MEDIA d.o.o., OIB 16857145241</item>
    </derivirana_varijabla>
  </DomainObject.Predmet.ProtuStrankaListNazivFormatedOIB>
  <DomainObject.Predmet.OstaliListFormated>
    <izvorni_sadrzaj>
      <item>Kristina Kristić punomoćnik sudionika u postupku ELEKTRONIK MEDIA d.o.o.</item>
      <item>Danijel Kristić punomoćnik sudionika u postupku ELEKTRONIK MEDIA d.o.o.</item>
    </izvorni_sadrzaj>
    <derivirana_varijabla naziv="DomainObject.Predmet.OstaliListFormated_1">
      <item>Kristina Kristić punomoćnik sudionika u postupku ELEKTRONIK MEDIA d.o.o.</item>
      <item>Danijel Kristić punomoćnik sudionika u postupku ELEKTRONIK MEDIA d.o.o.</item>
    </derivirana_varijabla>
  </DomainObject.Predmet.OstaliListFormated>
  <DomainObject.Predmet.OstaliListFormatedOIB>
    <izvorni_sadrzaj>
      <item>Kristina Kristić, OIB 48504720791 punomoćnik sudionika u postupku ELEKTRONIK MEDIA d.o.o.</item>
      <item>Danijel Kristić, OIB 90443261551 punomoćnik sudionika u postupku ELEKTRONIK MEDIA d.o.o.</item>
    </izvorni_sadrzaj>
    <derivirana_varijabla naziv="DomainObject.Predmet.OstaliListFormatedOIB_1">
      <item>Kristina Kristić, OIB 48504720791 punomoćnik sudionika u postupku ELEKTRONIK MEDIA d.o.o.</item>
      <item>Danijel Kristić, OIB 90443261551 punomoćnik sudionika u postupku ELEKTRONIK MEDIA d.o.o.</item>
    </derivirana_varijabla>
  </DomainObject.Predmet.OstaliListFormatedOIB>
  <DomainObject.Predmet.OstaliListFormatedWithAdress>
    <izvorni_sadrzaj>
      <item>Kristina Kristić, Ivana Meštrovića 6, 44000 Sisak punomoćnik sudionika u postupku ELEKTRONIK MEDIA d.o.o.</item>
      <item>Danijel Kristić, Ivana Meštrovića 6, 44000 Sisak punomoćnik sudionika u postupku ELEKTRONIK MEDIA d.o.o.</item>
    </izvorni_sadrzaj>
    <derivirana_varijabla naziv="DomainObject.Predmet.OstaliListFormatedWithAdress_1">
      <item>Kristina Kristić, Ivana Meštrovića 6, 44000 Sisak punomoćnik sudionika u postupku ELEKTRONIK MEDIA d.o.o.</item>
      <item>Danijel Kristić, Ivana Meštrovića 6, 44000 Sisak punomoćnik sudionika u postupku ELEKTRONIK MEDIA d.o.o.</item>
    </derivirana_varijabla>
  </DomainObject.Predmet.OstaliListFormatedWithAdress>
  <DomainObject.Predmet.OstaliListFormatedWithAdressOIB>
    <izvorni_sadrzaj>
      <item>Kristina Kristić, OIB 48504720791, Ivana Meštrovića 6, 44000 Sisak punomoćnik sudionika u postupku ELEKTRONIK MEDIA d.o.o.</item>
      <item>Danijel Kristić, OIB 90443261551, Ivana Meštrovića 6, 44000 Sisak punomoćnik sudionika u postupku ELEKTRONIK MEDIA d.o.o.</item>
    </izvorni_sadrzaj>
    <derivirana_varijabla naziv="DomainObject.Predmet.OstaliListFormatedWithAdressOIB_1">
      <item>Kristina Kristić, OIB 48504720791, Ivana Meštrovića 6, 44000 Sisak punomoćnik sudionika u postupku ELEKTRONIK MEDIA d.o.o.</item>
      <item>Danijel Kristić, OIB 90443261551, Ivana Meštrovića 6, 44000 Sisak punomoćnik sudionika u postupku ELEKTRONIK MEDIA d.o.o.</item>
    </derivirana_varijabla>
  </DomainObject.Predmet.OstaliListFormatedWithAdressOIB>
  <DomainObject.Predmet.OstaliListNazivFormated>
    <izvorni_sadrzaj>
      <item>Kristina Kristić</item>
      <item>Danijel Kristić</item>
    </izvorni_sadrzaj>
    <derivirana_varijabla naziv="DomainObject.Predmet.OstaliListNazivFormated_1">
      <item>Kristina Kristić</item>
      <item>Danijel Kristić</item>
    </derivirana_varijabla>
  </DomainObject.Predmet.OstaliListNazivFormated>
  <DomainObject.Predmet.OstaliListNazivFormatedOIB>
    <izvorni_sadrzaj>
      <item>Kristina Kristić, OIB 48504720791</item>
      <item>Danijel Kristić, OIB 90443261551</item>
    </izvorni_sadrzaj>
    <derivirana_varijabla naziv="DomainObject.Predmet.OstaliListNazivFormatedOIB_1">
      <item>Kristina Kristić, OIB 48504720791</item>
      <item>Danijel Kristić, OIB 90443261551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ELEKTRONIK MEDIA d.o.o.</izvorni_sadrzaj>
    <derivirana_varijabla naziv="DomainObject.Predmet.ProtustrankaIDrugi_1">ELEKTRONIK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ELEKTRONIK MEDIA d.o.o., OIB 16857145241, Vladimira Vidrića 8, 10410 Velika Gorica</izvorni_sadrzaj>
    <derivirana_varijabla naziv="DomainObject.Predmet.ProtustrankaIDrugiAdressOIB_1">ELEKTRONIK MEDIA d.o.o., OIB 16857145241, Vladimira Vidrića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ELEKTRONIK MEDIA d.o.o.</item>
      <item>FINA Regionalni centar Zagreb</item>
      <item>Kristina Kristić</item>
      <item>Danijel Kristić</item>
    </izvorni_sadrzaj>
    <derivirana_varijabla naziv="DomainObject.Predmet.SudioniciListNaziv_1">
      <item>ELEKTRONIK MEDIA d.o.o.</item>
      <item>FINA Regionalni centar Zagreb</item>
      <item>Kristina Kristić</item>
      <item>Danijel Kristić</item>
    </derivirana_varijabla>
  </DomainObject.Predmet.SudioniciListNaziv>
  <DomainObject.Predmet.SudioniciListAdressOIB>
    <izvorni_sadrzaj>
      <item>ELEKTRONIK MEDIA d.o.o., OIB 16857145241, Vladimira Vidrića 8,10410 Velika Gorica</item>
      <item>FINA Regionalni centar Zagreb, OIB 85821130368, Trg svibanjskih žrtava 1995. 1,10000 Zagreb</item>
      <item>Kristina Kristić, OIB 48504720791, Ivana Meštrovića 6,44000 Sisak</item>
      <item>Danijel Kristić, OIB 90443261551, Ivana Meštrovića 6,44000 Sisak</item>
    </izvorni_sadrzaj>
    <derivirana_varijabla naziv="DomainObject.Predmet.SudioniciListAdressOIB_1">
      <item>ELEKTRONIK MEDIA d.o.o., OIB 16857145241, Vladimira Vidrića 8,10410 Velika Gorica</item>
      <item>FINA Regionalni centar Zagreb, OIB 85821130368, Trg svibanjskih žrtava 1995. 1,10000 Zagreb</item>
      <item>Kristina Kristić, OIB 48504720791, Ivana Meštrovića 6,44000 Sisak</item>
      <item>Danijel Kristić, OIB 90443261551, Ivana Meštrovića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16857145241</item>
      <item>, OIB 85821130368</item>
      <item>, OIB 48504720791</item>
      <item>, OIB 90443261551</item>
    </izvorni_sadrzaj>
    <derivirana_varijabla naziv="DomainObject.Predmet.SudioniciListNazivOIB_1">
      <item>, OIB 16857145241</item>
      <item>, OIB 85821130368</item>
      <item>, OIB 48504720791</item>
      <item>, OIB 90443261551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2811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2016-07-18T12:41:00Z</dcterms:created>
  <dc:creator>Ivan Turčić</dc:creator>
  <cp:lastModifiedBy>Ivan Turčić</cp:lastModifiedBy>
  <dcterms:modified xmlns:xsi="http://www.w3.org/2001/XMLSchema-instance" xsi:type="dcterms:W3CDTF">2016-07-19T06:32:00Z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