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1af9" w14:paraId="33b1af9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8C1557">
        <w:rPr>
          <w:b/>
        </w:rPr>
        <w:t>183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8C125C">
        <w:t xml:space="preserve"> </w:t>
      </w:r>
      <w:r w:rsidR="004577D9">
        <w:t xml:space="preserve"> </w:t>
      </w:r>
      <w:r w:rsidR="008C125C" w:rsidRPr="008C125C">
        <w:t>JERČIĆ-KEKO jednostavno društvo s ograničenom odgovornošću za prijevoz i usluge</w:t>
      </w:r>
      <w:r w:rsidR="008C125C">
        <w:t>,</w:t>
      </w:r>
      <w:r w:rsidR="008C125C" w:rsidRPr="008C125C">
        <w:t xml:space="preserve"> Stjepana Radića 12</w:t>
      </w:r>
      <w:r w:rsidR="008C125C">
        <w:t xml:space="preserve">, Solin, OIB: </w:t>
      </w:r>
      <w:r w:rsidR="008C125C" w:rsidRPr="008C125C">
        <w:t>10620107816</w:t>
      </w:r>
      <w:r w:rsidR="008C125C">
        <w:t xml:space="preserve">, </w:t>
      </w:r>
      <w:r w:rsidR="00F867CE" w:rsidRPr="00F061F2">
        <w:t xml:space="preserve">dana </w:t>
      </w:r>
      <w:r w:rsidR="008C125C">
        <w:t>23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577D9">
        <w:t xml:space="preserve"> </w:t>
      </w:r>
      <w:r w:rsidR="001E7893">
        <w:t xml:space="preserve"> </w:t>
      </w:r>
      <w:r w:rsidR="008C125C" w:rsidRPr="008C125C">
        <w:t>JERČIĆ-KEKO jednostavno društvo s ograničenom odgovornošću za prijevoz i usluge, Stjepana Radića 12, Solin, OIB: 10620107816</w:t>
      </w:r>
      <w:r w:rsidR="008C125C">
        <w:t>, dana 23</w:t>
      </w:r>
      <w:r w:rsidR="0019781D">
        <w:t xml:space="preserve">.siječnja 2019. </w:t>
      </w:r>
      <w:r w:rsidR="008C125C">
        <w:t>g u 13,40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4577D9">
        <w:t xml:space="preserve"> </w:t>
      </w:r>
      <w:r w:rsidR="008C125C" w:rsidRPr="008C125C">
        <w:t xml:space="preserve">JERČIĆ-KEKO jednostavno društvo s ograničenom odgovornošću za prijevoz i usluge, Stjepana Radića 12, Solin, OIB: 10620107816,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8C1557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8C1557">
        <w:t>602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8C1557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8C1557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C125C" w:rsidR="000D45C7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8C125C">
        <w:rPr>
          <w:b/>
        </w:rPr>
        <w:t>23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8C125C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E4B" w:rsidP="00824DEA" w:rsidR="00BF5E4B">
      <w:r>
        <w:separator/>
      </w:r>
    </w:p>
  </w:endnote>
  <w:endnote w:id="0" w:type="continuationSeparator">
    <w:p w:rsidRDefault="00BF5E4B" w:rsidP="00824DEA" w:rsidR="00BF5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E4B" w:rsidP="00824DEA" w:rsidR="00BF5E4B">
      <w:r>
        <w:separator/>
      </w:r>
    </w:p>
  </w:footnote>
  <w:footnote w:id="0" w:type="continuationSeparator">
    <w:p w:rsidRDefault="00BF5E4B" w:rsidP="00824DEA" w:rsidR="00BF5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FAF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757C02">
          <w:t>183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6C1B"/>
    <w:rsid w:val="00114E5E"/>
    <w:rsid w:val="00130A4B"/>
    <w:rsid w:val="00131995"/>
    <w:rsid w:val="001376F4"/>
    <w:rsid w:val="00152BA8"/>
    <w:rsid w:val="00156FAF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2F1720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577D9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824DEA"/>
    <w:rsid w:val="0085535D"/>
    <w:rsid w:val="0087221F"/>
    <w:rsid w:val="008761E4"/>
    <w:rsid w:val="008A1A84"/>
    <w:rsid w:val="008C125C"/>
    <w:rsid w:val="008C1557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AF7FBE"/>
    <w:rsid w:val="00B1663A"/>
    <w:rsid w:val="00B21086"/>
    <w:rsid w:val="00B469E7"/>
    <w:rsid w:val="00B5054E"/>
    <w:rsid w:val="00B552E3"/>
    <w:rsid w:val="00B60C93"/>
    <w:rsid w:val="00BA1E10"/>
    <w:rsid w:val="00BD40B8"/>
    <w:rsid w:val="00BF5E4B"/>
    <w:rsid w:val="00C23117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F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F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F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F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F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F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F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F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St-183/2019</izvorni_sadrzaj>
    <derivirana_varijabla naziv="DomainObject.Predmet.OznakaBroj_1">St-183/2019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JERČIĆ-KEKO jednostavno društvo s ograničenom odgovornošću za prijevoz i usluge</izvorni_sadrzaj>
    <derivirana_varijabla naziv="DomainObject.Predmet.ProtustrankaFormated_1">  JERČIĆ-KEKO jednostavno društvo s ograničenom odgovornošću za prijevoz i usluge</derivirana_varijabla>
  </DomainObject.Predmet.ProtustrankaFormated>
  <DomainObject.Predmet.ProtustrankaFormatedOIB>
    <izvorni_sadrzaj>  JERČIĆ-KEKO jednostavno društvo s ograničenom odgovornošću za prijevoz i usluge, OIB 10620107816</izvorni_sadrzaj>
    <derivirana_varijabla naziv="DomainObject.Predmet.ProtustrankaFormatedOIB_1">  JERČIĆ-KEKO jednostavno društvo s ograničenom odgovornošću za prijevoz i usluge, OIB 10620107816</derivirana_varijabla>
  </DomainObject.Predmet.ProtustrankaFormatedOIB>
  <DomainObject.Predmet.ProtustrankaFormatedWithAdress>
    <izvorni_sadrzaj> JERČIĆ-KEKO jednostavno društvo s ograničenom odgovornošću za prijevoz i usluge, Stjepana Radića 12, 21210 Solin</izvorni_sadrzaj>
    <derivirana_varijabla naziv="DomainObject.Predmet.ProtustrankaFormatedWithAdress_1"> JERČIĆ-KEKO jednostavno društvo s ograničenom odgovornošću za prijevoz i usluge, Stjepana Radića 12, 21210 Solin</derivirana_varijabla>
  </DomainObject.Predmet.ProtustrankaFormatedWithAdress>
  <DomainObject.Predmet.ProtustrankaFormatedWithAdressOIB>
    <izvorni_sadrzaj> JERČIĆ-KEKO jednostavno društvo s ograničenom odgovornošću za prijevoz i usluge, OIB 10620107816, Stjepana Radića 12, 21210 Solin</izvorni_sadrzaj>
    <derivirana_varijabla naziv="DomainObject.Predmet.ProtustrankaFormatedWithAdressOIB_1"> JERČIĆ-KEKO jednostavno društvo s ograničenom odgovornošću za prijevoz i usluge, OIB 10620107816, Stjepana Radića 12, 21210 Solin</derivirana_varijabla>
  </DomainObject.Predmet.ProtustrankaFormatedWithAdressOIB>
  <DomainObject.Predmet.ProtustrankaWithAdress>
    <izvorni_sadrzaj>JERČIĆ-KEKO jednostavno društvo s ograničenom odgovornošću za prijevoz i usluge Stjepana Radića 12, 21210 Solin</izvorni_sadrzaj>
    <derivirana_varijabla naziv="DomainObject.Predmet.ProtustrankaWithAdress_1">JERČIĆ-KEKO jednostavno društvo s ograničenom odgovornošću za prijevoz i usluge Stjepana Radića 12, 21210 Solin</derivirana_varijabla>
  </DomainObject.Predmet.ProtustrankaWithAdress>
  <DomainObject.Predmet.ProtustrankaWithAdressOIB>
    <izvorni_sadrzaj>JERČIĆ-KEKO jednostavno društvo s ograničenom odgovornošću za prijevoz i usluge, OIB 10620107816, Stjepana Radića 12, 21210 Solin</izvorni_sadrzaj>
    <derivirana_varijabla naziv="DomainObject.Predmet.ProtustrankaWithAdressOIB_1">JERČIĆ-KEKO jednostavno društvo s ograničenom odgovornošću za prijevoz i usluge, OIB 10620107816, Stjepana Radića 12, 21210 Solin</derivirana_varijabla>
  </DomainObject.Predmet.ProtustrankaWithAdressOIB>
  <DomainObject.Predmet.ProtustrankaNazivFormated>
    <izvorni_sadrzaj>JERČIĆ-KEKO jednostavno društvo s ograničenom odgovornošću za prijevoz i usluge</izvorni_sadrzaj>
    <derivirana_varijabla naziv="DomainObject.Predmet.ProtustrankaNazivFormated_1">JERČIĆ-KEKO jednostavno društvo s ograničenom odgovornošću za prijevoz i usluge</derivirana_varijabla>
  </DomainObject.Predmet.ProtustrankaNazivFormated>
  <DomainObject.Predmet.ProtustrankaNazivFormatedOIB>
    <izvorni_sadrzaj>JERČIĆ-KEKO jednostavno društvo s ograničenom odgovornošću za prijevoz i usluge, OIB 10620107816</izvorni_sadrzaj>
    <derivirana_varijabla naziv="DomainObject.Predmet.ProtustrankaNazivFormatedOIB_1">JERČIĆ-KEKO jednostavno društvo s ograničenom odgovornošću za prijevoz i usluge, OIB 10620107816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22548.83</izvorni_sadrzaj>
    <derivirana_varijabla naziv="DomainObject.Predmet.TrenutnaVrijednost_1">22548.83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JERČIĆ-KEKO jednostavno društvo s ograničenom odgovornošću za prijevoz i usluge</item>
    </izvorni_sadrzaj>
    <derivirana_varijabla naziv="DomainObject.Predmet.ProtuStrankaListFormated_1">
      <item>JERČIĆ-KEKO jednostavno društvo s ograničenom odgovornošću za prijevoz i usluge</item>
    </derivirana_varijabla>
  </DomainObject.Predmet.ProtuStrankaListFormated>
  <DomainObject.Predmet.ProtuStrankaListFormatedOIB>
    <izvorni_sadrzaj>
      <item>JERČIĆ-KEKO jednostavno društvo s ograničenom odgovornošću za prijevoz i usluge, OIB 10620107816</item>
    </izvorni_sadrzaj>
    <derivirana_varijabla naziv="DomainObject.Predmet.ProtuStrankaListFormatedOIB_1">
      <item>JERČIĆ-KEKO jednostavno društvo s ograničenom odgovornošću za prijevoz i usluge, OIB 10620107816</item>
    </derivirana_varijabla>
  </DomainObject.Predmet.ProtuStrankaListFormatedOIB>
  <DomainObject.Predmet.ProtuStrankaListFormatedWithAdress>
    <izvorni_sadrzaj>
      <item>JERČIĆ-KEKO jednostavno društvo s ograničenom odgovornošću za prijevoz i usluge, Stjepana Radića 12, 21210 Solin</item>
    </izvorni_sadrzaj>
    <derivirana_varijabla naziv="DomainObject.Predmet.ProtuStrankaListFormatedWithAdress_1">
      <item>JERČIĆ-KEKO jednostavno društvo s ograničenom odgovornošću za prijevoz i usluge, Stjepana Radića 12, 21210 Solin</item>
    </derivirana_varijabla>
  </DomainObject.Predmet.ProtuStrankaListFormatedWithAdress>
  <DomainObject.Predmet.ProtuStrankaListFormatedWithAdressOIB>
    <izvorni_sadrzaj>
      <item>JERČIĆ-KEKO jednostavno društvo s ograničenom odgovornošću za prijevoz i usluge, OIB 10620107816, Stjepana Radića 12, 21210 Solin</item>
    </izvorni_sadrzaj>
    <derivirana_varijabla naziv="DomainObject.Predmet.ProtuStrankaListFormatedWithAdressOIB_1">
      <item>JERČIĆ-KEKO jednostavno društvo s ograničenom odgovornošću za prijevoz i usluge, OIB 10620107816, Stjepana Radića 12, 21210 Solin</item>
    </derivirana_varijabla>
  </DomainObject.Predmet.ProtuStrankaListFormatedWithAdressOIB>
  <DomainObject.Predmet.ProtuStrankaListNazivFormated>
    <izvorni_sadrzaj>
      <item>JERČIĆ-KEKO jednostavno društvo s ograničenom odgovornošću za prijevoz i usluge</item>
    </izvorni_sadrzaj>
    <derivirana_varijabla naziv="DomainObject.Predmet.ProtuStrankaListNazivFormated_1">
      <item>JERČIĆ-KEKO jednostavno društvo s ograničenom odgovornošću za prijevoz i usluge</item>
    </derivirana_varijabla>
  </DomainObject.Predmet.ProtuStrankaListNazivFormated>
  <DomainObject.Predmet.ProtuStrankaListNazivFormatedOIB>
    <izvorni_sadrzaj>
      <item>JERČIĆ-KEKO jednostavno društvo s ograničenom odgovornošću za prijevoz i usluge, OIB 10620107816</item>
    </izvorni_sadrzaj>
    <derivirana_varijabla naziv="DomainObject.Predmet.ProtuStrankaListNazivFormatedOIB_1">
      <item>JERČIĆ-KEKO jednostavno društvo s ograničenom odgovornošću za prijevoz i usluge, OIB 10620107816</item>
    </derivirana_varijabla>
  </DomainObject.Predmet.ProtuStrankaListNazivFormatedOIB>
  <DomainObject.Predmet.OstaliListFormated>
    <izvorni_sadrzaj>
      <item>Marijo Jerčić</item>
    </izvorni_sadrzaj>
    <derivirana_varijabla naziv="DomainObject.Predmet.OstaliListFormated_1">
      <item>Marijo Jerčić</item>
    </derivirana_varijabla>
  </DomainObject.Predmet.OstaliListFormated>
  <DomainObject.Predmet.OstaliListFormatedOIB>
    <izvorni_sadrzaj>
      <item>Marijo Jerčić, OIB 76909779840</item>
    </izvorni_sadrzaj>
    <derivirana_varijabla naziv="DomainObject.Predmet.OstaliListFormatedOIB_1">
      <item>Marijo Jerčić, OIB 76909779840</item>
    </derivirana_varijabla>
  </DomainObject.Predmet.OstaliListFormatedOIB>
  <DomainObject.Predmet.OstaliListFormatedWithAdress>
    <izvorni_sadrzaj>
      <item>Marijo Jerčić, Krešimirova Ulica 13a, 21210 Vranjic</item>
    </izvorni_sadrzaj>
    <derivirana_varijabla naziv="DomainObject.Predmet.OstaliListFormatedWithAdress_1">
      <item>Marijo Jerčić, Krešimirova Ulica 13a, 21210 Vranjic</item>
    </derivirana_varijabla>
  </DomainObject.Predmet.OstaliListFormatedWithAdress>
  <DomainObject.Predmet.OstaliListFormatedWithAdressOIB>
    <izvorni_sadrzaj>
      <item>Marijo Jerčić, OIB 76909779840, Krešimirova Ulica 13a, 21210 Vranjic</item>
    </izvorni_sadrzaj>
    <derivirana_varijabla naziv="DomainObject.Predmet.OstaliListFormatedWithAdressOIB_1">
      <item>Marijo Jerčić, OIB 76909779840, Krešimirova Ulica 13a, 21210 Vranjic</item>
    </derivirana_varijabla>
  </DomainObject.Predmet.OstaliListFormatedWithAdressOIB>
  <DomainObject.Predmet.OstaliListNazivFormated>
    <izvorni_sadrzaj>
      <item>Marijo Jerčić</item>
    </izvorni_sadrzaj>
    <derivirana_varijabla naziv="DomainObject.Predmet.OstaliListNazivFormated_1">
      <item>Marijo Jerčić</item>
    </derivirana_varijabla>
  </DomainObject.Predmet.OstaliListNazivFormated>
  <DomainObject.Predmet.OstaliListNazivFormatedOIB>
    <izvorni_sadrzaj>
      <item>Marijo Jerčić, OIB 76909779840</item>
    </izvorni_sadrzaj>
    <derivirana_varijabla naziv="DomainObject.Predmet.OstaliListNazivFormatedOIB_1">
      <item>Marijo Jerčić, OIB 76909779840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JERČIĆ-KEKO jednostavno društvo s ograničenom odgovornošću za prijevoz i usluge</izvorni_sadrzaj>
    <derivirana_varijabla naziv="DomainObject.Predmet.ProtustrankaIDrugi_1">JERČIĆ-KEKO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JERČIĆ-KEKO jednostavno društvo s ograničenom odgovornošću za prijevoz i usluge, OIB 10620107816, Stjepana Radića 12, 21210 Solin</izvorni_sadrzaj>
    <derivirana_varijabla naziv="DomainObject.Predmet.ProtustrankaIDrugiAdressOIB_1">JERČIĆ-KEKO jednostavno društvo s ograničenom odgovornošću za prijevoz i usluge, OIB 10620107816, Stjepana Radića 12,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JERČIĆ-KEKO jednostavno društvo s ograničenom odgovornošću za prijevoz i usluge</item>
      <item>FINANCIJSKA AGENCIJA, RC SPLIT</item>
      <item>Marijo Jerčić</item>
    </izvorni_sadrzaj>
    <derivirana_varijabla naziv="DomainObject.Predmet.SudioniciListNaziv_1">
      <item>JERČIĆ-KEKO jednostavno društvo s ograničenom odgovornošću za prijevoz i usluge</item>
      <item>FINANCIJSKA AGENCIJA, RC SPLIT</item>
      <item>Marijo Jerčić</item>
    </derivirana_varijabla>
  </DomainObject.Predmet.SudioniciListNaziv>
  <DomainObject.Predmet.SudioniciListAdressOIB>
    <izvorni_sadrzaj>
      <item>JERČIĆ-KEKO jednostavno društvo s ograničenom odgovornošću za prijevoz i usluge, OIB 10620107816, Stjepana Radića 12,21210 Solin</item>
      <item>FINANCIJSKA AGENCIJA, RC SPLIT, OIB 85821130368, Mažuranićevo šetalište 24 b,21000 Split</item>
      <item>Marijo Jerčić, OIB 76909779840, Krešimirova Ulica 13a,21210 Vranjic</item>
    </izvorni_sadrzaj>
    <derivirana_varijabla naziv="DomainObject.Predmet.SudioniciListAdressOIB_1">
      <item>JERČIĆ-KEKO jednostavno društvo s ograničenom odgovornošću za prijevoz i usluge, OIB 10620107816, Stjepana Radića 12,21210 Solin</item>
      <item>FINANCIJSKA AGENCIJA, RC SPLIT, OIB 85821130368, Mažuranićevo šetalište 24 b,21000 Split</item>
      <item>Marijo Jerčić, OIB 76909779840, Krešimirova Ulica 13a,21210 Vranjic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10620107816</item>
      <item>, OIB 85821130368</item>
      <item>, OIB 76909779840</item>
    </izvorni_sadrzaj>
    <derivirana_varijabla naziv="DomainObject.Predmet.SudioniciListNazivOIB_1">
      <item>, OIB 10620107816</item>
      <item>, OIB 85821130368</item>
      <item>, OIB 76909779840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3540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2019-01-23T12:29:00Z</dcterms:created>
  <dc:creator>stanka grcic</dc:creator>
  <cp:lastModifiedBy>Sanja Vuković</cp:lastModifiedBy>
  <cp:lastPrinted>2019-01-11T13:38:00Z</cp:lastPrinted>
  <dcterms:modified xmlns:xsi="http://www.w3.org/2001/XMLSchema-instance" xsi:type="dcterms:W3CDTF">2019-01-23T12:32:00Z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(St-183-19 - čl.132.SZ-otvaranje i zaključenje-jerčić keko.docx)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