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bffe" w14:paraId="301bff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D207F">
        <w:t>1</w:t>
      </w:r>
      <w:r w:rsidR="006E04F3">
        <w:t>47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6E04F3">
        <w:t>16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6E04F3">
        <w:t>prosinca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6E04F3">
        <w:t>FIRST UNITED j.d.o.o. za poslovne usluge</w:t>
      </w:r>
      <w:r w:rsidR="006E04F3" w:rsidRPr="000539FB">
        <w:t xml:space="preserve">, </w:t>
      </w:r>
      <w:r w:rsidR="006E04F3">
        <w:t>Pag</w:t>
      </w:r>
      <w:r w:rsidR="006E04F3" w:rsidRPr="000539FB">
        <w:t xml:space="preserve">, </w:t>
      </w:r>
      <w:r w:rsidR="006E04F3">
        <w:t>Ul. Uhlinac 1 a</w:t>
      </w:r>
      <w:r w:rsidR="006E04F3" w:rsidRPr="000539FB">
        <w:t xml:space="preserve">, OIB: </w:t>
      </w:r>
      <w:r w:rsidR="006E04F3">
        <w:t>82509562530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13027" w:rsidP="006525A1" w:rsidR="006525A1" w:rsidRPr="00816C78">
      <w:pPr>
        <w:jc w:val="both"/>
      </w:pPr>
      <w:r>
        <w:t>Početak u 11</w:t>
      </w:r>
      <w:r w:rsidR="00076762">
        <w:t>,</w:t>
      </w:r>
      <w:r w:rsidR="00143DAE">
        <w:t>10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6E04F3">
        <w:t>Luka Kantoci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6E04F3">
        <w:t>FIRST UNITED j.d.o.o. za poslovne usluge</w:t>
      </w:r>
      <w:r w:rsidR="006E04F3" w:rsidRPr="000539FB">
        <w:t xml:space="preserve">, </w:t>
      </w:r>
      <w:r w:rsidR="006E04F3">
        <w:t>Pag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13027">
        <w:t>PBZ</w:t>
      </w:r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A13027">
        <w:t>priprema i posluživanje hrane.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Dužnik navodi da</w:t>
      </w:r>
      <w:r w:rsidR="00A13027">
        <w:t xml:space="preserve"> ne</w:t>
      </w:r>
      <w:r>
        <w:t xml:space="preserve"> posluje</w:t>
      </w:r>
      <w:r w:rsidR="00A13027">
        <w:t xml:space="preserve"> već 9 mjeseci, a zaposlen je jedino on</w:t>
      </w:r>
      <w:r>
        <w:t>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 w:rsidRPr="002C241F">
        <w:t>Što se tiče imovine</w:t>
      </w:r>
      <w:r>
        <w:t xml:space="preserve"> nav</w:t>
      </w:r>
      <w:r w:rsidR="00E81A63">
        <w:t>odi da</w:t>
      </w:r>
      <w:r w:rsidR="00A13027">
        <w:t xml:space="preserve"> ima jedino štand za palačinke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Zna da je žiro račun u blokadi</w:t>
      </w:r>
      <w:r w:rsidR="00E81A63">
        <w:t xml:space="preserve"> ali ne zna za koliki iznos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13027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6E04F3" w:rsidP="002C6673" w:rsidR="002C6673">
      <w:pPr>
        <w:jc w:val="both"/>
      </w:pPr>
      <w:r>
        <w:lastRenderedPageBreak/>
        <w:t>Luka Kantoci</w:t>
      </w:r>
      <w:r w:rsidR="0012442D">
        <w:t xml:space="preserve"> </w:t>
      </w:r>
      <w:r w:rsidR="002C6673">
        <w:t>navodi da je nje</w:t>
      </w:r>
      <w:r w:rsidR="002D207F">
        <w:t>gov</w:t>
      </w:r>
      <w:r w:rsidR="002C6673">
        <w:t xml:space="preserve"> broj mobitela: </w:t>
      </w:r>
      <w:r w:rsidR="00A13027">
        <w:t>092/359-0395.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 xml:space="preserve">Knjigovodstvo je </w:t>
      </w:r>
      <w:r w:rsidR="00A13027">
        <w:t>sam i kod njega se nalazi dokumentacija</w:t>
      </w:r>
      <w:r>
        <w:t>.</w:t>
      </w:r>
    </w:p>
    <w:p w:rsidRDefault="00A13027" w:rsidP="002C6673" w:rsidR="00A13027">
      <w:pPr>
        <w:jc w:val="both"/>
      </w:pPr>
    </w:p>
    <w:p w:rsidRDefault="00A13027" w:rsidP="002C6673" w:rsidR="00A13027">
      <w:pPr>
        <w:jc w:val="both"/>
      </w:pPr>
      <w:r>
        <w:t>Posebno navodi da dug nije u mogućnosti podmiriti.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A13027">
        <w:t>11,12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51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E04F3">
      <w:t>147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6E04F3">
      <w:t>16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15F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65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65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St-147/2018-15</izvorni_sadrzaj>
    <derivirana_varijabla naziv="DomainObject.Zapisnik.Oznaka_1">St-147/2018-15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UNITED jednostavno društvo s ograničenom odgovornošću za poslovne usluge</izvorni_sadrzaj>
    <derivirana_varijabla naziv="DomainObject.Predmet.ProtustrankaFormated_1">  FIRST UNITED jednostavno društvo s ograničenom odgovornošću za poslovne usluge</derivirana_varijabla>
  </DomainObject.Predmet.ProtustrankaFormated>
  <DomainObject.Predmet.ProtustrankaFormatedOIB>
    <izvorni_sadrzaj>  FIRST UNITED jednostavno društvo s ograničenom odgovornošću za poslovne usluge, OIB 82509562530</izvorni_sadrzaj>
    <derivirana_varijabla naziv="DomainObject.Predmet.ProtustrankaFormatedOIB_1">  FIRST UNITED jednostavno društvo s ograničenom odgovornošću za poslovne usluge, OIB 82509562530</derivirana_varijabla>
  </DomainObject.Predmet.ProtustrankaFormatedOIB>
  <DomainObject.Predmet.ProtustrankaFormatedWithAdress>
    <izvorni_sadrzaj> FIRST UNITED jednostavno društvo s ograničenom odgovornošću za poslovne usluge, Ul. Uhlinac 1/a, 23250 Pag</izvorni_sadrzaj>
    <derivirana_varijabla naziv="DomainObject.Predmet.ProtustrankaFormatedWithAdress_1"> FIRST UNITED jednostavno društvo s ograničenom odgovornošću za poslovne usluge, Ul. Uhlinac 1/a, 23250 Pag</derivirana_varijabla>
  </DomainObject.Predmet.ProtustrankaFormatedWithAdress>
  <DomainObject.Predmet.ProtustrankaFormatedWithAdressOIB>
    <izvorni_sadrzaj> FIRST UNITED jednostavno društvo s ograničenom odgovornošću za poslovne usluge, OIB 82509562530, Ul. Uhlinac 1/a, 23250 Pag</izvorni_sadrzaj>
    <derivirana_varijabla naziv="DomainObject.Predmet.ProtustrankaFormatedWithAdressOIB_1"> FIRST UNITED jednostavno društvo s ograničenom odgovornošću za poslovne usluge, OIB 82509562530, Ul. Uhlinac 1/a, 23250 Pag</derivirana_varijabla>
  </DomainObject.Predmet.ProtustrankaFormatedWithAdressOIB>
  <DomainObject.Predmet.ProtustrankaWithAdress>
    <izvorni_sadrzaj>FIRST UNITED jednostavno društvo s ograničenom odgovornošću za poslovne usluge Ul. Uhlinac 1/a, 23250 Pag</izvorni_sadrzaj>
    <derivirana_varijabla naziv="DomainObject.Predmet.ProtustrankaWithAdress_1">FIRST UNITED jednostavno društvo s ograničenom odgovornošću za poslovne usluge Ul. Uhlinac 1/a, 23250 Pag</derivirana_varijabla>
  </DomainObject.Predmet.ProtustrankaWithAdress>
  <DomainObject.Predmet.ProtustrankaWithAdressOIB>
    <izvorni_sadrzaj>FIRST UNITED jednostavno društvo s ograničenom odgovornošću za poslovne usluge, OIB 82509562530, Ul. Uhlinac 1/a, 23250 Pag</izvorni_sadrzaj>
    <derivirana_varijabla naziv="DomainObject.Predmet.ProtustrankaWithAdressOIB_1">FIRST UNITED jednostavno društvo s ograničenom odgovornošću za poslovne usluge, OIB 82509562530, Ul. Uhlinac 1/a, 23250 Pag</derivirana_varijabla>
  </DomainObject.Predmet.ProtustrankaWithAdressOIB>
  <DomainObject.Predmet.ProtustrankaNazivFormated>
    <izvorni_sadrzaj>FIRST UNITED jednostavno društvo s ograničenom odgovornošću za poslovne usluge</izvorni_sadrzaj>
    <derivirana_varijabla naziv="DomainObject.Predmet.ProtustrankaNazivFormated_1">FIRST UNITED jednostavno društvo s ograničenom odgovornošću za poslovne usluge</derivirana_varijabla>
  </DomainObject.Predmet.ProtustrankaNazivFormated>
  <DomainObject.Predmet.ProtustrankaNazivFormatedOIB>
    <izvorni_sadrzaj>FIRST UNITED jednostavno društvo s ograničenom odgovornošću za poslovne usluge, OIB 82509562530</izvorni_sadrzaj>
    <derivirana_varijabla naziv="DomainObject.Predmet.ProtustrankaNazivFormatedOIB_1">FIRST UNITED jednostavno društvo s ograničenom odgovornošću za poslovne usluge, OIB 82509562530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FIRST UNITED jednostavno društvo s ograničenom odgovornošću za poslovne usluge</item>
    </izvorni_sadrzaj>
    <derivirana_varijabla naziv="DomainObject.Predmet.ProtuStrankaListFormated_1">
      <item>FIRST UNITED jednostavno društvo s ograničenom odgovornošću za poslovne usluge</item>
    </derivirana_varijabla>
  </DomainObject.Predmet.ProtuStrankaListFormated>
  <DomainObject.Predmet.ProtuStrankaListFormatedOIB>
    <izvorni_sadrzaj>
      <item>FIRST UNITED jednostavno društvo s ograničenom odgovornošću za poslovne usluge, OIB 82509562530</item>
    </izvorni_sadrzaj>
    <derivirana_varijabla naziv="DomainObject.Predmet.ProtuStrankaListFormatedOIB_1">
      <item>FIRST UNITED jednostavno društvo s ograničenom odgovornošću za poslovne usluge, OIB 82509562530</item>
    </derivirana_varijabla>
  </DomainObject.Predmet.ProtuStrankaListFormatedOIB>
  <DomainObject.Predmet.ProtuStrankaListFormatedWithAdress>
    <izvorni_sadrzaj>
      <item>FIRST UNITED jednostavno društvo s ograničenom odgovornošću za poslovne usluge, Ul. Uhlinac 1/a, 23250 Pag</item>
    </izvorni_sadrzaj>
    <derivirana_varijabla naziv="DomainObject.Predmet.ProtuStrankaListFormatedWithAdress_1">
      <item>FIRST UNITED jednostavno društvo s ograničenom odgovornošću za poslovne usluge, Ul. Uhlinac 1/a, 23250 Pag</item>
    </derivirana_varijabla>
  </DomainObject.Predmet.ProtuStrankaListFormatedWithAdress>
  <DomainObject.Predmet.ProtuStrankaListFormatedWithAdressOIB>
    <izvorni_sadrzaj>
      <item>FIRST UNITED jednostavno društvo s ograničenom odgovornošću za poslovne usluge, OIB 82509562530, Ul. Uhlinac 1/a, 23250 Pag</item>
    </izvorni_sadrzaj>
    <derivirana_varijabla naziv="DomainObject.Predmet.ProtuStrankaListFormatedWithAdressOIB_1">
      <item>FIRST UNITED jednostavno društvo s ograničenom odgovornošću za poslovne usluge, OIB 82509562530, Ul. Uhlinac 1/a, 23250 Pag</item>
    </derivirana_varijabla>
  </DomainObject.Predmet.ProtuStrankaListFormatedWithAdressOIB>
  <DomainObject.Predmet.ProtuStrankaListNazivFormated>
    <izvorni_sadrzaj>
      <item>FIRST UNITED jednostavno društvo s ograničenom odgovornošću za poslovne usluge</item>
    </izvorni_sadrzaj>
    <derivirana_varijabla naziv="DomainObject.Predmet.ProtuStrankaListNazivFormated_1">
      <item>FIRST UNITED jednostavno društvo s ograničenom odgovornošću za poslovne usluge</item>
    </derivirana_varijabla>
  </DomainObject.Predmet.ProtuStrankaListNazivFormated>
  <DomainObject.Predmet.ProtuStrankaListNazivFormatedOIB>
    <izvorni_sadrzaj>
      <item>FIRST UNITED jednostavno društvo s ograničenom odgovornošću za poslovne usluge, OIB 82509562530</item>
    </izvorni_sadrzaj>
    <derivirana_varijabla naziv="DomainObject.Predmet.ProtuStrankaListNazivFormatedOIB_1">
      <item>FIRST UNITED jednostavno društvo s ograničenom odgovornošću za poslovne usluge, OIB 82509562530</item>
    </derivirana_varijabla>
  </DomainObject.Predmet.ProtuStrankaListNazivFormatedOIB>
  <DomainObject.Predmet.OstaliListFormated>
    <izvorni_sadrzaj>
      <item>Luka Kantoci</item>
    </izvorni_sadrzaj>
    <derivirana_varijabla naziv="DomainObject.Predmet.OstaliListFormated_1">
      <item>Luka Kantoci</item>
    </derivirana_varijabla>
  </DomainObject.Predmet.OstaliListFormated>
  <DomainObject.Predmet.OstaliListFormatedOIB>
    <izvorni_sadrzaj>
      <item>Luka Kantoci, OIB 69193409071</item>
    </izvorni_sadrzaj>
    <derivirana_varijabla naziv="DomainObject.Predmet.OstaliListFormatedOIB_1">
      <item>Luka Kantoci, OIB 69193409071</item>
    </derivirana_varijabla>
  </DomainObject.Predmet.OstaliListFormatedOIB>
  <DomainObject.Predmet.OstaliListFormatedWithAdress>
    <izvorni_sadrzaj>
      <item>Luka Kantoci, Ul. Donata Fabijanića 2, 23250 Pag</item>
    </izvorni_sadrzaj>
    <derivirana_varijabla naziv="DomainObject.Predmet.OstaliListFormatedWithAdress_1">
      <item>Luka Kantoci, Ul. Donata Fabijanića 2, 23250 Pag</item>
    </derivirana_varijabla>
  </DomainObject.Predmet.OstaliListFormatedWithAdress>
  <DomainObject.Predmet.OstaliListFormatedWithAdressOIB>
    <izvorni_sadrzaj>
      <item>Luka Kantoci, OIB 69193409071, Ul. Donata Fabijanića 2, 23250 Pag</item>
    </izvorni_sadrzaj>
    <derivirana_varijabla naziv="DomainObject.Predmet.OstaliListFormatedWithAdressOIB_1">
      <item>Luka Kantoci, OIB 69193409071, Ul. Donata Fabijanića 2, 23250 Pag</item>
    </derivirana_varijabla>
  </DomainObject.Predmet.OstaliListFormatedWithAdressOIB>
  <DomainObject.Predmet.OstaliListNazivFormated>
    <izvorni_sadrzaj>
      <item>Luka Kantoci</item>
    </izvorni_sadrzaj>
    <derivirana_varijabla naziv="DomainObject.Predmet.OstaliListNazivFormated_1">
      <item>Luka Kantoci</item>
    </derivirana_varijabla>
  </DomainObject.Predmet.OstaliListNazivFormated>
  <DomainObject.Predmet.OstaliListNazivFormatedOIB>
    <izvorni_sadrzaj>
      <item>Luka Kantoci, OIB 69193409071</item>
    </izvorni_sadrzaj>
    <derivirana_varijabla naziv="DomainObject.Predmet.OstaliListNazivFormatedOIB_1">
      <item>Luka Kantoci, OIB 69193409071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St-147/2018-15</izvorni_sadrzaj>
    <derivirana_varijabla naziv="DomainObject.PoslovniBrojDokumenta_1">St-147/2018-15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FIRST UNITED jednostavno društvo s ograničenom odgovornošću za poslovne usluge</izvorni_sadrzaj>
    <derivirana_varijabla naziv="DomainObject.Predmet.ProtustrankaIDrugi_1">FIRST UNITED jednostavno društvo s ograničenom odgovornošću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FIRST UNITED jednostavno društvo s ograničenom odgovornošću za poslovne usluge, OIB 82509562530, Ul. Uhlinac 1/a, 23250 Pag</izvorni_sadrzaj>
    <derivirana_varijabla naziv="DomainObject.Predmet.ProtustrankaIDrugiAdressOIB_1">FIRST UNITED jednostavno društvo s ograničenom odgovornošću za poslovne usluge, OIB 82509562530, Ul. Uhlinac 1/a,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FIRST UNITED jednostavno društvo s ograničenom odgovornošću za poslovne usluge</item>
      <item>Luka Kantoci</item>
    </izvorni_sadrzaj>
    <derivirana_varijabla naziv="DomainObject.Predmet.SudioniciListNaziv_1">
      <item>FINA</item>
      <item>FIRST UNITED jednostavno društvo s ograničenom odgovornošću za poslovne usluge</item>
      <item>Luka Kantoci</item>
    </derivirana_varijabla>
  </DomainObject.Predmet.SudioniciListNaziv>
  <DomainObject.Predmet.SudioniciListAdressOIB>
    <izvorni_sadrzaj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izvorni_sadrzaj>
    <derivirana_varijabla naziv="DomainObject.Predmet.SudioniciListAdressOIB_1"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82509562530</item>
      <item>, OIB 69193409071</item>
    </izvorni_sadrzaj>
    <derivirana_varijabla naziv="DomainObject.Predmet.SudioniciListNazivOIB_1">
      <item>, OIB 85821130368</item>
      <item>, OIB 82509562530</item>
      <item>, OIB 69193409071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1729</properties:Characters>
  <properties:Lines>77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2018-12-04T06:57:00Z</dcterms:created>
  <dc:creator>Ardena Bajlo</dc:creator>
  <cp:lastModifiedBy>Ante Rubelj</cp:lastModifiedBy>
  <cp:lastPrinted>2018-05-24T06:40:00Z</cp:lastPrinted>
  <dcterms:modified xmlns:xsi="http://www.w3.org/2001/XMLSchema-instance" xsi:type="dcterms:W3CDTF">2018-12-04T13:37:00Z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St-147/2018-15 / Zapisnik - Ročište radi izjašnjenja o prijedlogu za otvaranje steč.post (1 St-147-2018-povodom prijedloga za otvaranje stečaja-4.12.18.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