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94d2" w14:paraId="65894d2" w:rsidRDefault="004A7004" w:rsidP="00910611" w:rsidR="004A700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004" w:rsidP="00910611" w:rsidR="004A7004">
      <w:r>
        <w:rPr>
          <w:rFonts w:eastAsia="MS Mincho"/>
        </w:rPr>
        <w:t xml:space="preserve">   REPUBLIKA HRVATSKA</w:t>
      </w:r>
    </w:p>
    <w:p w:rsidRDefault="004A7004" w:rsidP="00910611" w:rsidR="004A7004">
      <w:r>
        <w:rPr>
          <w:rFonts w:eastAsia="MS Mincho"/>
        </w:rPr>
        <w:t>TRGOVAČKI SUD U RIJECI</w:t>
      </w:r>
    </w:p>
    <w:p w:rsidRDefault="004A7004" w:rsidP="004A7004" w:rsidR="00732A0D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 w:rsidR="00732A0D">
        <w:tab/>
      </w:r>
      <w:r w:rsidR="00732A0D">
        <w:tab/>
      </w:r>
    </w:p>
    <w:p w:rsidRDefault="0011553C" w:rsidP="009A5B77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3D2648">
        <w:rPr>
          <w:noProof/>
        </w:rPr>
        <w:t>osl. br: 15 St-</w:t>
      </w:r>
      <w:r w:rsidR="009A5B77">
        <w:rPr>
          <w:noProof/>
        </w:rPr>
        <w:t>955/11-227</w:t>
      </w:r>
    </w:p>
    <w:p w:rsidRDefault="009A5B77" w:rsidP="009A5B77" w:rsidR="009A5B77">
      <w:pPr>
        <w:rPr>
          <w:noProof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9A5B77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9A5B77" w:rsidRPr="009A5B77">
        <w:rPr>
          <w:b/>
        </w:rPr>
        <w:t>TISKARA GOSPIĆ d.d. GOSPIĆ, Bilajska 3,</w:t>
      </w:r>
      <w:r w:rsidR="009A5B77">
        <w:rPr>
          <w:b/>
        </w:rPr>
        <w:t xml:space="preserve"> </w:t>
      </w:r>
      <w:r w:rsidR="009A5B77" w:rsidRPr="009A5B77">
        <w:rPr>
          <w:b/>
        </w:rPr>
        <w:t>OIB 30788865027</w:t>
      </w:r>
      <w:r w:rsidR="006A41F9" w:rsidRPr="0010744E">
        <w:rPr>
          <w:b/>
        </w:rPr>
        <w:t xml:space="preserve">, </w:t>
      </w:r>
      <w:r w:rsidRPr="0011553C">
        <w:t xml:space="preserve">dana </w:t>
      </w:r>
      <w:r w:rsidR="009A5B77">
        <w:t>02</w:t>
      </w:r>
      <w:r w:rsidR="006A41F9">
        <w:t>. studenog</w:t>
      </w:r>
      <w:r w:rsidR="0008168B" w:rsidRPr="0011553C">
        <w:t xml:space="preserve"> </w:t>
      </w:r>
      <w:r w:rsidRPr="0011553C">
        <w:t>201</w:t>
      </w:r>
      <w:r w:rsidR="009A5B77">
        <w:t>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9A5B77">
      <w:pPr>
        <w:jc w:val="center"/>
      </w:pPr>
      <w:r w:rsidRPr="009A5B77">
        <w:t>r i j e š i o  j e</w:t>
      </w:r>
    </w:p>
    <w:p w:rsidRDefault="00543B99" w:rsidP="00543B99" w:rsidR="00543B99" w:rsidRPr="006C5385"/>
    <w:p w:rsidRDefault="00907DB9" w:rsidP="009A5B77" w:rsidR="00543B99">
      <w:pPr>
        <w:pStyle w:val="Odlomakpopisa"/>
        <w:ind w:left="0"/>
        <w:jc w:val="both"/>
      </w:pPr>
      <w:r>
        <w:tab/>
      </w:r>
      <w:r w:rsidR="00543B99" w:rsidRPr="006C5385">
        <w:t>Stečajnom upravitelju</w:t>
      </w:r>
      <w:r w:rsidR="00617CC4">
        <w:t xml:space="preserve"> </w:t>
      </w:r>
      <w:r w:rsidR="009A5B77" w:rsidRPr="009A5B77">
        <w:t>Tomislavu Morsan iz Karlovca, Martina Gambona 4, OIB 97338652480</w:t>
      </w:r>
      <w:r w:rsidR="00543B99" w:rsidRPr="006C5385">
        <w:t xml:space="preserve"> određuje se konačna nagrada za rad u stečajnom postupku</w:t>
      </w:r>
      <w:r w:rsidR="00543B99">
        <w:t xml:space="preserve"> </w:t>
      </w:r>
      <w:r w:rsidR="00543B99" w:rsidRPr="006C5385">
        <w:t>u iznosu od</w:t>
      </w:r>
      <w:r w:rsidR="00543B99">
        <w:t xml:space="preserve"> </w:t>
      </w:r>
      <w:r w:rsidR="009A5B77">
        <w:t>159.854,77</w:t>
      </w:r>
      <w:r>
        <w:t xml:space="preserve"> </w:t>
      </w:r>
      <w:r w:rsidR="00543B99">
        <w:t>kn</w:t>
      </w:r>
      <w:r w:rsidR="00543B99" w:rsidRPr="006C5385">
        <w:t xml:space="preserve"> </w:t>
      </w:r>
      <w:r w:rsidR="006A41F9">
        <w:t>bruto</w:t>
      </w:r>
      <w:r w:rsidR="00543B99" w:rsidRPr="006C5385">
        <w:t>.</w:t>
      </w:r>
    </w:p>
    <w:p w:rsidRDefault="006A41F9" w:rsidP="006A41F9" w:rsidR="006A41F9">
      <w:pPr>
        <w:pStyle w:val="Odlomakpopisa"/>
        <w:ind w:left="1425"/>
      </w:pPr>
    </w:p>
    <w:p w:rsidRDefault="00543B99" w:rsidP="00543B99" w:rsidR="00543B99" w:rsidRPr="009A5B77">
      <w:pPr>
        <w:jc w:val="center"/>
      </w:pPr>
      <w:r w:rsidRPr="009A5B77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unovčena </w:t>
      </w:r>
      <w:r>
        <w:t xml:space="preserve"> </w:t>
      </w:r>
      <w:r w:rsidR="00A45450">
        <w:t>u vrijednosti 1.855.072,50</w:t>
      </w:r>
      <w:r>
        <w:t xml:space="preserve"> kn</w:t>
      </w:r>
      <w:r w:rsidRPr="006C5385">
        <w:t>, pa je na temelju čl</w:t>
      </w:r>
      <w:r w:rsidR="00A45450">
        <w:t>.</w:t>
      </w:r>
      <w:r>
        <w:t>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</w:t>
      </w:r>
      <w:r w:rsidR="00A45450">
        <w:t>159.854,77</w:t>
      </w:r>
      <w:r w:rsidR="006A41F9"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p w:rsidRDefault="00732A0D" w:rsidP="00543B99" w:rsidR="00732A0D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6A41F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</w:t>
            </w:r>
            <w:r w:rsidR="00907DB9">
              <w:rPr>
                <w:color w:val="000000"/>
              </w:rPr>
              <w:t>3.999,88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41F9" w:rsidP="006A41F9" w:rsidR="00543B99" w:rsidRPr="00AB799D">
            <w:pPr>
              <w:jc w:val="center"/>
            </w:pPr>
            <w:r>
              <w:t>19.</w:t>
            </w:r>
            <w:r w:rsidR="00907DB9">
              <w:t>999,90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07DB9" w:rsidP="006A41F9" w:rsidR="00543B99" w:rsidRPr="00AB799D">
            <w:pPr>
              <w:jc w:val="center"/>
            </w:pPr>
            <w:r>
              <w:t>39.999,92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450" w:rsidP="00907DB9" w:rsidR="00543B99" w:rsidRPr="00AB799D">
            <w:pPr>
              <w:jc w:val="center"/>
            </w:pPr>
            <w:r>
              <w:t>59.855,07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45450" w:rsidP="00A45450" w:rsidR="00543B99" w:rsidRPr="00AB799D">
            <w:pPr>
              <w:jc w:val="center"/>
            </w:pPr>
            <w:r>
              <w:t xml:space="preserve"> 159.854,77 </w:t>
            </w:r>
          </w:p>
        </w:tc>
      </w:tr>
    </w:tbl>
    <w:p w:rsidRDefault="00543B99" w:rsidP="00543B99" w:rsidR="00543B99">
      <w:pPr>
        <w:jc w:val="both"/>
      </w:pPr>
    </w:p>
    <w:p w:rsidRDefault="00543B99" w:rsidP="00543B99" w:rsidR="00543B99">
      <w:pPr>
        <w:jc w:val="both"/>
      </w:pPr>
      <w:r w:rsidRPr="006C5385">
        <w:tab/>
        <w:t xml:space="preserve">Prilikom određivanja konačne nagrade za rad stečajnom </w:t>
      </w:r>
      <w:r w:rsidR="006A41F9">
        <w:t xml:space="preserve">upravitelju, stečajni sudac je </w:t>
      </w:r>
      <w:r w:rsidRPr="006C5385">
        <w:t>cijenio obujam i složenost poslova</w:t>
      </w:r>
      <w:r w:rsidR="007234AB">
        <w:t>,</w:t>
      </w:r>
      <w:r w:rsidR="006A41F9">
        <w:t xml:space="preserve"> kao i uloženi trud stečajnog upravitelja, </w:t>
      </w:r>
      <w:r w:rsidRPr="006C5385">
        <w:t xml:space="preserve">pa je temeljem navedenog odlučeno kao </w:t>
      </w:r>
      <w:r>
        <w:t>u točk</w:t>
      </w:r>
      <w:r w:rsidR="006A41F9">
        <w:t>i</w:t>
      </w:r>
      <w:r>
        <w:t xml:space="preserve">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A96465" w:rsidP="00543B99" w:rsidR="00A96465" w:rsidRPr="006C5385">
      <w:pPr>
        <w:jc w:val="both"/>
      </w:pPr>
      <w:r>
        <w:tab/>
        <w:t>Slijedom navedenog, temeljem čl.94. st.</w:t>
      </w:r>
      <w:r w:rsidR="00EF5336">
        <w:t>1. i 2</w:t>
      </w:r>
      <w:r>
        <w:t xml:space="preserve">. u vezi čl. 42. st.2. SZ-a valjalo je odlučiti kao u </w:t>
      </w:r>
      <w:r w:rsidR="00EF5336">
        <w:t xml:space="preserve"> izreci</w:t>
      </w:r>
      <w:r>
        <w:t xml:space="preserve">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9A5B77">
        <w:t>02</w:t>
      </w:r>
      <w:r w:rsidR="006A41F9">
        <w:t>. studenog</w:t>
      </w:r>
      <w:r>
        <w:t xml:space="preserve"> </w:t>
      </w:r>
      <w:r w:rsidRPr="006C5385">
        <w:t>201</w:t>
      </w:r>
      <w:r w:rsidR="009A5B77">
        <w:t>7</w:t>
      </w:r>
      <w:r w:rsidRPr="006C5385">
        <w:t>. godine</w:t>
      </w:r>
    </w:p>
    <w:p w:rsidRDefault="00543B99" w:rsidP="00543B99" w:rsidR="00543B99">
      <w:pPr>
        <w:jc w:val="center"/>
      </w:pPr>
    </w:p>
    <w:p w:rsidRDefault="00543B99" w:rsidP="00441D9F" w:rsidR="00543B99" w:rsidRPr="006C5385">
      <w:pPr>
        <w:jc w:val="right"/>
      </w:pPr>
      <w:r w:rsidRPr="006C5385"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C5385">
        <w:t xml:space="preserve">Stečajni sudac </w:t>
      </w:r>
    </w:p>
    <w:p w:rsidRDefault="00543B99" w:rsidP="00C175E5" w:rsidR="00543B99" w:rsidRPr="006C538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  <w:r w:rsidR="00C175E5">
        <w:t xml:space="preserve"> </w:t>
      </w:r>
    </w:p>
    <w:p w:rsidRDefault="00543B99" w:rsidP="00543B99" w:rsidR="00543B99" w:rsidRPr="006C5385"/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214C3F" w:rsidR="00853946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853946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53946" w:rsidRPr="008D15E6">
        <w:t xml:space="preserve"> </w:t>
      </w: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543B99" w:rsidP="00543B99" w:rsidR="00543B99">
      <w:pPr>
        <w:rPr>
          <w:sz w:val="20"/>
        </w:rPr>
      </w:pPr>
    </w:p>
    <w:p w:rsidRDefault="00A96465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9A5B77">
        <w:rPr>
          <w:sz w:val="20"/>
        </w:rPr>
        <w:t>02</w:t>
      </w:r>
      <w:r>
        <w:rPr>
          <w:sz w:val="20"/>
        </w:rPr>
        <w:t>. studenog</w:t>
      </w:r>
      <w:r w:rsidR="00441D9F">
        <w:rPr>
          <w:sz w:val="20"/>
        </w:rPr>
        <w:t xml:space="preserve"> 201</w:t>
      </w:r>
      <w:r w:rsidR="009A5B77">
        <w:rPr>
          <w:sz w:val="20"/>
        </w:rPr>
        <w:t>7</w:t>
      </w:r>
      <w:r w:rsidR="00441D9F"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A7004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7004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F18BB"/>
    <w:rsid w:val="0010744E"/>
    <w:rsid w:val="0011553C"/>
    <w:rsid w:val="001C0EE0"/>
    <w:rsid w:val="00356A1C"/>
    <w:rsid w:val="003D2648"/>
    <w:rsid w:val="00441D9F"/>
    <w:rsid w:val="004A7004"/>
    <w:rsid w:val="004A7AFF"/>
    <w:rsid w:val="00543B99"/>
    <w:rsid w:val="00617CC4"/>
    <w:rsid w:val="006A41F9"/>
    <w:rsid w:val="007122FF"/>
    <w:rsid w:val="007204B3"/>
    <w:rsid w:val="007234AB"/>
    <w:rsid w:val="00732A0D"/>
    <w:rsid w:val="007652BE"/>
    <w:rsid w:val="00853946"/>
    <w:rsid w:val="00907DB9"/>
    <w:rsid w:val="009A5B77"/>
    <w:rsid w:val="009B6322"/>
    <w:rsid w:val="00A45450"/>
    <w:rsid w:val="00A94D21"/>
    <w:rsid w:val="00A95074"/>
    <w:rsid w:val="00A96465"/>
    <w:rsid w:val="00B12FD9"/>
    <w:rsid w:val="00B63EC6"/>
    <w:rsid w:val="00BA3C2B"/>
    <w:rsid w:val="00C175E5"/>
    <w:rsid w:val="00E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St-955/2011</izvorni_sadrzaj>
    <derivirana_varijabla naziv="DomainObject.Predmet.OznakaBroj_1">St-955/2011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GOSPIĆ d.d.</izvorni_sadrzaj>
    <derivirana_varijabla naziv="DomainObject.Predmet.ProtustrankaFormated_1">  TISKARA GOSPIĆ d.d.</derivirana_varijabla>
  </DomainObject.Predmet.ProtustrankaFormated>
  <DomainObject.Predmet.ProtustrankaFormatedOIB>
    <izvorni_sadrzaj>  TISKARA GOSPIĆ d.d., OIB 30788865027</izvorni_sadrzaj>
    <derivirana_varijabla naziv="DomainObject.Predmet.ProtustrankaFormatedOIB_1">  TISKARA GOSPIĆ d.d., OIB 30788865027</derivirana_varijabla>
  </DomainObject.Predmet.ProtustrankaFormatedOIB>
  <DomainObject.Predmet.ProtustrankaFormatedWithAdress>
    <izvorni_sadrzaj> TISKARA GOSPIĆ d.d., Bilajska 3, 35000 Gospić</izvorni_sadrzaj>
    <derivirana_varijabla naziv="DomainObject.Predmet.ProtustrankaFormatedWithAdress_1"> TISKARA GOSPIĆ d.d., Bilajska 3, 35000 Gospić</derivirana_varijabla>
  </DomainObject.Predmet.ProtustrankaFormatedWithAdress>
  <DomainObject.Predmet.ProtustrankaFormatedWithAdressOIB>
    <izvorni_sadrzaj> TISKARA GOSPIĆ d.d., OIB 30788865027, Bilajska 3, 35000 Gospić</izvorni_sadrzaj>
    <derivirana_varijabla naziv="DomainObject.Predmet.ProtustrankaFormatedWithAdressOIB_1"> TISKARA GOSPIĆ d.d., OIB 30788865027, Bilajska 3, 35000 Gospić</derivirana_varijabla>
  </DomainObject.Predmet.ProtustrankaFormatedWithAdressOIB>
  <DomainObject.Predmet.ProtustrankaWithAdress>
    <izvorni_sadrzaj>TISKARA GOSPIĆ d.d. Bilajska 3, 35000 Gospić</izvorni_sadrzaj>
    <derivirana_varijabla naziv="DomainObject.Predmet.ProtustrankaWithAdress_1">TISKARA GOSPIĆ d.d. Bilajska 3, 35000 Gospić</derivirana_varijabla>
  </DomainObject.Predmet.ProtustrankaWithAdress>
  <DomainObject.Predmet.ProtustrankaWithAdressOIB>
    <izvorni_sadrzaj>TISKARA GOSPIĆ d.d., OIB 30788865027, Bilajska 3, 35000 Gospić</izvorni_sadrzaj>
    <derivirana_varijabla naziv="DomainObject.Predmet.ProtustrankaWithAdressOIB_1">TISKARA GOSPIĆ d.d., OIB 30788865027, Bilajska 3, 35000 Gospić</derivirana_varijabla>
  </DomainObject.Predmet.ProtustrankaWithAdressOIB>
  <DomainObject.Predmet.ProtustrankaNazivFormated>
    <izvorni_sadrzaj>TISKARA GOSPIĆ d.d.</izvorni_sadrzaj>
    <derivirana_varijabla naziv="DomainObject.Predmet.ProtustrankaNazivFormated_1">TISKARA GOSPIĆ d.d.</derivirana_varijabla>
  </DomainObject.Predmet.ProtustrankaNazivFormated>
  <DomainObject.Predmet.ProtustrankaNazivFormatedOIB>
    <izvorni_sadrzaj>TISKARA GOSPIĆ d.d., OIB 30788865027</izvorni_sadrzaj>
    <derivirana_varijabla naziv="DomainObject.Predmet.ProtustrankaNazivFormatedOIB_1">TISKARA GOSPIĆ d.d., OIB 30788865027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GOSPIĆ zastupanog po punomoćniku RH ŽDO RIJEKA Građansko-upravni odjel</izvorni_sadrzaj>
    <derivirana_varijabla naziv="DomainObject.Predmet.StrankaFormated_1">  RH MINISTARSTVO FINANCIJA, POREZNA UPRAVA, PODRUČNI URED GOSPIĆ zastupanog po punomoćniku RH ŽDO RIJEKA Građansko-upravni odjel</derivirana_varijabla>
  </DomainObject.Predmet.StrankaFormated>
  <DomainObject.Predmet.StrankaFormatedOIB>
    <izvorni_sadrzaj>  RH MINISTARSTVO FINANCIJA, POREZNA UPRAVA, PODRUČNI URED GOSPIĆ, OIB 18683136487 zastupanog po punomoćniku RH ŽDO RIJEKA Građansko-upravni odjel</izvorni_sadrzaj>
    <derivirana_varijabla naziv="DomainObject.Predmet.StrankaFormatedOIB_1">  RH MINISTARSTVO FINANCIJA, POREZNA UPRAVA, PODRUČNI URED GOSPIĆ, OIB 18683136487 zastupanog po punomoćniku RH ŽDO RIJEKA Građansko-upravni odjel</derivirana_varijabla>
  </DomainObject.Predmet.StrankaFormatedOIB>
  <DomainObject.Predmet.StrankaFormatedWithAdress>
    <izvorni_sadrzaj> RH MINISTARSTVO FINANCIJA, POREZNA UPRAVA, PODRUČNI URED GOSPIĆ zastupanog po punomoćniku RH ŽDO RIJEKA Građansko-upravni odjel</izvorni_sadrzaj>
    <derivirana_varijabla naziv="DomainObject.Predmet.StrankaFormatedWithAdress_1"> RH MINISTARSTVO FINANCIJA, POREZNA UPRAVA, PODRUČNI URED GOSPIĆ zastupanog po punomoćniku RH ŽDO RIJEKA Građansko-upravni odjel</derivirana_varijabla>
  </DomainObject.Predmet.StrankaFormatedWithAdress>
  <DomainObject.Predmet.StrankaFormatedWithAdressOIB>
    <izvorni_sadrzaj> RH MINISTARSTVO FINANCIJA, POREZNA UPRAVA, PODRUČNI URED GOSPIĆ, OIB 18683136487 zastupanog po punomoćniku RH ŽDO RIJEKA Građansko-upravni odjel</izvorni_sadrzaj>
    <derivirana_varijabla naziv="DomainObject.Predmet.StrankaFormatedWithAdressOIB_1"> RH MINISTARSTVO FINANCIJA, POREZNA UPRAVA, PODRUČNI URED GOSPIĆ, OIB 18683136487 zastupanog po punomoćniku RH ŽDO RIJEKA Građansko-upravni odjel</derivirana_varijabla>
  </DomainObject.Predmet.StrankaFormatedWithAdressOIB>
  <DomainObject.Predmet.StrankaWithAdress>
    <izvorni_sadrzaj>RH MINISTARSTVO FINANCIJA, POREZNA UPRAVA, PODRUČNI URED GOSPIĆ </izvorni_sadrzaj>
    <derivirana_varijabla naziv="DomainObject.Predmet.StrankaWithAdress_1">RH MINISTARSTVO FINANCIJA, POREZNA UPRAVA, PODRUČNI URED GOSPIĆ </derivirana_varijabla>
  </DomainObject.Predmet.StrankaWithAdress>
  <DomainObject.Predmet.StrankaWithAdressOIB>
    <izvorni_sadrzaj>RH MINISTARSTVO FINANCIJA, POREZNA UPRAVA, PODRUČNI URED GOSPIĆ, OIB 18683136487</izvorni_sadrzaj>
    <derivirana_varijabla naziv="DomainObject.Predmet.StrankaWithAdressOIB_1">RH MINISTARSTVO FINANCIJA, POREZNA UPRAVA, PODRUČNI URED GOSPIĆ, OIB 18683136487</derivirana_varijabla>
  </DomainObject.Predmet.StrankaWithAdressOIB>
  <DomainObject.Predmet.StrankaNazivFormated>
    <izvorni_sadrzaj>RH MINISTARSTVO FINANCIJA, POREZNA UPRAVA, PODRUČNI URED GOSPIĆ</izvorni_sadrzaj>
    <derivirana_varijabla naziv="DomainObject.Predmet.StrankaNazivFormated_1">RH MINISTARSTVO FINANCIJA, POREZNA UPRAVA, PODRUČNI URED GOSPIĆ</derivirana_varijabla>
  </DomainObject.Predmet.StrankaNazivFormated>
  <DomainObject.Predmet.StrankaNazivFormatedOIB>
    <izvorni_sadrzaj>RH MINISTARSTVO FINANCIJA, POREZNA UPRAVA, PODRUČNI URED GOSPIĆ, OIB 18683136487</izvorni_sadrzaj>
    <derivirana_varijabla naziv="DomainObject.Predmet.StrankaNazivFormatedOIB_1">RH MINISTARSTVO FINANCIJA, POREZNA UPRAVA, PODRUČNI URED GOSPIĆ,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1813751.83</izvorni_sadrzaj>
    <derivirana_varijabla naziv="DomainObject.Predmet.TrenutnaVrijednost_1">1813751.83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RH MINISTARSTVO FINANCIJA, POREZNA UPRAVA, PODRUČNI URED GOSPIĆ zastupanog po punomoćniku RH ŽDO RIJEKA Građansko-upravni odjel</item>
    </izvorni_sadrzaj>
    <derivirana_varijabla naziv="DomainObject.Predmet.StrankaListFormated_1">
      <item>RH MINISTARSTVO FINANCIJA, POREZNA UPRAVA, PODRUČNI URED GOSPIĆ zastupanog po punomoćniku RH ŽDO RIJEKA Građansko-upravni odjel</item>
    </derivirana_varijabla>
  </DomainObject.Predmet.StrankaListFormated>
  <DomainObject.Predmet.StrankaListFormated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OIB_1">
      <item>RH MINISTARSTVO FINANCIJA, POREZNA UPRAVA, PODRUČNI URED GOSPIĆ, OIB 18683136487 zastupanog po punomoćniku RH ŽDO RIJEKA Građansko-upravni odjel</item>
    </derivirana_varijabla>
  </DomainObject.Predmet.StrankaListFormatedOIB>
  <DomainObject.Predmet.StrankaListFormatedWithAdress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_1">
      <item>RH MINISTARSTVO FINANCIJA, POREZNA UPRAVA, PODRUČNI URED GOSPIĆ zastupanog po punomoćniku RH ŽDO RIJEKA Građansko-upravni odjel</item>
    </derivirana_varijabla>
  </DomainObject.Predmet.StrankaListFormatedWithAdress>
  <DomainObject.Predmet.StrankaListFormatedWithAdress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WithAdressOIB_1">
      <item>RH MINISTARSTVO FINANCIJA, POREZNA UPRAVA, PODRUČNI URED GOSPIĆ, OIB 18683136487 zastupanog po punomoćniku RH ŽDO RIJEKA Građansko-upravni odjel</item>
    </derivirana_varijabla>
  </DomainObject.Predmet.StrankaListFormatedWithAdressOIB>
  <DomainObject.Predmet.StrankaListNazivFormated>
    <izvorni_sadrzaj>
      <item>RH MINISTARSTVO FINANCIJA, POREZNA UPRAVA, PODRUČNI URED GOSPIĆ</item>
    </izvorni_sadrzaj>
    <derivirana_varijabla naziv="DomainObject.Predmet.StrankaListNazivFormated_1">
      <item>RH MINISTARSTVO FINANCIJA, POREZNA UPRAVA, PODRUČNI URED GOSPIĆ</item>
    </derivirana_varijabla>
  </DomainObject.Predmet.StrankaListNazivFormated>
  <DomainObject.Predmet.StrankaListNazivFormatedOIB>
    <izvorni_sadrzaj>
      <item>RH MINISTARSTVO FINANCIJA, POREZNA UPRAVA, PODRUČNI URED GOSPIĆ, OIB 18683136487</item>
    </izvorni_sadrzaj>
    <derivirana_varijabla naziv="DomainObject.Predmet.StrankaListNazivFormatedOIB_1">
      <item>RH MINISTARSTVO FINANCIJA, POREZNA UPRAVA, PODRUČNI URED GOSPIĆ, OIB 18683136487</item>
    </derivirana_varijabla>
  </DomainObject.Predmet.StrankaListNazivFormatedOIB>
  <DomainObject.Predmet.ProtuStrankaListFormated>
    <izvorni_sadrzaj>
      <item>TISKARA GOSPIĆ d.d.</item>
    </izvorni_sadrzaj>
    <derivirana_varijabla naziv="DomainObject.Predmet.ProtuStrankaListFormated_1">
      <item>TISKARA GOSPIĆ d.d.</item>
    </derivirana_varijabla>
  </DomainObject.Predmet.ProtuStrankaListFormated>
  <DomainObject.Predmet.ProtuStrankaListFormatedOIB>
    <izvorni_sadrzaj>
      <item>TISKARA GOSPIĆ d.d., OIB 30788865027</item>
    </izvorni_sadrzaj>
    <derivirana_varijabla naziv="DomainObject.Predmet.ProtuStrankaListFormatedOIB_1">
      <item>TISKARA GOSPIĆ d.d., OIB 30788865027</item>
    </derivirana_varijabla>
  </DomainObject.Predmet.ProtuStrankaListFormatedOIB>
  <DomainObject.Predmet.ProtuStrankaListFormatedWithAdress>
    <izvorni_sadrzaj>
      <item>TISKARA GOSPIĆ d.d., Bilajska 3, 35000 Gospić</item>
    </izvorni_sadrzaj>
    <derivirana_varijabla naziv="DomainObject.Predmet.ProtuStrankaListFormatedWithAdress_1">
      <item>TISKARA GOSPIĆ d.d., Bilajska 3, 35000 Gospić</item>
    </derivirana_varijabla>
  </DomainObject.Predmet.ProtuStrankaListFormatedWithAdress>
  <DomainObject.Predmet.ProtuStrankaListFormatedWithAdressOIB>
    <izvorni_sadrzaj>
      <item>TISKARA GOSPIĆ d.d., OIB 30788865027, Bilajska 3, 35000 Gospić</item>
    </izvorni_sadrzaj>
    <derivirana_varijabla naziv="DomainObject.Predmet.ProtuStrankaListFormatedWithAdressOIB_1">
      <item>TISKARA GOSPIĆ d.d., OIB 30788865027, Bilajska 3, 35000 Gospić</item>
    </derivirana_varijabla>
  </DomainObject.Predmet.ProtuStrankaListFormatedWithAdressOIB>
  <DomainObject.Predmet.ProtuStrankaListNazivFormated>
    <izvorni_sadrzaj>
      <item>TISKARA GOSPIĆ d.d.</item>
    </izvorni_sadrzaj>
    <derivirana_varijabla naziv="DomainObject.Predmet.ProtuStrankaListNazivFormated_1">
      <item>TISKARA GOSPIĆ d.d.</item>
    </derivirana_varijabla>
  </DomainObject.Predmet.ProtuStrankaListNazivFormated>
  <DomainObject.Predmet.ProtuStrankaListNazivFormatedOIB>
    <izvorni_sadrzaj>
      <item>TISKARA GOSPIĆ d.d., OIB 30788865027</item>
    </izvorni_sadrzaj>
    <derivirana_varijabla naziv="DomainObject.Predmet.ProtuStrankaListNazivFormatedOIB_1">
      <item>TISKARA GOSPIĆ d.d., OIB 30788865027</item>
    </derivirana_varijabla>
  </DomainObject.Predmet.ProtuStrankaListNazivFormatedOIB>
  <DomainObject.Predmet.OstaliListFormated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izvorni_sadrzaj>
    <derivirana_varijabla naziv="DomainObject.Predmet.OstaliListFormated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derivirana_varijabla>
  </DomainObject.Predmet.OstaliListFormated>
  <DomainObject.Predmet.OstaliListFormatedOIB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izvorni_sadrzaj>
    <derivirana_varijabla naziv="DomainObject.Predmet.OstaliListFormatedOIB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derivirana_varijabla>
  </DomainObject.Predmet.OstaliListFormatedOIB>
  <DomainObject.Predmet.OstaliListFormatedWithAdress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  <item>Tomislav Morsan</item>
    </izvorni_sadrzaj>
    <derivirana_varijabla naziv="DomainObject.Predmet.OstaliListFormatedWithAdress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  <item>Tomislav Morsan</item>
    </derivirana_varijabla>
  </DomainObject.Predmet.OstaliListFormatedWithAdress>
  <DomainObject.Predmet.OstaliListFormatedWithAdressOIB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  <item>Tomislav Morsan</item>
    </izvorni_sadrzaj>
    <derivirana_varijabla naziv="DomainObject.Predmet.OstaliListFormatedWithAdressOIB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  <item>Tomislav Morsan</item>
    </derivirana_varijabla>
  </DomainObject.Predmet.OstaliListFormatedWithAdressOIB>
  <DomainObject.Predmet.OstaliListNazivFormated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izvorni_sadrzaj>
    <derivirana_varijabla naziv="DomainObject.Predmet.OstaliListNazivFormated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derivirana_varijabla>
  </DomainObject.Predmet.OstaliListNazivFormated>
  <DomainObject.Predmet.OstaliListNazivFormatedOIB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izvorni_sadrzaj>
    <derivirana_varijabla naziv="DomainObject.Predmet.OstaliListNazivFormatedOIB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  <item>Tomislav Morsan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GOSPIĆ</izvorni_sadrzaj>
    <derivirana_varijabla naziv="DomainObject.Predmet.StrankaIDrugi_1">RH MINISTARSTVO FINANCIJA, POREZNA UPRAVA, PODRUČNI URED GOSPIĆ</derivirana_varijabla>
  </DomainObject.Predmet.StrankaIDrugi>
  <DomainObject.Predmet.ProtustrankaIDrugi>
    <izvorni_sadrzaj>TISKARA GOSPIĆ d.d.</izvorni_sadrzaj>
    <derivirana_varijabla naziv="DomainObject.Predmet.ProtustrankaIDrugi_1">TISKARA GOSPIĆ d.d.</derivirana_varijabla>
  </DomainObject.Predmet.ProtustrankaIDrugi>
  <DomainObject.Predmet.StrankaIDrugiAdressOIB>
    <izvorni_sadrzaj>RH MINISTARSTVO FINANCIJA, POREZNA UPRAVA, PODRUČNI URED GOSPIĆ, OIB 18683136487</izvorni_sadrzaj>
    <derivirana_varijabla naziv="DomainObject.Predmet.StrankaIDrugiAdressOIB_1">RH MINISTARSTVO FINANCIJA, POREZNA UPRAVA, PODRUČNI URED GOSPIĆ, OIB 18683136487</derivirana_varijabla>
  </DomainObject.Predmet.StrankaIDrugiAdressOIB>
  <DomainObject.Predmet.ProtustrankaIDrugiAdressOIB>
    <izvorni_sadrzaj>TISKARA GOSPIĆ d.d., OIB 30788865027, Bilajska 3, 35000 Gospić</izvorni_sadrzaj>
    <derivirana_varijabla naziv="DomainObject.Predmet.ProtustrankaIDrugiAdressOIB_1">TISKARA GOSPIĆ d.d., OIB 30788865027, Bilajska 3, 35000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GOSPIĆ d.d.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izvorni_sadrzaj>
    <derivirana_varijabla naziv="DomainObject.Predmet.SudioniciListNaziv_1">
      <item>TISKARA GOSPIĆ d.d.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  <item>Tomislav Morsan</item>
    </derivirana_varijabla>
  </DomainObject.Predmet.SudioniciListNaziv>
  <DomainObject.Predmet.SudioniciListAdressOIB>
    <izvorni_sadrzaj>
      <item>TISKARA GOSPIĆ d.d.,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  <item>Tomislav Morsan</item>
    </izvorni_sadrzaj>
    <derivirana_varijabla naziv="DomainObject.Predmet.SudioniciListAdressOIB_1">
      <item>TISKARA GOSPIĆ d.d.,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  <item>, OIB null</item>
    </izvorni_sadrzaj>
    <derivirana_varijabla naziv="DomainObject.Predmet.SudioniciListNazivOIB_1"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2675</properties:Characters>
  <properties:Lines>92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2017-11-02T09:47:00Z</dcterms:created>
  <dc:creator>korisnik</dc:creator>
  <cp:lastModifiedBy>Jasna Radulović</cp:lastModifiedBy>
  <cp:lastPrinted>2016-11-21T08:49:00Z</cp:lastPrinted>
  <dcterms:modified xmlns:xsi="http://www.w3.org/2001/XMLSchema-instance" xsi:type="dcterms:W3CDTF">2017-11-02T09:51:00Z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