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b597" w14:paraId="f3eb597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B5C1E">
        <w:t xml:space="preserve">SOLUS d.o.o., </w:t>
      </w:r>
      <w:proofErr w:type="spellStart"/>
      <w:r w:rsidR="00AB5C1E">
        <w:t>Obala</w:t>
      </w:r>
      <w:proofErr w:type="spellEnd"/>
      <w:r w:rsidR="00AB5C1E">
        <w:t xml:space="preserve"> </w:t>
      </w:r>
      <w:proofErr w:type="spellStart"/>
      <w:r w:rsidR="00AB5C1E">
        <w:t>kneza</w:t>
      </w:r>
      <w:proofErr w:type="spellEnd"/>
      <w:r w:rsidR="00AB5C1E">
        <w:t xml:space="preserve"> </w:t>
      </w:r>
      <w:proofErr w:type="spellStart"/>
      <w:r w:rsidR="00AB5C1E">
        <w:t>Branimira</w:t>
      </w:r>
      <w:proofErr w:type="spellEnd"/>
      <w:r w:rsidR="00AB5C1E">
        <w:t xml:space="preserve"> 2, Split, OIB</w:t>
      </w:r>
      <w:proofErr w:type="gramStart"/>
      <w:r w:rsidR="00AB5C1E">
        <w:t>:76735185138</w:t>
      </w:r>
      <w:proofErr w:type="gramEnd"/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AB5C1E">
        <w:rPr>
          <w:lang w:val="hr-HR"/>
        </w:rPr>
        <w:t>15. travnja</w:t>
      </w:r>
      <w:r>
        <w:rPr>
          <w:lang w:val="hr-HR"/>
        </w:rPr>
        <w:t xml:space="preserve">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AB5C1E">
        <w:t xml:space="preserve">SOLUS d.o.o., </w:t>
      </w:r>
      <w:proofErr w:type="spellStart"/>
      <w:r w:rsidR="00AB5C1E">
        <w:t>Obala</w:t>
      </w:r>
      <w:proofErr w:type="spellEnd"/>
      <w:r w:rsidR="00AB5C1E">
        <w:t xml:space="preserve"> </w:t>
      </w:r>
      <w:proofErr w:type="spellStart"/>
      <w:r w:rsidR="00AB5C1E">
        <w:t>kneza</w:t>
      </w:r>
      <w:proofErr w:type="spellEnd"/>
      <w:r w:rsidR="00AB5C1E">
        <w:t xml:space="preserve"> </w:t>
      </w:r>
      <w:proofErr w:type="spellStart"/>
      <w:r w:rsidR="00AB5C1E">
        <w:t>Branimira</w:t>
      </w:r>
      <w:proofErr w:type="spellEnd"/>
      <w:r w:rsidR="00AB5C1E">
        <w:t xml:space="preserve"> 2, Split, OIB</w:t>
      </w:r>
      <w:proofErr w:type="gramStart"/>
      <w:r w:rsidR="00AB5C1E">
        <w:t>:76735185138</w:t>
      </w:r>
      <w:proofErr w:type="gramEnd"/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5F0100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2B0B6F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2B0B6F">
        <w:t>,v.r</w:t>
      </w:r>
      <w:proofErr w:type="spellEnd"/>
      <w:proofErr w:type="gramEnd"/>
      <w:r w:rsidR="002B0B6F">
        <w:t>.</w:t>
      </w:r>
    </w:p>
    <w:p w:rsidRDefault="002B0B6F" w:rsidP="002B0B6F" w:rsidR="002B0B6F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2B0B6F" w:rsidP="002B0B6F" w:rsidR="002B0B6F" w:rsidRPr="008E1252">
      <w:pPr>
        <w:jc w:val="right"/>
      </w:pPr>
      <w:r>
        <w:t xml:space="preserve">Ivana </w:t>
      </w:r>
      <w:proofErr w:type="spellStart"/>
      <w:r>
        <w:t>Hajder</w:t>
      </w:r>
      <w:proofErr w:type="spellEnd"/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6F" w:rsidRPr="002B0B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proofErr w:type="gramStart"/>
    <w:r>
      <w:t>4.St</w:t>
    </w:r>
    <w:proofErr w:type="gramEnd"/>
    <w:r>
      <w:t>-</w:t>
    </w:r>
    <w:r w:rsidR="00AB5C1E">
      <w:t>1178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B0B6F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0100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23E9"/>
    <w:rsid w:val="009D46D2"/>
    <w:rsid w:val="009F79BB"/>
    <w:rsid w:val="00A07480"/>
    <w:rsid w:val="00A31ADC"/>
    <w:rsid w:val="00A83CF1"/>
    <w:rsid w:val="00A97762"/>
    <w:rsid w:val="00AA1815"/>
    <w:rsid w:val="00AB5C1E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C38C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SOLUS, društvo s ograničenom odgovornošću za trgovinu, promet i usluge zastupanog po punomoćniku Leopold Aljinović</izvorni_sadrzaj>
    <derivirana_varijabla naziv="DomainObject.Predmet.ProtustrankaFormated_1">  SOLUS, društvo s ograničenom odgovornošću za trgovinu, promet i usluge zastupanog po punomoćniku Leopold Aljinović</derivirana_varijabla>
  </DomainObject.Predmet.ProtustrankaFormated>
  <DomainObject.Predmet.ProtustrankaFormatedOIB>
    <izvorni_sadrzaj>  SOLUS, društvo s ograničenom odgovornošću za trgovinu, promet i usluge, OIB 76735185138 zastupanog po punomoćniku Leopold Aljinović</izvorni_sadrzaj>
    <derivirana_varijabla naziv="DomainObject.Predmet.ProtustrankaFormatedOIB_1">  SOLUS, društvo s ograničenom odgovornošću za trgovinu, promet i usluge, OIB 76735185138 zastupanog po punomoćniku Leopold Aljinović</derivirana_varijabla>
  </DomainObject.Predmet.ProtustrankaFormatedOIB>
  <DomainObject.Predmet.ProtustrankaFormatedWithAdress>
    <izvorni_sadrzaj> SOLUS, društvo s ograničenom odgovornošću za trgovinu, promet i usluge, Obala Kneza Branimira 2, 21000 Split zastupanog po punomoćniku Leopold Aljinović</izvorni_sadrzaj>
    <derivirana_varijabla naziv="DomainObject.Predmet.ProtustrankaFormatedWithAdress_1"> SOLUS, društvo s ograničenom odgovornošću za trgovinu, promet i usluge, Obala Kneza Branimira 2, 21000 Split zastupanog po punomoćniku Leopold Aljinović</derivirana_varijabla>
  </DomainObject.Predmet.ProtustrankaFormatedWithAdress>
  <DomainObject.Predmet.ProtustrankaFormatedWithAdressOIB>
    <izvorni_sadrzaj> SOLUS, društvo s ograničenom odgovornošću za trgovinu, promet i usluge, OIB 76735185138, Obala Kneza Branimira 2, 21000 Split zastupanog po punomoćniku Leopold Aljinović</izvorni_sadrzaj>
    <derivirana_varijabla naziv="DomainObject.Predmet.ProtustrankaFormatedWithAdressOIB_1"> SOLUS, društvo s ograničenom odgovornošću za trgovinu, promet i usluge, OIB 76735185138, Obala Kneza Branimira 2, 21000 Split zastupanog po punomoćniku Leopold Aljinović</derivirana_varijabla>
  </DomainObject.Predmet.ProtustrankaFormatedWithAdressOIB>
  <DomainObject.Predmet.ProtustrankaWithAdress>
    <izvorni_sadrzaj>SOLUS, društvo s ograničenom odgovornošću za trgovinu, promet i usluge Obala Kneza Branimira 2, 21000 Split</izvorni_sadrzaj>
    <derivirana_varijabla naziv="DomainObject.Predmet.ProtustrankaWithAdress_1">SOLUS, društvo s ograničenom odgovornošću za trgovinu, promet i usluge Obala Kneza Branimira 2, 21000 Split</derivirana_varijabla>
  </DomainObject.Predmet.ProtustrankaWithAdress>
  <DomainObject.Predmet.ProtustrankaWithAdressOIB>
    <izvorni_sadrzaj>SOLUS, društvo s ograničenom odgovornošću za trgovinu, promet i usluge, OIB 76735185138, Obala Kneza Branimira 2, 21000 Split</izvorni_sadrzaj>
    <derivirana_varijabla naziv="DomainObject.Predmet.ProtustrankaWithAdressOIB_1">SOLUS, društvo s ograničenom odgovornošću za trgovinu, promet i usluge, OIB 76735185138, Obala Kneza Branimira 2, 21000 Split</derivirana_varijabla>
  </DomainObject.Predmet.ProtustrankaWithAdressOIB>
  <DomainObject.Predmet.ProtustrankaNazivFormated>
    <izvorni_sadrzaj>SOLUS, društvo s ograničenom odgovornošću za trgovinu, promet i usluge</izvorni_sadrzaj>
    <derivirana_varijabla naziv="DomainObject.Predmet.ProtustrankaNazivFormated_1">SOLUS, društvo s ograničenom odgovornošću za trgovinu, promet i usluge</derivirana_varijabla>
  </DomainObject.Predmet.ProtustrankaNazivFormated>
  <DomainObject.Predmet.ProtustrankaNazivFormatedOIB>
    <izvorni_sadrzaj>SOLUS, društvo s ograničenom odgovornošću za trgovinu, promet i usluge, OIB 76735185138</izvorni_sadrzaj>
    <derivirana_varijabla naziv="DomainObject.Predmet.ProtustrankaNazivFormatedOIB_1">SOLUS, društvo s ograničenom odgovornošću za trgovinu, promet i usluge, OIB 76735185138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185087.77</izvorni_sadrzaj>
    <derivirana_varijabla naziv="DomainObject.Predmet.TrenutnaVrijednost_1">185087.77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SOLUS, društvo s ograničenom odgovornošću za trgovinu, promet i usluge zastupanog po punomoćniku Leopold Aljinović</item>
    </izvorni_sadrzaj>
    <derivirana_varijabla naziv="DomainObject.Predmet.ProtuStrankaListFormated_1">
      <item>SOLUS, društvo s ograničenom odgovornošću za trgovinu, promet i usluge zastupanog po punomoćniku Leopold Aljinović</item>
    </derivirana_varijabla>
  </DomainObject.Predmet.ProtuStrankaListFormated>
  <DomainObject.Predmet.ProtuStrankaListFormatedOIB>
    <izvorni_sadrzaj>
      <item>SOLUS, društvo s ograničenom odgovornošću za trgovinu, promet i usluge, OIB 76735185138 zastupanog po punomoćniku Leopold Aljinović</item>
    </izvorni_sadrzaj>
    <derivirana_varijabla naziv="DomainObject.Predmet.ProtuStrankaListFormatedOIB_1">
      <item>SOLUS, društvo s ograničenom odgovornošću za trgovinu, promet i usluge, OIB 76735185138 zastupanog po punomoćniku Leopold Aljinović</item>
    </derivirana_varijabla>
  </DomainObject.Predmet.ProtuStrankaListFormatedOIB>
  <DomainObject.Predmet.ProtuStrankaListFormatedWithAdress>
    <izvorni_sadrzaj>
      <item>SOLUS, društvo s ograničenom odgovornošću za trgovinu, promet i usluge, Obala Kneza Branimira 2, 21000 Split zastupanog po punomoćniku Leopold Aljinović</item>
    </izvorni_sadrzaj>
    <derivirana_varijabla naziv="DomainObject.Predmet.ProtuStrankaListFormatedWithAdress_1">
      <item>SOLUS, društvo s ograničenom odgovornošću za trgovinu, promet i usluge, Obala Kneza Branimira 2, 21000 Split zastupanog po punomoćniku Leopold Aljinović</item>
    </derivirana_varijabla>
  </DomainObject.Predmet.ProtuStrankaListFormatedWithAdress>
  <DomainObject.Predmet.ProtuStrankaListFormatedWithAdressOIB>
    <izvorni_sadrzaj>
      <item>SOLUS, društvo s ograničenom odgovornošću za trgovinu, promet i usluge, OIB 76735185138, Obala Kneza Branimira 2, 21000 Split zastupanog po punomoćniku Leopold Aljinović</item>
    </izvorni_sadrzaj>
    <derivirana_varijabla naziv="DomainObject.Predmet.ProtuStrankaListFormatedWithAdressOIB_1">
      <item>SOLUS, društvo s ograničenom odgovornošću za trgovinu, promet i usluge, OIB 76735185138, Obala Kneza Branimira 2, 21000 Split zastupanog po punomoćniku Leopold Aljinović</item>
    </derivirana_varijabla>
  </DomainObject.Predmet.ProtuStrankaListFormatedWithAdressOIB>
  <DomainObject.Predmet.ProtuStrankaListNazivFormated>
    <izvorni_sadrzaj>
      <item>SOLUS, društvo s ograničenom odgovornošću za trgovinu, promet i usluge</item>
    </izvorni_sadrzaj>
    <derivirana_varijabla naziv="DomainObject.Predmet.ProtuStrankaListNazivFormated_1">
      <item>SOLUS, društvo s ograničenom odgovornošću za trgovinu, promet i usluge</item>
    </derivirana_varijabla>
  </DomainObject.Predmet.ProtuStrankaListNazivFormated>
  <DomainObject.Predmet.ProtuStrankaListNazivFormatedOIB>
    <izvorni_sadrzaj>
      <item>SOLUS, društvo s ograničenom odgovornošću za trgovinu, promet i usluge, OIB 76735185138</item>
    </izvorni_sadrzaj>
    <derivirana_varijabla naziv="DomainObject.Predmet.ProtuStrankaListNazivFormatedOIB_1">
      <item>SOLUS, društvo s ograničenom odgovornošću za trgovinu, promet i usluge, OIB 76735185138</item>
    </derivirana_varijabla>
  </DomainObject.Predmet.ProtuStrankaListNazivFormatedOIB>
  <DomainObject.Predmet.OstaliListFormated>
    <izvorni_sadrzaj>
      <item>Leopold Aljinović punomoćnik sudionika u postupku SOLUS, društvo s ograničenom odgovornošću za trgovinu, promet i usluge</item>
    </izvorni_sadrzaj>
    <derivirana_varijabla naziv="DomainObject.Predmet.OstaliListFormated_1">
      <item>Leopold Aljinović punomoćnik sudionika u postupku SOLUS, društvo s ograničenom odgovornošću za trgovinu, promet i usluge</item>
    </derivirana_varijabla>
  </DomainObject.Predmet.OstaliListFormated>
  <DomainObject.Predmet.OstaliListFormatedOIB>
    <izvorni_sadrzaj>
      <item>Leopold Aljinović punomoćnik sudionika u postupku SOLUS, društvo s ograničenom odgovornošću za trgovinu, promet i usluge</item>
    </izvorni_sadrzaj>
    <derivirana_varijabla naziv="DomainObject.Predmet.OstaliListFormatedOIB_1">
      <item>Leopold Aljinović punomoćnik sudionika u postupku SOLUS, društvo s ograničenom odgovornošću za trgovinu, promet i usluge</item>
    </derivirana_varijabla>
  </DomainObject.Predmet.OstaliListFormatedOIB>
  <DomainObject.Predmet.OstaliListFormatedWithAdress>
    <izvorni_sadrzaj>
      <item>Leopold Aljinović, Paraćeva 35, 21000 Split punomoćnik sudionika u postupku SOLUS, društvo s ograničenom odgovornošću za trgovinu, promet i usluge</item>
    </izvorni_sadrzaj>
    <derivirana_varijabla naziv="DomainObject.Predmet.OstaliListFormatedWithAdress_1">
      <item>Leopold Aljinović, Paraćeva 35, 21000 Split punomoćnik sudionika u postupku SOLUS, društvo s ograničenom odgovornošću za trgovinu, promet i usluge</item>
    </derivirana_varijabla>
  </DomainObject.Predmet.OstaliListFormatedWithAdress>
  <DomainObject.Predmet.OstaliListFormatedWithAdressOIB>
    <izvorni_sadrzaj>
      <item>Leopold Aljinović, Paraćeva 35, 21000 Split punomoćnik sudionika u postupku SOLUS, društvo s ograničenom odgovornošću za trgovinu, promet i usluge</item>
    </izvorni_sadrzaj>
    <derivirana_varijabla naziv="DomainObject.Predmet.OstaliListFormatedWithAdressOIB_1">
      <item>Leopold Aljinović, Paraćeva 35, 21000 Split punomoćnik sudionika u postupku SOLUS, društvo s ograničenom odgovornošću za trgovinu, promet i usluge</item>
    </derivirana_varijabla>
  </DomainObject.Predmet.OstaliListFormatedWithAdressOIB>
  <DomainObject.Predmet.OstaliListNazivFormated>
    <izvorni_sadrzaj>
      <item>Leopold Aljinović</item>
    </izvorni_sadrzaj>
    <derivirana_varijabla naziv="DomainObject.Predmet.OstaliListNazivFormated_1">
      <item>Leopold Aljinović</item>
    </derivirana_varijabla>
  </DomainObject.Predmet.OstaliListNazivFormated>
  <DomainObject.Predmet.OstaliListNazivFormatedOIB>
    <izvorni_sadrzaj>
      <item>Leopold Aljinović</item>
    </izvorni_sadrzaj>
    <derivirana_varijabla naziv="DomainObject.Predmet.OstaliListNazivFormatedOIB_1">
      <item>Leopold Aljinović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SOLUS, društvo s ograničenom odgovornošću za trgovinu, promet i usluge</izvorni_sadrzaj>
    <derivirana_varijabla naziv="DomainObject.Predmet.ProtustrankaIDrugi_1">SOLUS, društvo s ograničenom odgovornošću za trgovinu,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SOLUS, društvo s ograničenom odgovornošću za trgovinu, promet i usluge, OIB 76735185138, Obala Kneza Branimira 2, 21000 Split</izvorni_sadrzaj>
    <derivirana_varijabla naziv="DomainObject.Predmet.ProtustrankaIDrugiAdressOIB_1">SOLUS, društvo s ograničenom odgovornošću za trgovinu, promet i usluge, OIB 76735185138, Obala Kneza Branimira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2016.</izvorni_sadrzaj>
    <derivirana_varijabla naziv="DomainObject.Predmet.OdlukaRjesenje.DatumDonosenjaOdluke_1">15. travnja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St-1178/2015-6</izvorni_sadrzaj>
    <derivirana_varijabla naziv="DomainObject.Predmet.OdlukaRjesenje.Oznaka_1">St-1178/2015-6</derivirana_varijabla>
  </DomainObject.Predmet.OdlukaRjesenje.Oznaka>
  <DomainObject.Predmet.SudioniciListNaziv>
    <izvorni_sadrzaj>
      <item>SOLUS, društvo s ograničenom odgovornošću za trgovinu, promet i usluge</item>
      <item>FINANCIJSKA AGENCIJA, RC SPLIT</item>
      <item>Leopold Aljinović</item>
    </izvorni_sadrzaj>
    <derivirana_varijabla naziv="DomainObject.Predmet.SudioniciListNaziv_1">
      <item>SOLUS, društvo s ograničenom odgovornošću za trgovinu, promet i usluge</item>
      <item>FINANCIJSKA AGENCIJA, RC SPLIT</item>
      <item>Leopold Aljinović</item>
    </derivirana_varijabla>
  </DomainObject.Predmet.SudioniciListNaziv>
  <DomainObject.Predmet.SudioniciListAdressOIB>
    <izvorni_sadrzaj>
      <item>SOLUS, društvo s ograničenom odgovornošću za trgovinu, promet i usluge, OIB 76735185138, Obala Kneza Branimira 2,21000 Split</item>
      <item>FINANCIJSKA AGENCIJA, RC SPLIT, OIB 85821130368, Mažuranićevo šetalište 24 b,21000 Split</item>
      <item>Leopold Aljinović, Paraćeva 35,21000 Split</item>
    </izvorni_sadrzaj>
    <derivirana_varijabla naziv="DomainObject.Predmet.SudioniciListAdressOIB_1">
      <item>SOLUS, društvo s ograničenom odgovornošću za trgovinu, promet i usluge, OIB 76735185138, Obala Kneza Branimira 2,21000 Split</item>
      <item>FINANCIJSKA AGENCIJA, RC SPLIT, OIB 85821130368, Mažuranićevo šetalište 24 b,21000 Split</item>
      <item>Leopold Aljinović, Paraćeva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76735185138</item>
      <item>, OIB 85821130368</item>
      <item>, OIB null</item>
    </izvorni_sadrzaj>
    <derivirana_varijabla naziv="DomainObject.Predmet.SudioniciListNazivOIB_1">
      <item>, OIB 76735185138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F20A2-28DE-4A5F-AE39-F9A84DC7D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1579</properties:Characters>
  <properties:Lines>45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2018-07-27T07:56:00Z</cp:lastPrinted>
  <dcterms:modified xmlns:xsi="http://www.w3.org/2001/XMLSchema-instance" xsi:type="dcterms:W3CDTF">2018-07-27T09:39:00Z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