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16e2" w14:paraId="ebf16e2" w:rsidRDefault="004705DF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4705DF">
        <w:rPr>
          <w:rFonts w:hAnsi="Times New Roman" w:ascii="Times New Roman"/>
          <w:szCs w:val="24"/>
          <w:lang w:val="pl-PL"/>
        </w:rPr>
        <w:t>1108/14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4705DF">
        <w:rPr>
          <w:rFonts w:hAnsi="Times New Roman" w:ascii="Times New Roman"/>
          <w:szCs w:val="24"/>
          <w:lang w:val="pl-PL"/>
        </w:rPr>
        <w:t xml:space="preserve">dužnikom </w:t>
      </w:r>
      <w:r w:rsidR="004705DF">
        <w:rPr>
          <w:rFonts w:hAnsi="Times New Roman" w:ascii="Times New Roman"/>
          <w:szCs w:val="24"/>
        </w:rPr>
        <w:t>MA.E.S. TRGOVINA d. o. o., Zagrebu, Av. Dubrovnik 15, OIB: 71873393319, 14. listopada 2015.</w:t>
      </w:r>
    </w:p>
    <w:p w:rsidRDefault="004705DF" w:rsidP="00B51EC0" w:rsidR="004705DF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4705DF">
        <w:rPr>
          <w:rFonts w:hAnsi="Times New Roman" w:ascii="Times New Roman"/>
          <w:lang w:val="en-US"/>
        </w:rPr>
        <w:t xml:space="preserve">Zrinka Akrap iz Zagreba, Gajeva 45, OIB </w:t>
      </w:r>
      <w:r w:rsidR="004705DF" w:rsidRPr="004705DF">
        <w:rPr>
          <w:rFonts w:hAnsi="Times New Roman" w:ascii="Times New Roman"/>
          <w:lang w:val="en-US"/>
        </w:rPr>
        <w:t>02957172025</w:t>
      </w:r>
      <w:r w:rsidR="004705DF">
        <w:rPr>
          <w:rFonts w:hAnsi="Times New Roman" w:ascii="Times New Roman"/>
          <w:lang w:val="en-US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4705DF">
        <w:rPr>
          <w:rFonts w:hAnsi="Times New Roman" w:ascii="Times New Roman"/>
          <w:szCs w:val="24"/>
          <w:lang w:val="hr-HR"/>
        </w:rPr>
        <w:t>18. studeni 2015. u 9</w:t>
      </w:r>
      <w:r w:rsidR="00382599">
        <w:rPr>
          <w:rFonts w:hAnsi="Times New Roman" w:ascii="Times New Roman"/>
          <w:szCs w:val="24"/>
          <w:lang w:val="hr-HR"/>
        </w:rPr>
        <w:t>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4705DF">
        <w:rPr>
          <w:rFonts w:hAnsi="Times New Roman" w:ascii="Times New Roman"/>
          <w:szCs w:val="24"/>
          <w:lang w:val="sv-SE"/>
        </w:rPr>
        <w:t>Gabrijela Veriga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4705DF">
        <w:rPr>
          <w:rFonts w:hAnsi="Times New Roman" w:ascii="Times New Roman"/>
          <w:szCs w:val="24"/>
          <w:lang w:val="sv-SE"/>
        </w:rPr>
        <w:t>- zakonski zastupnik dužnika Sven Šalehar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4705DF">
        <w:rPr>
          <w:rFonts w:hAnsi="Times New Roman" w:ascii="Times New Roman"/>
          <w:szCs w:val="24"/>
          <w:lang w:val="sv-SE"/>
        </w:rPr>
        <w:t>Zrinka Akrap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705DF">
        <w:rPr>
          <w:rFonts w:hAnsi="Times New Roman" w:ascii="Times New Roman"/>
          <w:szCs w:val="24"/>
          <w:lang w:val="hr-HR"/>
        </w:rPr>
        <w:t>14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CD1133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CD1133" w:rsidP="00AB7A2F" w:rsidR="00CD113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D1133" w:rsidP="00995CE9" w:rsidR="00CD113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5DF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24FC0"/>
    <w:rsid w:val="00C40562"/>
    <w:rsid w:val="00C96043"/>
    <w:rsid w:val="00CC3692"/>
    <w:rsid w:val="00CD1133"/>
    <w:rsid w:val="00CD1823"/>
    <w:rsid w:val="00CF20E5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4FC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4FC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St-1108/2014</izvorni_sadrzaj>
    <derivirana_varijabla naziv="DomainObject.Predmet.OznakaBroj_1">St-1108/2014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MA.E.S.TRGOVINA, d.o.o. zastupanog po punomoćniku Sven Šalehar</izvorni_sadrzaj>
    <derivirana_varijabla naziv="DomainObject.Predmet.ProtustrankaFormated_1">  MA.E.S.TRGOVINA, d.o.o. zastupanog po punomoćniku Sven Šalehar</derivirana_varijabla>
  </DomainObject.Predmet.ProtustrankaFormated>
  <DomainObject.Predmet.ProtustrankaFormatedOIB>
    <izvorni_sadrzaj>  MA.E.S.TRGOVINA, d.o.o., OIB 71873393319 zastupanog po punomoćniku Sven Šalehar</izvorni_sadrzaj>
    <derivirana_varijabla naziv="DomainObject.Predmet.ProtustrankaFormatedOIB_1">  MA.E.S.TRGOVINA, d.o.o., OIB 71873393319 zastupanog po punomoćniku Sven Šalehar</derivirana_varijabla>
  </DomainObject.Predmet.ProtustrankaFormatedOIB>
  <DomainObject.Predmet.ProtustrankaFormatedWithAdress>
    <izvorni_sadrzaj> MA.E.S.TRGOVINA, d.o.o., Avenija Dubrovnik 15, 10000 Zagreb zastupanog po punomoćniku Sven Šalehar</izvorni_sadrzaj>
    <derivirana_varijabla naziv="DomainObject.Predmet.ProtustrankaFormatedWithAdress_1"> MA.E.S.TRGOVINA, d.o.o., Avenija Dubrovnik 15, 10000 Zagreb zastupanog po punomoćniku Sven Šalehar</derivirana_varijabla>
  </DomainObject.Predmet.ProtustrankaFormatedWithAdress>
  <DomainObject.Predmet.ProtustrankaFormatedWithAdressOIB>
    <izvorni_sadrzaj> MA.E.S.TRGOVINA, d.o.o., OIB 71873393319, Avenija Dubrovnik 15, 10000 Zagreb zastupanog po punomoćniku Sven Šalehar</izvorni_sadrzaj>
    <derivirana_varijabla naziv="DomainObject.Predmet.ProtustrankaFormatedWithAdressOIB_1"> MA.E.S.TRGOVINA, d.o.o., OIB 71873393319, Avenija Dubrovnik 15, 10000 Zagreb zastupanog po punomoćniku Sven Šalehar</derivirana_varijabla>
  </DomainObject.Predmet.ProtustrankaFormatedWithAdressOIB>
  <DomainObject.Predmet.ProtustrankaWithAdress>
    <izvorni_sadrzaj>MA.E.S.TRGOVINA, d.o.o. Avenija Dubrovnik 15, 10000 Zagreb</izvorni_sadrzaj>
    <derivirana_varijabla naziv="DomainObject.Predmet.ProtustrankaWithAdress_1">MA.E.S.TRGOVINA, d.o.o. Avenija Dubrovnik 15, 10000 Zagreb</derivirana_varijabla>
  </DomainObject.Predmet.ProtustrankaWithAdress>
  <DomainObject.Predmet.ProtustrankaWithAdressOIB>
    <izvorni_sadrzaj>MA.E.S.TRGOVINA, d.o.o., OIB 71873393319, Avenija Dubrovnik 15, 10000 Zagreb</izvorni_sadrzaj>
    <derivirana_varijabla naziv="DomainObject.Predmet.ProtustrankaWithAdressOIB_1">MA.E.S.TRGOVINA, d.o.o., OIB 71873393319, Avenija Dubrovnik 15, 10000 Zagreb</derivirana_varijabla>
  </DomainObject.Predmet.ProtustrankaWithAdressOIB>
  <DomainObject.Predmet.ProtustrankaNazivFormated>
    <izvorni_sadrzaj>MA.E.S.TRGOVINA, d.o.o.</izvorni_sadrzaj>
    <derivirana_varijabla naziv="DomainObject.Predmet.ProtustrankaNazivFormated_1">MA.E.S.TRGOVINA, d.o.o.</derivirana_varijabla>
  </DomainObject.Predmet.ProtustrankaNazivFormated>
  <DomainObject.Predmet.ProtustrankaNazivFormatedOIB>
    <izvorni_sadrzaj>MA.E.S.TRGOVINA, d.o.o., OIB 71873393319</izvorni_sadrzaj>
    <derivirana_varijabla naziv="DomainObject.Predmet.ProtustrankaNazivFormatedOIB_1">MA.E.S.TRGOVINA, d.o.o., OIB 71873393319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Gabrijela Veriga zastupanog po punomoćniku Dejan Bogdanović</izvorni_sadrzaj>
    <derivirana_varijabla naziv="DomainObject.Predmet.StrankaFormated_1">  Gabrijela Veriga zastupanog po punomoćniku Dejan Bogdanović</derivirana_varijabla>
  </DomainObject.Predmet.StrankaFormated>
  <DomainObject.Predmet.StrankaFormatedOIB>
    <izvorni_sadrzaj>  Gabrijela Veriga, OIB 18064163700 zastupanog po punomoćniku Dejan Bogdanović</izvorni_sadrzaj>
    <derivirana_varijabla naziv="DomainObject.Predmet.StrankaFormatedOIB_1">  Gabrijela Veriga, OIB 18064163700 zastupanog po punomoćniku Dejan Bogdanović</derivirana_varijabla>
  </DomainObject.Predmet.StrankaFormatedOIB>
  <DomainObject.Predmet.StrankaFormatedWithAdress>
    <izvorni_sadrzaj> Gabrijela Veriga, Hribarov Prilaz 6, 10000 Zagreb zastupanog po punomoćniku Dejan Bogdanović</izvorni_sadrzaj>
    <derivirana_varijabla naziv="DomainObject.Predmet.StrankaFormatedWithAdress_1"> Gabrijela Veriga, Hribarov Prilaz 6, 10000 Zagreb zastupanog po punomoćniku Dejan Bogdanović</derivirana_varijabla>
  </DomainObject.Predmet.StrankaFormatedWithAdress>
  <DomainObject.Predmet.StrankaFormatedWithAdressOIB>
    <izvorni_sadrzaj> Gabrijela Veriga, OIB 18064163700, Hribarov Prilaz 6, 10000 Zagreb zastupanog po punomoćniku Dejan Bogdanović</izvorni_sadrzaj>
    <derivirana_varijabla naziv="DomainObject.Predmet.StrankaFormatedWithAdressOIB_1"> Gabrijela Veriga, OIB 18064163700, Hribarov Prilaz 6, 10000 Zagreb zastupanog po punomoćniku Dejan Bogdanović</derivirana_varijabla>
  </DomainObject.Predmet.StrankaFormatedWithAdressOIB>
  <DomainObject.Predmet.StrankaWithAdress>
    <izvorni_sadrzaj>Gabrijela Veriga Hribarov Prilaz 6,10000 Zagreb</izvorni_sadrzaj>
    <derivirana_varijabla naziv="DomainObject.Predmet.StrankaWithAdress_1">Gabrijela Veriga Hribarov Prilaz 6,10000 Zagreb</derivirana_varijabla>
  </DomainObject.Predmet.StrankaWithAdress>
  <DomainObject.Predmet.StrankaWithAdressOIB>
    <izvorni_sadrzaj>Gabrijela Veriga, OIB 18064163700, Hribarov Prilaz 6,10000 Zagreb</izvorni_sadrzaj>
    <derivirana_varijabla naziv="DomainObject.Predmet.StrankaWithAdressOIB_1">Gabrijela Veriga, OIB 18064163700, Hribarov Prilaz 6,10000 Zagreb</derivirana_varijabla>
  </DomainObject.Predmet.StrankaWithAdressOIB>
  <DomainObject.Predmet.StrankaNazivFormated>
    <izvorni_sadrzaj>Gabrijela Veriga</izvorni_sadrzaj>
    <derivirana_varijabla naziv="DomainObject.Predmet.StrankaNazivFormated_1">Gabrijela Veriga</derivirana_varijabla>
  </DomainObject.Predmet.StrankaNazivFormated>
  <DomainObject.Predmet.StrankaNazivFormatedOIB>
    <izvorni_sadrzaj>Gabrijela Veriga, OIB 18064163700</izvorni_sadrzaj>
    <derivirana_varijabla naziv="DomainObject.Predmet.StrankaNazivFormatedOIB_1">Gabrijela Veriga, OIB 18064163700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Gabrijela Veriga zastupanog po punomoćniku Dejan Bogdanović</item>
    </izvorni_sadrzaj>
    <derivirana_varijabla naziv="DomainObject.Predmet.StrankaListFormated_1">
      <item>Gabrijela Veriga zastupanog po punomoćniku Dejan Bogdanović</item>
    </derivirana_varijabla>
  </DomainObject.Predmet.StrankaListFormated>
  <DomainObject.Predmet.StrankaListFormatedOIB>
    <izvorni_sadrzaj>
      <item>Gabrijela Veriga, OIB 18064163700 zastupanog po punomoćniku Dejan Bogdanović</item>
    </izvorni_sadrzaj>
    <derivirana_varijabla naziv="DomainObject.Predmet.StrankaListFormatedOIB_1">
      <item>Gabrijela Veriga, OIB 18064163700 zastupanog po punomoćniku Dejan Bogdanović</item>
    </derivirana_varijabla>
  </DomainObject.Predmet.StrankaListFormatedOIB>
  <DomainObject.Predmet.StrankaListFormatedWithAdress>
    <izvorni_sadrzaj>
      <item>Gabrijela Veriga, Hribarov Prilaz 6, 10000 Zagreb zastupanog po punomoćniku Dejan Bogdanović</item>
    </izvorni_sadrzaj>
    <derivirana_varijabla naziv="DomainObject.Predmet.StrankaListFormatedWithAdress_1">
      <item>Gabrijela Veriga, Hribarov Prilaz 6, 10000 Zagreb zastupanog po punomoćniku Dejan Bogdanović</item>
    </derivirana_varijabla>
  </DomainObject.Predmet.StrankaListFormatedWithAdress>
  <DomainObject.Predmet.StrankaListFormatedWithAdressOIB>
    <izvorni_sadrzaj>
      <item>Gabrijela Veriga, OIB 18064163700, Hribarov Prilaz 6, 10000 Zagreb zastupanog po punomoćniku Dejan Bogdanović</item>
    </izvorni_sadrzaj>
    <derivirana_varijabla naziv="DomainObject.Predmet.StrankaListFormatedWithAdressOIB_1">
      <item>Gabrijela Veriga, OIB 18064163700, Hribarov Prilaz 6, 10000 Zagreb zastupanog po punomoćniku Dejan Bogdanović</item>
    </derivirana_varijabla>
  </DomainObject.Predmet.StrankaListFormatedWithAdressOIB>
  <DomainObject.Predmet.StrankaListNazivFormated>
    <izvorni_sadrzaj>
      <item>Gabrijela Veriga</item>
    </izvorni_sadrzaj>
    <derivirana_varijabla naziv="DomainObject.Predmet.StrankaListNazivFormated_1">
      <item>Gabrijela Veriga</item>
    </derivirana_varijabla>
  </DomainObject.Predmet.StrankaListNazivFormated>
  <DomainObject.Predmet.StrankaListNazivFormatedOIB>
    <izvorni_sadrzaj>
      <item>Gabrijela Veriga, OIB 18064163700</item>
    </izvorni_sadrzaj>
    <derivirana_varijabla naziv="DomainObject.Predmet.StrankaListNazivFormatedOIB_1">
      <item>Gabrijela Veriga, OIB 18064163700</item>
    </derivirana_varijabla>
  </DomainObject.Predmet.StrankaListNazivFormatedOIB>
  <DomainObject.Predmet.ProtuStrankaListFormated>
    <izvorni_sadrzaj>
      <item>MA.E.S.TRGOVINA, d.o.o. zastupanog po punomoćniku Sven Šalehar</item>
    </izvorni_sadrzaj>
    <derivirana_varijabla naziv="DomainObject.Predmet.ProtuStrankaListFormated_1">
      <item>MA.E.S.TRGOVINA, d.o.o. zastupanog po punomoćniku Sven Šalehar</item>
    </derivirana_varijabla>
  </DomainObject.Predmet.ProtuStrankaListFormated>
  <DomainObject.Predmet.ProtuStrankaListFormatedOIB>
    <izvorni_sadrzaj>
      <item>MA.E.S.TRGOVINA, d.o.o., OIB 71873393319 zastupanog po punomoćniku Sven Šalehar</item>
    </izvorni_sadrzaj>
    <derivirana_varijabla naziv="DomainObject.Predmet.ProtuStrankaListFormatedOIB_1">
      <item>MA.E.S.TRGOVINA, d.o.o., OIB 71873393319 zastupanog po punomoćniku Sven Šalehar</item>
    </derivirana_varijabla>
  </DomainObject.Predmet.ProtuStrankaListFormatedOIB>
  <DomainObject.Predmet.ProtuStrankaListFormatedWithAdress>
    <izvorni_sadrzaj>
      <item>MA.E.S.TRGOVINA, d.o.o., Avenija Dubrovnik 15, 10000 Zagreb zastupanog po punomoćniku Sven Šalehar</item>
    </izvorni_sadrzaj>
    <derivirana_varijabla naziv="DomainObject.Predmet.ProtuStrankaListFormatedWithAdress_1">
      <item>MA.E.S.TRGOVINA, d.o.o., Avenija Dubrovnik 15, 10000 Zagreb zastupanog po punomoćniku Sven Šalehar</item>
    </derivirana_varijabla>
  </DomainObject.Predmet.ProtuStrankaListFormatedWithAdress>
  <DomainObject.Predmet.ProtuStrankaListFormatedWithAdressOIB>
    <izvorni_sadrzaj>
      <item>MA.E.S.TRGOVINA, d.o.o., OIB 71873393319, Avenija Dubrovnik 15, 10000 Zagreb zastupanog po punomoćniku Sven Šalehar</item>
    </izvorni_sadrzaj>
    <derivirana_varijabla naziv="DomainObject.Predmet.ProtuStrankaListFormatedWithAdressOIB_1">
      <item>MA.E.S.TRGOVINA, d.o.o., OIB 71873393319, Avenija Dubrovnik 15, 10000 Zagreb zastupanog po punomoćniku Sven Šalehar</item>
    </derivirana_varijabla>
  </DomainObject.Predmet.ProtuStrankaListFormatedWithAdressOIB>
  <DomainObject.Predmet.ProtuStrankaListNazivFormated>
    <izvorni_sadrzaj>
      <item>MA.E.S.TRGOVINA, d.o.o.</item>
    </izvorni_sadrzaj>
    <derivirana_varijabla naziv="DomainObject.Predmet.ProtuStrankaListNazivFormated_1">
      <item>MA.E.S.TRGOVINA, d.o.o.</item>
    </derivirana_varijabla>
  </DomainObject.Predmet.ProtuStrankaListNazivFormated>
  <DomainObject.Predmet.ProtuStrankaListNazivFormatedOIB>
    <izvorni_sadrzaj>
      <item>MA.E.S.TRGOVINA, d.o.o., OIB 71873393319</item>
    </izvorni_sadrzaj>
    <derivirana_varijabla naziv="DomainObject.Predmet.ProtuStrankaListNazivFormatedOIB_1">
      <item>MA.E.S.TRGOVINA, d.o.o., OIB 71873393319</item>
    </derivirana_varijabla>
  </DomainObject.Predmet.ProtuStrankaListNazivFormatedOIB>
  <DomainObject.Predmet.OstaliListFormated>
    <izvorni_sadrzaj>
      <item>Dejan Bogdanović punomoćnik sudionika u postupku Gabrijela Veriga</item>
      <item>Sven Šalehar punomoćnik sudionika u postupku MA.E.S.TRGOVINA, d.o.o.</item>
      <item>Zrinka Akrap</item>
    </izvorni_sadrzaj>
    <derivirana_varijabla naziv="DomainObject.Predmet.OstaliListFormated_1">
      <item>Dejan Bogdanović punomoćnik sudionika u postupku Gabrijela Veriga</item>
      <item>Sven Šalehar punomoćnik sudionika u postupku MA.E.S.TRGOVINA, d.o.o.</item>
      <item>Zrinka Akrap</item>
    </derivirana_varijabla>
  </DomainObject.Predmet.OstaliListFormated>
  <DomainObject.Predmet.OstaliListFormatedOIB>
    <izvorni_sadrzaj>
      <item>Dejan Bogdanović punomoćnik sudionika u postupku Gabrijela Veriga</item>
      <item>Sven Šalehar, OIB 11078083081 punomoćnik sudionika u postupku MA.E.S.TRGOVINA, d.o.o.</item>
      <item>Zrinka Akrap, OIB 02957172025</item>
    </izvorni_sadrzaj>
    <derivirana_varijabla naziv="DomainObject.Predmet.OstaliListFormatedOIB_1">
      <item>Dejan Bogdanović punomoćnik sudionika u postupku Gabrijela Veriga</item>
      <item>Sven Šalehar, OIB 11078083081 punomoćnik sudionika u postupku MA.E.S.TRGOVINA, d.o.o.</item>
      <item>Zrinka Akrap, OIB 02957172025</item>
    </derivirana_varijabla>
  </DomainObject.Predmet.OstaliListFormatedOIB>
  <DomainObject.Predmet.OstaliListFormatedWithAdress>
    <izvorni_sadrzaj>
      <item>Dejan Bogdanović, Crnčićeva  16a/1, 10000 Zagreb punomoćnik sudionika u postupku Gabrijela Veriga</item>
      <item>Sven Šalehar, Hribarov Prilaz 6, 10000 Zagreb punomoćnik sudionika u postupku MA.E.S.TRGOVINA, d.o.o.</item>
      <item>Zrinka Akrap, Ljudevita Gaja 45, 10000 Zagreb</item>
    </izvorni_sadrzaj>
    <derivirana_varijabla naziv="DomainObject.Predmet.OstaliListFormatedWithAdress_1">
      <item>Dejan Bogdanović, Crnčićeva  16a/1, 10000 Zagreb punomoćnik sudionika u postupku Gabrijela Veriga</item>
      <item>Sven Šalehar, Hribarov Prilaz 6, 10000 Zagreb punomoćnik sudionika u postupku MA.E.S.TRGOVINA, d.o.o.</item>
      <item>Zrinka Akrap, Ljudevita Gaja 45, 10000 Zagreb</item>
    </derivirana_varijabla>
  </DomainObject.Predmet.OstaliListFormatedWithAdress>
  <DomainObject.Predmet.OstaliListFormatedWithAdressOIB>
    <izvorni_sadrzaj>
      <item>Dejan Bogdanović, Crnčićeva  16a/1, 10000 Zagreb punomoćnik sudionika u postupku Gabrijela Veriga</item>
      <item>Sven Šalehar, OIB 11078083081, Hribarov Prilaz 6, 10000 Zagreb punomoćnik sudionika u postupku MA.E.S.TRGOVINA, d.o.o.</item>
      <item>Zrinka Akrap, OIB 02957172025, Ljudevita Gaja 45, 10000 Zagreb</item>
    </izvorni_sadrzaj>
    <derivirana_varijabla naziv="DomainObject.Predmet.OstaliListFormatedWithAdressOIB_1">
      <item>Dejan Bogdanović, Crnčićeva  16a/1, 10000 Zagreb punomoćnik sudionika u postupku Gabrijela Veriga</item>
      <item>Sven Šalehar, OIB 11078083081, Hribarov Prilaz 6, 10000 Zagreb punomoćnik sudionika u postupku MA.E.S.TRGOVINA, d.o.o.</item>
      <item>Zrinka Akrap, OIB 02957172025, Ljudevita Gaja 45, 10000 Zagreb</item>
    </derivirana_varijabla>
  </DomainObject.Predmet.OstaliListFormatedWithAdressOIB>
  <DomainObject.Predmet.OstaliListNazivFormated>
    <izvorni_sadrzaj>
      <item>Dejan Bogdanović</item>
      <item>Sven Šalehar</item>
      <item>Zrinka Akrap</item>
    </izvorni_sadrzaj>
    <derivirana_varijabla naziv="DomainObject.Predmet.OstaliListNazivFormated_1">
      <item>Dejan Bogdanović</item>
      <item>Sven Šalehar</item>
      <item>Zrinka Akrap</item>
    </derivirana_varijabla>
  </DomainObject.Predmet.OstaliListNazivFormated>
  <DomainObject.Predmet.OstaliListNazivFormatedOIB>
    <izvorni_sadrzaj>
      <item>Dejan Bogdanović</item>
      <item>Sven Šalehar, OIB 11078083081</item>
      <item>Zrinka Akrap, OIB 02957172025</item>
    </izvorni_sadrzaj>
    <derivirana_varijabla naziv="DomainObject.Predmet.OstaliListNazivFormatedOIB_1">
      <item>Dejan Bogdanović</item>
      <item>Sven Šalehar, OIB 11078083081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Gabrijela Veriga</izvorni_sadrzaj>
    <derivirana_varijabla naziv="DomainObject.Predmet.StrankaIDrugi_1">Gabrijela Veriga</derivirana_varijabla>
  </DomainObject.Predmet.StrankaIDrugi>
  <DomainObject.Predmet.ProtustrankaIDrugi>
    <izvorni_sadrzaj>MA.E.S.TRGOVINA, d.o.o.</izvorni_sadrzaj>
    <derivirana_varijabla naziv="DomainObject.Predmet.ProtustrankaIDrugi_1">MA.E.S.TRGOVINA, d.o.o.</derivirana_varijabla>
  </DomainObject.Predmet.ProtustrankaIDrugi>
  <DomainObject.Predmet.StrankaIDrugiAdressOIB>
    <izvorni_sadrzaj>Gabrijela Veriga, OIB 18064163700, Hribarov Prilaz 6, 10000 Zagreb</izvorni_sadrzaj>
    <derivirana_varijabla naziv="DomainObject.Predmet.StrankaIDrugiAdressOIB_1">Gabrijela Veriga, OIB 18064163700, Hribarov Prilaz 6, 10000 Zagreb</derivirana_varijabla>
  </DomainObject.Predmet.StrankaIDrugiAdressOIB>
  <DomainObject.Predmet.ProtustrankaIDrugiAdressOIB>
    <izvorni_sadrzaj>MA.E.S.TRGOVINA, d.o.o., OIB 71873393319, Avenija Dubrovnik 15, 10000 Zagreb</izvorni_sadrzaj>
    <derivirana_varijabla naziv="DomainObject.Predmet.ProtustrankaIDrugiAdressOIB_1">MA.E.S.TRGOVINA, d.o.o., OIB 71873393319,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Gabrijela Veriga</item>
      <item>MA.E.S.TRGOVINA, d.o.o.</item>
      <item>Dejan Bogdanović</item>
      <item>Sven Šalehar</item>
      <item>Zrinka Akrap</item>
    </izvorni_sadrzaj>
    <derivirana_varijabla naziv="DomainObject.Predmet.SudioniciListNaziv_1">
      <item>Gabrijela Veriga</item>
      <item>MA.E.S.TRGOVINA, d.o.o.</item>
      <item>Dejan Bogdanović</item>
      <item>Sven Šalehar</item>
      <item>Zrinka Akrap</item>
    </derivirana_varijabla>
  </DomainObject.Predmet.SudioniciListNaziv>
  <DomainObject.Predmet.SudioniciListAdressOIB>
    <izvorni_sadrzaj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Zrinka Akrap, OIB 02957172025, Ljudevita Gaja 45,10000 Zagreb</item>
    </izvorni_sadrzaj>
    <derivirana_varijabla naziv="DomainObject.Predmet.SudioniciListAdressOIB_1"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18064163700</item>
      <item>, OIB 71873393319</item>
      <item>, OIB null</item>
      <item>, OIB 11078083081</item>
      <item>, OIB 02957172025</item>
    </izvorni_sadrzaj>
    <derivirana_varijabla naziv="DomainObject.Predmet.SudioniciListNazivOIB_1">
      <item>, OIB 18064163700</item>
      <item>, OIB 71873393319</item>
      <item>, OIB null</item>
      <item>, OIB 11078083081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295</properties:Words>
  <properties:Characters>1468</properties:Characters>
  <properties:Lines>93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2015-10-14T12:13:00Z</dcterms:created>
  <dc:creator>Sudsko vijeće</dc:creator>
  <cp:lastModifiedBy>Kristina Švajger</cp:lastModifiedBy>
  <cp:lastPrinted>2015-10-14T12:16:00Z</cp:lastPrinted>
  <dcterms:modified xmlns:xsi="http://www.w3.org/2001/XMLSchema-instance" xsi:type="dcterms:W3CDTF">2015-10-14T12:16:00Z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