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6c22" w14:paraId="e196c22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0734">
        <w:rPr>
          <w:lang w:val="pl-PL"/>
        </w:rPr>
        <w:br w:clear="all" w:type="textWrapping"/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A333C2">
        <w:rPr>
          <w:lang w:val="pl-PL"/>
        </w:rPr>
        <w:t>3377/16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DB61E9" w:rsidP="00DB61E9" w:rsidR="00DB61E9">
      <w:pPr>
        <w:jc w:val="both"/>
        <w:rPr>
          <w:lang w:val="pt-BR"/>
        </w:rPr>
      </w:pPr>
    </w:p>
    <w:p w:rsidRDefault="00A333C2" w:rsidP="00A333C2" w:rsidR="00A333C2" w:rsidRPr="00DC00F3">
      <w:pPr>
        <w:ind w:firstLine="708"/>
        <w:jc w:val="both"/>
      </w:pPr>
      <w:r w:rsidRPr="00DC00F3">
        <w:rPr>
          <w:bCs/>
        </w:rPr>
        <w:t>Trgovački sud u Zagrebu, p</w:t>
      </w:r>
      <w:r w:rsidRPr="00DC00F3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7A34E7">
        <w:t>VEKO d.o.o., Zagreb, Kustošijanska 215, OIB: 68802515461</w:t>
      </w:r>
      <w:r w:rsidRPr="00DC00F3">
        <w:t xml:space="preserve">,  dana </w:t>
      </w:r>
      <w:r>
        <w:t>06. travnja 2018. godine</w:t>
      </w:r>
    </w:p>
    <w:p w:rsidRDefault="00A333C2" w:rsidP="00DB61E9" w:rsidR="00A333C2">
      <w:pPr>
        <w:jc w:val="center"/>
      </w:pPr>
    </w:p>
    <w:p w:rsidRDefault="00B23738" w:rsidP="00DB61E9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A333C2" w:rsidRPr="007A34E7">
        <w:t>VEKO d.o.o., Zagreb, Kustošijanska 215, OIB: 68802515461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</w:r>
      <w:r w:rsidRPr="00BE660D">
        <w:t xml:space="preserve">Rješenjem </w:t>
      </w:r>
      <w:r w:rsidR="00BE660D" w:rsidRPr="00BE660D">
        <w:t>suda</w:t>
      </w:r>
      <w:r w:rsidR="0017174D" w:rsidRPr="00BE660D">
        <w:t>,</w:t>
      </w:r>
      <w:r w:rsidRPr="006B4F1A">
        <w:rPr>
          <w:b/>
        </w:rPr>
        <w:t xml:space="preserve"> </w:t>
      </w:r>
      <w:r w:rsidR="00BE660D">
        <w:t xml:space="preserve">broj gornji, od 21. prosinca 2017., koje je objavljeno na e-oglasnoj ploči istog dana, sazvana je sjednica </w:t>
      </w:r>
      <w:r w:rsidR="00BE660D" w:rsidRPr="00514469">
        <w:t>Skupštine vjerovnika</w:t>
      </w:r>
      <w:r w:rsidR="00027F83">
        <w:t xml:space="preserve"> dana </w:t>
      </w:r>
      <w:r w:rsidR="00DB61E9">
        <w:t>05</w:t>
      </w:r>
      <w:r w:rsidR="00AA0734">
        <w:t xml:space="preserve">. </w:t>
      </w:r>
      <w:r w:rsidR="00DB61E9">
        <w:t>ožujka</w:t>
      </w:r>
      <w:r w:rsidR="00BE660D">
        <w:t xml:space="preserve"> 2018.</w:t>
      </w:r>
      <w:r w:rsidR="00BE660D" w:rsidRPr="00514469">
        <w:t xml:space="preserve"> s prijedlogom </w:t>
      </w:r>
      <w:r w:rsidR="00BE660D">
        <w:t>stečajnog upravitelja da se u dnevni red stavi</w:t>
      </w:r>
      <w:r w:rsidR="00BE660D" w:rsidRPr="00514469">
        <w:t xml:space="preserve"> pribav</w:t>
      </w:r>
      <w:r w:rsidR="00BE660D">
        <w:t>lja</w:t>
      </w:r>
      <w:r w:rsidR="00BE660D" w:rsidRPr="00514469">
        <w:t xml:space="preserve"> mišljenja vjerovnika o prijedlogu stečajnog upravitelja za obustavu i zaključenje stečajnog postupka, zbog nedostatnosti stečajne mase za pokriće troškova stečajnog postupka. </w:t>
      </w:r>
    </w:p>
    <w:p w:rsidRDefault="005F7CF9" w:rsidP="00B744C6" w:rsidR="00587F0A">
      <w:pPr>
        <w:jc w:val="both"/>
      </w:pPr>
      <w:r w:rsidRPr="00514469">
        <w:tab/>
      </w:r>
      <w:r w:rsidR="0017174D">
        <w:t xml:space="preserve"> </w:t>
      </w:r>
      <w:r w:rsidR="00B744C6" w:rsidRPr="00514469">
        <w:t>Na sjedni</w:t>
      </w:r>
      <w:r w:rsidR="00B744C6">
        <w:t>ci Skupštine vjerovnika n</w:t>
      </w:r>
      <w:r w:rsidR="00B744C6" w:rsidRPr="00514469">
        <w:t xml:space="preserve">azočni vjerovnici nisu se protivili prijedlogu </w:t>
      </w:r>
      <w:r w:rsidR="00B744C6">
        <w:t xml:space="preserve">stečajnog upravitelja </w:t>
      </w:r>
      <w:r w:rsidR="00B744C6" w:rsidRPr="00514469">
        <w:t>za obustavu i</w:t>
      </w:r>
      <w:r w:rsidR="00B744C6">
        <w:t xml:space="preserve"> zaključenje stečajnog postupka.</w:t>
      </w:r>
    </w:p>
    <w:p w:rsidRDefault="00B744C6" w:rsidP="00A333C2" w:rsidR="00B744C6">
      <w:pPr>
        <w:ind w:firstLine="684"/>
        <w:jc w:val="both"/>
      </w:pPr>
      <w:r>
        <w:t>S obzirom na navedeno, temeljem</w:t>
      </w:r>
      <w:r w:rsidRPr="00514469">
        <w:t xml:space="preserve"> odredbe čl. </w:t>
      </w:r>
      <w:r>
        <w:t>293 stavka 1 SZ-a</w:t>
      </w:r>
      <w:r w:rsidRPr="00C571EB">
        <w:t xml:space="preserve"> </w:t>
      </w:r>
      <w:r>
        <w:t>(</w:t>
      </w:r>
      <w:r w:rsidRPr="00C571EB">
        <w:t>NN</w:t>
      </w:r>
      <w:r>
        <w:t xml:space="preserve"> 71/15, NN 104/17),</w:t>
      </w:r>
      <w:r w:rsidRPr="00514469">
        <w:t xml:space="preserve"> valjalo </w:t>
      </w:r>
      <w:r>
        <w:t xml:space="preserve">je </w:t>
      </w:r>
      <w:r w:rsidRPr="00514469">
        <w:t>riješiti kao u izreci.</w:t>
      </w:r>
    </w:p>
    <w:p w:rsidRDefault="0017174D" w:rsidP="00B744C6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DB61E9">
        <w:rPr>
          <w:rFonts w:hAnsi="Times New Roman" w:ascii="Times New Roman"/>
          <w:sz w:val="24"/>
          <w:szCs w:val="24"/>
        </w:rPr>
        <w:t>06</w:t>
      </w:r>
      <w:r w:rsidR="00B744C6">
        <w:rPr>
          <w:rFonts w:hAnsi="Times New Roman" w:ascii="Times New Roman"/>
          <w:sz w:val="24"/>
          <w:szCs w:val="24"/>
        </w:rPr>
        <w:t>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B744C6">
        <w:rPr>
          <w:rFonts w:hAnsi="Times New Roman" w:ascii="Times New Roman"/>
          <w:sz w:val="24"/>
          <w:szCs w:val="24"/>
        </w:rPr>
        <w:t xml:space="preserve"> 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A333C2" w:rsidP="00A333C2" w:rsidR="00A333C2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61DB8" w:rsidP="00B744C6" w:rsidR="004E3A48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EC3473" w:rsidP="00E53D3D" w:rsidR="00EC3473">
      <w:pPr>
        <w:pStyle w:val="Uvuenotijeloteksta"/>
        <w:ind w:firstLine="141" w:left="1983"/>
        <w:jc w:val="right"/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>
        <w:t>,v.r.</w:t>
      </w:r>
    </w:p>
    <w:p w:rsidRDefault="00EC3473" w:rsidP="00D338FD" w:rsidR="00EC3473" w:rsidRPr="00EC3473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EC3473">
        <w:rPr>
          <w:rFonts w:hAnsi="Times New Roman" w:ascii="Times New Roman"/>
          <w:sz w:val="24"/>
          <w:szCs w:val="24"/>
        </w:rPr>
        <w:t>Za točnost otpravka</w:t>
      </w:r>
    </w:p>
    <w:p w:rsidRDefault="00EC3473" w:rsidP="00B744C6" w:rsidR="004E3A48" w:rsidRPr="00EC3473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EC3473">
        <w:rPr>
          <w:rFonts w:hAnsi="Times New Roman" w:ascii="Times New Roman"/>
          <w:sz w:val="24"/>
          <w:szCs w:val="24"/>
        </w:rPr>
        <w:t>Matea Bizjak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A333C2" w:rsidP="004E3A48" w:rsidR="00A333C2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13" w:rsidR="00236213">
      <w:r>
        <w:separator/>
      </w:r>
    </w:p>
  </w:endnote>
  <w:endnote w:id="0" w:type="continuationSeparator">
    <w:p w:rsidRDefault="00236213" w:rsidR="0023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13" w:rsidR="00236213">
      <w:r>
        <w:separator/>
      </w:r>
    </w:p>
  </w:footnote>
  <w:footnote w:id="0" w:type="continuationSeparator">
    <w:p w:rsidRDefault="00236213" w:rsidR="00236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6D5C0E">
      <w:t>3377/16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7F83"/>
    <w:rsid w:val="0003255E"/>
    <w:rsid w:val="00033F6A"/>
    <w:rsid w:val="000577F1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19D"/>
    <w:rsid w:val="00225357"/>
    <w:rsid w:val="00225489"/>
    <w:rsid w:val="002338B0"/>
    <w:rsid w:val="00236213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0F96"/>
    <w:rsid w:val="00566E92"/>
    <w:rsid w:val="005671CD"/>
    <w:rsid w:val="00587F0A"/>
    <w:rsid w:val="005948C5"/>
    <w:rsid w:val="005A5B45"/>
    <w:rsid w:val="005F7CF9"/>
    <w:rsid w:val="0061654F"/>
    <w:rsid w:val="00621BFC"/>
    <w:rsid w:val="0062612A"/>
    <w:rsid w:val="0064012B"/>
    <w:rsid w:val="00641ABD"/>
    <w:rsid w:val="00665DE7"/>
    <w:rsid w:val="00693C1D"/>
    <w:rsid w:val="00694B0D"/>
    <w:rsid w:val="006A5EE0"/>
    <w:rsid w:val="006B4941"/>
    <w:rsid w:val="006B4F1A"/>
    <w:rsid w:val="006C2C97"/>
    <w:rsid w:val="006D17BB"/>
    <w:rsid w:val="006D1DE8"/>
    <w:rsid w:val="006D5C0E"/>
    <w:rsid w:val="006E1126"/>
    <w:rsid w:val="007058BB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B123C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9599B"/>
    <w:rsid w:val="009A4F20"/>
    <w:rsid w:val="009D65C8"/>
    <w:rsid w:val="009D7D73"/>
    <w:rsid w:val="009E74ED"/>
    <w:rsid w:val="009F1CF4"/>
    <w:rsid w:val="009F31E6"/>
    <w:rsid w:val="009F7355"/>
    <w:rsid w:val="00A00624"/>
    <w:rsid w:val="00A00BCB"/>
    <w:rsid w:val="00A0126C"/>
    <w:rsid w:val="00A13141"/>
    <w:rsid w:val="00A21FD8"/>
    <w:rsid w:val="00A333C2"/>
    <w:rsid w:val="00A55036"/>
    <w:rsid w:val="00AA0734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744C6"/>
    <w:rsid w:val="00BB0727"/>
    <w:rsid w:val="00BC5BCC"/>
    <w:rsid w:val="00BE4B24"/>
    <w:rsid w:val="00BE660D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57A61"/>
    <w:rsid w:val="00D9035A"/>
    <w:rsid w:val="00D94078"/>
    <w:rsid w:val="00DA3B30"/>
    <w:rsid w:val="00DB61E9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56E3"/>
    <w:rsid w:val="00E66CEE"/>
    <w:rsid w:val="00E71D69"/>
    <w:rsid w:val="00E729A9"/>
    <w:rsid w:val="00EA4FA1"/>
    <w:rsid w:val="00EA61CB"/>
    <w:rsid w:val="00EA7BCA"/>
    <w:rsid w:val="00EB7742"/>
    <w:rsid w:val="00EC3473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UvuenotijelotekstaChar" w:type="character">
    <w:name w:val="Uvučeno tijelo teksta Char"/>
    <w:link w:val="Uvuenotijeloteksta"/>
    <w:rsid w:val="00EC3473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UvuenotijelotekstaChar" w:type="character">
    <w:name w:val="Uvučeno tijelo teksta Char"/>
    <w:link w:val="Uvuenotijeloteksta"/>
    <w:rsid w:val="00EC3473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St-3377/2016</izvorni_sadrzaj>
    <derivirana_varijabla naziv="DomainObject.Predmet.OznakaBroj_1">St-3377/2016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 d.o.o. zastupanog po punomoćniku ŽELJKO NESEK</izvorni_sadrzaj>
    <derivirana_varijabla naziv="DomainObject.Predmet.ProtustrankaFormated_1">  VEKO  d.o.o. zastupanog po punomoćniku ŽELJKO NESEK</derivirana_varijabla>
  </DomainObject.Predmet.ProtustrankaFormated>
  <DomainObject.Predmet.ProtustrankaFormatedOIB>
    <izvorni_sadrzaj>  VEKO  d.o.o., OIB 68802515461 zastupanog po punomoćniku ŽELJKO NESEK</izvorni_sadrzaj>
    <derivirana_varijabla naziv="DomainObject.Predmet.ProtustrankaFormatedOIB_1">  VEKO  d.o.o., OIB 68802515461 zastupanog po punomoćniku ŽELJKO NESEK</derivirana_varijabla>
  </DomainObject.Predmet.ProtustrankaFormatedOIB>
  <DomainObject.Predmet.ProtustrankaFormatedWithAdress>
    <izvorni_sadrzaj> VEKO  d.o.o., Kustošijanska 215, 10000 Zagreb zastupanog po punomoćniku ŽELJKO NESEK</izvorni_sadrzaj>
    <derivirana_varijabla naziv="DomainObject.Predmet.ProtustrankaFormatedWithAdress_1"> VEKO  d.o.o., Kustošijanska 215, 10000 Zagreb zastupanog po punomoćniku ŽELJKO NESEK</derivirana_varijabla>
  </DomainObject.Predmet.ProtustrankaFormatedWithAdress>
  <DomainObject.Predmet.ProtustrankaFormatedWithAdressOIB>
    <izvorni_sadrzaj> VEKO  d.o.o., OIB 68802515461, Kustošijanska 215, 10000 Zagreb zastupanog po punomoćniku ŽELJKO NESEK</izvorni_sadrzaj>
    <derivirana_varijabla naziv="DomainObject.Predmet.ProtustrankaFormatedWithAdressOIB_1"> VEKO  d.o.o., OIB 68802515461, Kustošijanska 215, 10000 Zagreb zastupanog po punomoćniku ŽELJKO NESEK</derivirana_varijabla>
  </DomainObject.Predmet.ProtustrankaFormatedWithAdressOIB>
  <DomainObject.Predmet.ProtustrankaWithAdress>
    <izvorni_sadrzaj>VEKO  d.o.o. Kustošijanska 215, 10000 Zagreb</izvorni_sadrzaj>
    <derivirana_varijabla naziv="DomainObject.Predmet.ProtustrankaWithAdress_1">VEKO  d.o.o. Kustošijanska 215, 10000 Zagreb</derivirana_varijabla>
  </DomainObject.Predmet.ProtustrankaWithAdress>
  <DomainObject.Predmet.ProtustrankaWithAdressOIB>
    <izvorni_sadrzaj>VEKO  d.o.o., OIB 68802515461, Kustošijanska 215, 10000 Zagreb</izvorni_sadrzaj>
    <derivirana_varijabla naziv="DomainObject.Predmet.ProtustrankaWithAdressOIB_1">VEKO  d.o.o., OIB 68802515461, Kustošijanska 215, 10000 Zagreb</derivirana_varijabla>
  </DomainObject.Predmet.ProtustrankaWithAdressOIB>
  <DomainObject.Predmet.ProtustrankaNazivFormated>
    <izvorni_sadrzaj>VEKO  d.o.o.</izvorni_sadrzaj>
    <derivirana_varijabla naziv="DomainObject.Predmet.ProtustrankaNazivFormated_1">VEKO  d.o.o.</derivirana_varijabla>
  </DomainObject.Predmet.ProtustrankaNazivFormated>
  <DomainObject.Predmet.ProtustrankaNazivFormatedOIB>
    <izvorni_sadrzaj>VEKO  d.o.o., OIB 68802515461</izvorni_sadrzaj>
    <derivirana_varijabla naziv="DomainObject.Predmet.ProtustrankaNazivFormatedOIB_1">VEKO  d.o.o., OIB 68802515461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VEKO  d.o.o. zastupanog po punomoćniku ŽELJKO NESEK</item>
    </izvorni_sadrzaj>
    <derivirana_varijabla naziv="DomainObject.Predmet.ProtuStrankaListFormated_1">
      <item>VEKO  d.o.o. zastupanog po punomoćniku ŽELJKO NESEK</item>
    </derivirana_varijabla>
  </DomainObject.Predmet.ProtuStrankaListFormated>
  <DomainObject.Predmet.ProtuStrankaListFormatedOIB>
    <izvorni_sadrzaj>
      <item>VEKO  d.o.o., OIB 68802515461 zastupanog po punomoćniku ŽELJKO NESEK</item>
    </izvorni_sadrzaj>
    <derivirana_varijabla naziv="DomainObject.Predmet.ProtuStrankaListFormatedOIB_1">
      <item>VEKO  d.o.o., OIB 68802515461 zastupanog po punomoćniku ŽELJKO NESEK</item>
    </derivirana_varijabla>
  </DomainObject.Predmet.ProtuStrankaListFormatedOIB>
  <DomainObject.Predmet.ProtuStrankaListFormatedWithAdress>
    <izvorni_sadrzaj>
      <item>VEKO  d.o.o., Kustošijanska 215, 10000 Zagreb zastupanog po punomoćniku ŽELJKO NESEK</item>
    </izvorni_sadrzaj>
    <derivirana_varijabla naziv="DomainObject.Predmet.ProtuStrankaListFormatedWithAdress_1">
      <item>VEKO  d.o.o., Kustošijanska 215, 10000 Zagreb zastupanog po punomoćniku ŽELJKO NESEK</item>
    </derivirana_varijabla>
  </DomainObject.Predmet.ProtuStrankaListFormatedWithAdress>
  <DomainObject.Predmet.ProtuStrankaListFormatedWithAdressOIB>
    <izvorni_sadrzaj>
      <item>VEKO  d.o.o., OIB 68802515461, Kustošijanska 215, 10000 Zagreb zastupanog po punomoćniku ŽELJKO NESEK</item>
    </izvorni_sadrzaj>
    <derivirana_varijabla naziv="DomainObject.Predmet.ProtuStrankaListFormatedWithAdressOIB_1">
      <item>VEKO  d.o.o., OIB 68802515461, Kustošijanska 215, 10000 Zagreb zastupanog po punomoćniku ŽELJKO NESEK</item>
    </derivirana_varijabla>
  </DomainObject.Predmet.ProtuStrankaListFormatedWithAdressOIB>
  <DomainObject.Predmet.ProtuStrankaListNazivFormated>
    <izvorni_sadrzaj>
      <item>VEKO  d.o.o.</item>
    </izvorni_sadrzaj>
    <derivirana_varijabla naziv="DomainObject.Predmet.ProtuStrankaListNazivFormated_1">
      <item>VEKO  d.o.o.</item>
    </derivirana_varijabla>
  </DomainObject.Predmet.ProtuStrankaListNazivFormated>
  <DomainObject.Predmet.ProtuStrankaListNazivFormatedOIB>
    <izvorni_sadrzaj>
      <item>VEKO  d.o.o., OIB 68802515461</item>
    </izvorni_sadrzaj>
    <derivirana_varijabla naziv="DomainObject.Predmet.ProtuStrankaListNazivFormatedOIB_1">
      <item>VEKO  d.o.o., OIB 68802515461</item>
    </derivirana_varijabla>
  </DomainObject.Predmet.ProtuStrankaListNazivFormatedOIB>
  <DomainObject.Predmet.OstaliListFormated>
    <izvorni_sadrzaj>
      <item>ŽELJKO NESEK punomoćnik sudionika u postupku VEKO  d.o.o.</item>
    </izvorni_sadrzaj>
    <derivirana_varijabla naziv="DomainObject.Predmet.OstaliListFormated_1">
      <item>ŽELJKO NESEK punomoćnik sudionika u postupku VEKO  d.o.o.</item>
    </derivirana_varijabla>
  </DomainObject.Predmet.OstaliListFormated>
  <DomainObject.Predmet.OstaliListFormatedOIB>
    <izvorni_sadrzaj>
      <item>ŽELJKO NESEK, OIB 72186300636 punomoćnik sudionika u postupku VEKO  d.o.o.</item>
    </izvorni_sadrzaj>
    <derivirana_varijabla naziv="DomainObject.Predmet.OstaliListFormatedOIB_1">
      <item>ŽELJKO NESEK, OIB 72186300636 punomoćnik sudionika u postupku VEKO  d.o.o.</item>
    </derivirana_varijabla>
  </DomainObject.Predmet.OstaliListFormatedOIB>
  <DomainObject.Predmet.OstaliListFormatedWithAdress>
    <izvorni_sadrzaj>
      <item>ŽELJKO NESEK, Ulica Budak Divka 1/A, 10000 Zagreb punomoćnik sudionika u postupku VEKO  d.o.o.</item>
    </izvorni_sadrzaj>
    <derivirana_varijabla naziv="DomainObject.Predmet.OstaliListFormatedWithAdress_1">
      <item>ŽELJKO NESEK, Ulica Budak Divka 1/A, 10000 Zagreb punomoćnik sudionika u postupku VEKO  d.o.o.</item>
    </derivirana_varijabla>
  </DomainObject.Predmet.OstaliListFormatedWithAdress>
  <DomainObject.Predmet.OstaliListFormatedWithAdressOIB>
    <izvorni_sadrzaj>
      <item>ŽELJKO NESEK, OIB 72186300636, Ulica Budak Divka 1/A, 10000 Zagreb punomoćnik sudionika u postupku VEKO  d.o.o.</item>
    </izvorni_sadrzaj>
    <derivirana_varijabla naziv="DomainObject.Predmet.OstaliListFormatedWithAdressOIB_1">
      <item>ŽELJKO NESEK, OIB 72186300636, Ulica Budak Divka 1/A, 10000 Zagreb punomoćnik sudionika u postupku VEKO  d.o.o.</item>
    </derivirana_varijabla>
  </DomainObject.Predmet.OstaliListFormatedWithAdressOIB>
  <DomainObject.Predmet.OstaliListNazivFormated>
    <izvorni_sadrzaj>
      <item>ŽELJKO NESEK</item>
    </izvorni_sadrzaj>
    <derivirana_varijabla naziv="DomainObject.Predmet.OstaliListNazivFormated_1">
      <item>ŽELJKO NESEK</item>
    </derivirana_varijabla>
  </DomainObject.Predmet.OstaliListNazivFormated>
  <DomainObject.Predmet.OstaliListNazivFormatedOIB>
    <izvorni_sadrzaj>
      <item>ŽELJKO NESEK, OIB 72186300636</item>
    </izvorni_sadrzaj>
    <derivirana_varijabla naziv="DomainObject.Predmet.OstaliListNazivFormatedOIB_1">
      <item>ŽELJKO NESEK, OIB 72186300636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VEKO  d.o.o.</izvorni_sadrzaj>
    <derivirana_varijabla naziv="DomainObject.Predmet.ProtustrankaIDrugi_1">VEKO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VEKO  d.o.o., OIB 68802515461, Kustošijanska 215, 10000 Zagreb</izvorni_sadrzaj>
    <derivirana_varijabla naziv="DomainObject.Predmet.ProtustrankaIDrugiAdressOIB_1">VEKO  d.o.o., OIB 68802515461, Kustošijanska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VEKO  d.o.o.</item>
      <item>ŽELJKO NESEK</item>
    </izvorni_sadrzaj>
    <derivirana_varijabla naziv="DomainObject.Predmet.SudioniciListNaziv_1">
      <item>FINA Regionalni centar Zagreb</item>
      <item>VEKO  d.o.o.</item>
      <item>ŽELJKO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izvorni_sadrzaj>
    <derivirana_varijabla naziv="DomainObject.Predmet.SudioniciListAdressOIB_1"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68802515461</item>
      <item>, OIB 72186300636</item>
    </izvorni_sadrzaj>
    <derivirana_varijabla naziv="DomainObject.Predmet.SudioniciListNazivOIB_1">
      <item>, OIB 85821130368</item>
      <item>, OIB 68802515461</item>
      <item>, OIB 72186300636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1761</properties:Characters>
  <properties:Lines>54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2018-04-06T11:18:00Z</dcterms:created>
  <dc:creator>Korisnik</dc:creator>
  <cp:lastModifiedBy>Matea Bizjak</cp:lastModifiedBy>
  <cp:lastPrinted>2018-04-06T11:24:00Z</cp:lastPrinted>
  <dcterms:modified xmlns:xsi="http://www.w3.org/2001/XMLSchema-instance" xsi:type="dcterms:W3CDTF">2018-04-06T11:24:00Z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(St-3377-16-obustava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