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004a" w14:paraId="577004a" w:rsidRDefault="00E32477" w:rsidP="00910611" w:rsidR="00E3247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2477" w:rsidP="00910611" w:rsidR="00E32477">
      <w:r>
        <w:rPr>
          <w:rFonts w:eastAsia="MS Mincho"/>
        </w:rPr>
        <w:t>REPUBLIKA HRVATSKA</w:t>
      </w:r>
    </w:p>
    <w:p w:rsidRDefault="00E32477" w:rsidP="00910611" w:rsidR="00E32477">
      <w:r>
        <w:rPr>
          <w:rFonts w:eastAsia="MS Mincho"/>
        </w:rPr>
        <w:t>TRGOVAČKI SUD U RIJECI</w:t>
      </w:r>
    </w:p>
    <w:p w:rsidRDefault="00E32477" w:rsidR="00E324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6F37C8">
      <w:pPr>
        <w:jc w:val="center"/>
      </w:pPr>
    </w:p>
    <w:p w:rsidRDefault="0065700B" w:rsidP="005D0B2B" w:rsidR="0065700B" w:rsidRPr="006F37C8">
      <w:pPr>
        <w:jc w:val="center"/>
        <w:rPr>
          <w:bCs/>
        </w:rPr>
      </w:pPr>
    </w:p>
    <w:p w:rsidRDefault="00E65FD8" w:rsidP="005D0B2B" w:rsidR="00E65FD8" w:rsidRPr="006F37C8">
      <w:pPr>
        <w:jc w:val="center"/>
        <w:rPr>
          <w:bCs/>
        </w:rPr>
      </w:pPr>
      <w:r w:rsidRPr="006F37C8">
        <w:rPr>
          <w:bCs/>
        </w:rPr>
        <w:t>R E P U B L I K A    H R V A T S K A</w:t>
      </w:r>
    </w:p>
    <w:p w:rsidRDefault="005D0B2B" w:rsidP="005D0B2B" w:rsidR="005D0B2B" w:rsidRPr="006F37C8">
      <w:pPr>
        <w:jc w:val="center"/>
        <w:rPr>
          <w:bCs/>
        </w:rPr>
      </w:pPr>
      <w:r w:rsidRPr="006F37C8">
        <w:rPr>
          <w:bCs/>
        </w:rPr>
        <w:t>R J E Š E N J E</w:t>
      </w:r>
    </w:p>
    <w:p w:rsidRDefault="005D0B2B" w:rsidP="005D0B2B" w:rsidR="005D0B2B" w:rsidRPr="006F37C8">
      <w:pPr>
        <w:jc w:val="center"/>
      </w:pPr>
    </w:p>
    <w:p w:rsidRDefault="0052268F" w:rsidP="001A3A3C" w:rsidR="0052268F">
      <w:pPr>
        <w:ind w:firstLine="1418"/>
        <w:jc w:val="both"/>
      </w:pPr>
    </w:p>
    <w:p w:rsidRDefault="001A3A3C" w:rsidP="001A3A3C" w:rsidR="001A3A3C" w:rsidRPr="006F37C8">
      <w:pPr>
        <w:ind w:firstLine="1418"/>
        <w:jc w:val="both"/>
      </w:pPr>
      <w:r w:rsidRPr="006F37C8">
        <w:t xml:space="preserve">Trgovački sud u Rijeci, po stečajnom sucu Veri Jelenović, u stečajnom postupku nad dužnikom </w:t>
      </w:r>
      <w:r w:rsidRPr="006F37C8">
        <w:rPr>
          <w:bCs/>
        </w:rPr>
        <w:t>FULFINUM</w:t>
      </w:r>
      <w:r w:rsidRPr="006F37C8">
        <w:t xml:space="preserve"> društvo s ograničenom odgovornošću za poslovanje nekretninama u stečaju Rijeka, Šenoina 15, OIB: 00816035409, dana 2</w:t>
      </w:r>
      <w:r w:rsidR="00F93B8F" w:rsidRPr="006F37C8">
        <w:t>1</w:t>
      </w:r>
      <w:r w:rsidRPr="006F37C8">
        <w:t>. srpnja 2016. godine</w:t>
      </w:r>
    </w:p>
    <w:p w:rsidRDefault="005D0B2B" w:rsidP="005D0B2B" w:rsidR="005D0B2B" w:rsidRPr="006F37C8">
      <w:pPr>
        <w:jc w:val="both"/>
      </w:pPr>
    </w:p>
    <w:p w:rsidRDefault="005D0B2B" w:rsidP="005D0B2B" w:rsidR="005D0B2B" w:rsidRPr="006F37C8">
      <w:pPr>
        <w:jc w:val="center"/>
      </w:pPr>
      <w:r w:rsidRPr="006F37C8">
        <w:t>r i j e š i o  j e</w:t>
      </w:r>
    </w:p>
    <w:p w:rsidRDefault="005D0B2B" w:rsidP="005D0B2B" w:rsidR="005D0B2B" w:rsidRPr="006F37C8">
      <w:pPr>
        <w:jc w:val="both"/>
      </w:pPr>
    </w:p>
    <w:p w:rsidRDefault="000D61E9" w:rsidP="00483737" w:rsidR="005A0302" w:rsidRPr="006F37C8">
      <w:pPr>
        <w:ind w:firstLine="708"/>
        <w:jc w:val="both"/>
      </w:pPr>
      <w:r w:rsidRPr="006F37C8">
        <w:t xml:space="preserve">I. </w:t>
      </w:r>
      <w:r w:rsidR="005A0302" w:rsidRPr="006F37C8">
        <w:t xml:space="preserve">Od kupovnine postignute na ročištu za prodaju nekretnine stečajnog dužnika upisane </w:t>
      </w:r>
      <w:r w:rsidR="00483737" w:rsidRPr="006F37C8">
        <w:t>u zemljišnim knjigama Općinskog suda u Rijeci zemljišnoknjižni odjel Krk i to u zk. ul. 1894A k.o. Omišalj na k.č. br. 1255/1 u tri zgrade i ekonomsko dvorište površine 7085 m2</w:t>
      </w:r>
    </w:p>
    <w:p w:rsidRDefault="005A0302" w:rsidP="00483737" w:rsidR="00483737" w:rsidRPr="006F37C8">
      <w:pPr>
        <w:jc w:val="both"/>
      </w:pPr>
      <w:r w:rsidRPr="006F37C8">
        <w:t xml:space="preserve">usmenom javnom dražbom </w:t>
      </w:r>
      <w:r w:rsidR="00483737" w:rsidRPr="006F37C8">
        <w:t xml:space="preserve">pred ovim sudom </w:t>
      </w:r>
      <w:r w:rsidRPr="006F37C8">
        <w:t xml:space="preserve">dana </w:t>
      </w:r>
      <w:r w:rsidR="00483737" w:rsidRPr="006F37C8">
        <w:t>16</w:t>
      </w:r>
      <w:r w:rsidRPr="006F37C8">
        <w:t>. prosinca 201</w:t>
      </w:r>
      <w:r w:rsidR="00483737" w:rsidRPr="006F37C8">
        <w:t>5</w:t>
      </w:r>
      <w:r w:rsidRPr="006F37C8">
        <w:t>. godine u iznosu od 1.</w:t>
      </w:r>
      <w:r w:rsidR="00483737" w:rsidRPr="006F37C8">
        <w:t>740.000</w:t>
      </w:r>
      <w:r w:rsidRPr="006F37C8">
        <w:t xml:space="preserve">,00 kn </w:t>
      </w:r>
    </w:p>
    <w:p w:rsidRDefault="00EE04C4" w:rsidP="00EE04C4" w:rsidR="00EE04C4" w:rsidRPr="006F37C8">
      <w:pPr>
        <w:jc w:val="both"/>
      </w:pPr>
      <w:r w:rsidRPr="006F37C8">
        <w:t xml:space="preserve">prije svega se unosi u stečajnu masu dužnika </w:t>
      </w:r>
      <w:r w:rsidR="00483737" w:rsidRPr="006F37C8">
        <w:rPr>
          <w:bCs/>
        </w:rPr>
        <w:t>FULFINUM</w:t>
      </w:r>
      <w:r w:rsidR="00483737" w:rsidRPr="006F37C8">
        <w:t xml:space="preserve"> društvo s ograničenom odgovornošću za poslovanje nekretninama u stečaju Rijeka, Šenoina 15, OIB: 00816035409</w:t>
      </w:r>
      <w:r w:rsidRPr="006F37C8">
        <w:t>:</w:t>
      </w:r>
    </w:p>
    <w:p w:rsidRDefault="00EE04C4" w:rsidP="00EE04C4" w:rsidR="00EE04C4" w:rsidRPr="006F37C8">
      <w:pPr>
        <w:numPr>
          <w:ilvl w:val="0"/>
          <w:numId w:val="2"/>
        </w:numPr>
        <w:jc w:val="both"/>
      </w:pPr>
      <w:r w:rsidRPr="006F37C8">
        <w:t xml:space="preserve">troškovi  utvrđivanja tražbine u iznosu od 5% od utrška što iznosi </w:t>
      </w:r>
      <w:r w:rsidR="00483737" w:rsidRPr="006F37C8">
        <w:t>87.000,00</w:t>
      </w:r>
      <w:r w:rsidR="00040951" w:rsidRPr="006F37C8">
        <w:t xml:space="preserve"> </w:t>
      </w:r>
      <w:r w:rsidRPr="006F37C8">
        <w:t>kn</w:t>
      </w:r>
    </w:p>
    <w:p w:rsidRDefault="00EE04C4" w:rsidP="00EE04C4" w:rsidR="00EE04C4" w:rsidRPr="006F37C8">
      <w:pPr>
        <w:numPr>
          <w:ilvl w:val="0"/>
          <w:numId w:val="2"/>
        </w:numPr>
        <w:jc w:val="both"/>
      </w:pPr>
      <w:r w:rsidRPr="006F37C8">
        <w:t xml:space="preserve">troškovi unovčenja u iznosu od </w:t>
      </w:r>
      <w:r w:rsidR="00483737" w:rsidRPr="006F37C8">
        <w:t>202.381,95</w:t>
      </w:r>
      <w:r w:rsidR="00040951" w:rsidRPr="006F37C8">
        <w:t xml:space="preserve"> </w:t>
      </w:r>
      <w:r w:rsidRPr="006F37C8">
        <w:t>kn.</w:t>
      </w:r>
    </w:p>
    <w:p w:rsidRDefault="009017A5" w:rsidP="009017A5" w:rsidR="009017A5" w:rsidRPr="006F37C8">
      <w:pPr>
        <w:ind w:left="360"/>
        <w:jc w:val="both"/>
      </w:pPr>
    </w:p>
    <w:p w:rsidRDefault="006F37C8" w:rsidP="006F37C8" w:rsidR="00EE04C4" w:rsidRPr="006F37C8">
      <w:pPr>
        <w:ind w:firstLine="360"/>
        <w:jc w:val="both"/>
      </w:pPr>
      <w:r>
        <w:t xml:space="preserve">     </w:t>
      </w:r>
      <w:r w:rsidR="00EE04C4" w:rsidRPr="006F37C8">
        <w:t xml:space="preserve">II. Nakon unosa u stečajnu masu dužnika </w:t>
      </w:r>
      <w:r w:rsidR="00483737" w:rsidRPr="006F37C8">
        <w:rPr>
          <w:bCs/>
        </w:rPr>
        <w:t>FULFINUM</w:t>
      </w:r>
      <w:r w:rsidR="00483737" w:rsidRPr="006F37C8">
        <w:t xml:space="preserve"> društvo s ograničenom odgovornošću za poslovanje nekretninama u stečaju Rijeka, Šenoina 15, OIB: 00816035409 </w:t>
      </w:r>
      <w:r w:rsidR="00EE04C4" w:rsidRPr="006F37C8">
        <w:t>troškova utvrđivanja tražbine i troškova unovčenja u skladu s točkom I. izreke ovog rješenja će se iz kupovnine postignute za nekretnine navedene u točki I. izreke ovog rješenja</w:t>
      </w:r>
      <w:r w:rsidR="009017A5" w:rsidRPr="006F37C8">
        <w:t xml:space="preserve"> namiriti tražbina razlučnog vjerovnika </w:t>
      </w:r>
      <w:r w:rsidR="00AA1A32" w:rsidRPr="006F37C8">
        <w:t>ERSTE &amp; STEIERMÄRKISCHE BANK</w:t>
      </w:r>
      <w:r w:rsidR="000D61E9" w:rsidRPr="006F37C8">
        <w:t>A</w:t>
      </w:r>
      <w:r w:rsidR="00AA1A32" w:rsidRPr="006F37C8">
        <w:t xml:space="preserve"> d.d. Rijeka, Jadranski trg  3a, OIB:</w:t>
      </w:r>
      <w:r w:rsidR="000D61E9" w:rsidRPr="006F37C8">
        <w:t xml:space="preserve"> 23057039320</w:t>
      </w:r>
      <w:r w:rsidR="00AA1A32" w:rsidRPr="006F37C8">
        <w:t xml:space="preserve"> </w:t>
      </w:r>
      <w:r w:rsidR="0006351F" w:rsidRPr="006F37C8">
        <w:rPr>
          <w:color w:val="222222"/>
        </w:rPr>
        <w:t xml:space="preserve">, </w:t>
      </w:r>
      <w:r w:rsidR="009017A5" w:rsidRPr="006F37C8">
        <w:t xml:space="preserve">u iznosu od </w:t>
      </w:r>
      <w:r w:rsidR="00483737" w:rsidRPr="006F37C8">
        <w:t>1.450.618,05</w:t>
      </w:r>
      <w:r w:rsidR="009017A5" w:rsidRPr="006F37C8">
        <w:t xml:space="preserve"> kn</w:t>
      </w:r>
      <w:r w:rsidR="00EE04C4" w:rsidRPr="006F37C8">
        <w:t>.</w:t>
      </w:r>
    </w:p>
    <w:p w:rsidRDefault="00AA1A32" w:rsidP="00FF26DA" w:rsidR="00AA1A32" w:rsidRPr="006F37C8">
      <w:pPr>
        <w:jc w:val="both"/>
      </w:pPr>
    </w:p>
    <w:p w:rsidRDefault="006F37C8" w:rsidP="006F37C8" w:rsidR="00A24004" w:rsidRPr="006F37C8">
      <w:pPr>
        <w:ind w:firstLine="360"/>
        <w:jc w:val="both"/>
      </w:pPr>
      <w:r>
        <w:t xml:space="preserve">     II</w:t>
      </w:r>
      <w:r w:rsidR="00EB3355" w:rsidRPr="006F37C8">
        <w:t xml:space="preserve">I. </w:t>
      </w:r>
      <w:r w:rsidR="00A24004" w:rsidRPr="006F37C8">
        <w:t xml:space="preserve">Nalaže se računovodstvu ovog suda da po pravomoćnosti ovog rješenja iznos od </w:t>
      </w:r>
      <w:r w:rsidR="000D61E9" w:rsidRPr="006F37C8">
        <w:t xml:space="preserve">1.450.618,05 kn  </w:t>
      </w:r>
      <w:r w:rsidR="00A24004" w:rsidRPr="006F37C8">
        <w:t xml:space="preserve">iz točke </w:t>
      </w:r>
      <w:r w:rsidR="000D61E9" w:rsidRPr="006F37C8">
        <w:t>I</w:t>
      </w:r>
      <w:r w:rsidR="00A24004" w:rsidRPr="006F37C8">
        <w:t xml:space="preserve">I. </w:t>
      </w:r>
      <w:r w:rsidR="00EB3355" w:rsidRPr="006F37C8">
        <w:t xml:space="preserve">izreke </w:t>
      </w:r>
      <w:r w:rsidR="00A24004" w:rsidRPr="006F37C8">
        <w:t xml:space="preserve">ovog rješenja </w:t>
      </w:r>
      <w:r w:rsidR="000D61E9" w:rsidRPr="006F37C8">
        <w:t xml:space="preserve">isplati razlučnom vjerovniku </w:t>
      </w:r>
      <w:r w:rsidR="00F93B8F" w:rsidRPr="006F37C8">
        <w:t xml:space="preserve">ERSTE &amp; STEIERMÄRKISCHE BANKA d.d. Rijeka, Jadranski trg  3a, OIB: 23057039320 na račun IBAN HR8124020061100354639, a </w:t>
      </w:r>
      <w:r w:rsidR="006F1631" w:rsidRPr="006F37C8">
        <w:t xml:space="preserve">iz iznosa od </w:t>
      </w:r>
      <w:r w:rsidR="00F93B8F" w:rsidRPr="006F37C8">
        <w:t xml:space="preserve">1.740.000,00 </w:t>
      </w:r>
      <w:r w:rsidR="006F1631" w:rsidRPr="006F37C8">
        <w:t>kn kupovnine za nekretninu označenu u točki I. izreke ovog rješenja (</w:t>
      </w:r>
      <w:r w:rsidR="00A24004" w:rsidRPr="006F37C8">
        <w:t xml:space="preserve">koji </w:t>
      </w:r>
      <w:r w:rsidR="00F93B8F" w:rsidRPr="006F37C8">
        <w:t xml:space="preserve">su </w:t>
      </w:r>
      <w:r w:rsidR="00A24004" w:rsidRPr="006F37C8">
        <w:t xml:space="preserve"> </w:t>
      </w:r>
      <w:r w:rsidR="00F93B8F" w:rsidRPr="006F37C8">
        <w:t xml:space="preserve">ukupan </w:t>
      </w:r>
      <w:r w:rsidR="00A24004" w:rsidRPr="006F37C8">
        <w:t>iznos na prolazni depozit ovog suda uplati</w:t>
      </w:r>
      <w:r w:rsidR="00F93B8F" w:rsidRPr="006F37C8">
        <w:t>li</w:t>
      </w:r>
      <w:r w:rsidR="00A24004" w:rsidRPr="006F37C8">
        <w:t xml:space="preserve"> kupc</w:t>
      </w:r>
      <w:r w:rsidR="00F93B8F" w:rsidRPr="006F37C8">
        <w:t>i Juraj Krpelnik uplatom od 165.649,27 kn dana 12. prosinca 2015. godine i 524.783,63 kn dana 18. ožujka 2016. godine, te Miljenko Fugošić i Lušić Željko uplatama od po 524.783,58 kn dana 18. ožujka 2016. godine)</w:t>
      </w:r>
      <w:r w:rsidR="00A24004" w:rsidRPr="006F37C8">
        <w:rPr>
          <w:rStyle w:val="tabletextfield"/>
        </w:rPr>
        <w:t>.</w:t>
      </w:r>
    </w:p>
    <w:p w:rsidRDefault="006F1631" w:rsidP="006F1631" w:rsidR="006F1631" w:rsidRPr="006F37C8">
      <w:pPr>
        <w:jc w:val="both"/>
      </w:pPr>
    </w:p>
    <w:p w:rsidRDefault="00B455B9" w:rsidP="00B455B9" w:rsidR="00B455B9" w:rsidRPr="006F37C8">
      <w:pPr>
        <w:jc w:val="center"/>
      </w:pPr>
      <w:r w:rsidRPr="006F37C8">
        <w:t>Obrazloženje</w:t>
      </w:r>
    </w:p>
    <w:p w:rsidRDefault="00546089" w:rsidP="00747EB9" w:rsidR="00546089" w:rsidRPr="006F37C8">
      <w:pPr>
        <w:jc w:val="both"/>
      </w:pPr>
    </w:p>
    <w:p w:rsidRDefault="00E860AC" w:rsidP="00F93B8F" w:rsidR="00E860AC" w:rsidRPr="006F37C8">
      <w:pPr>
        <w:jc w:val="both"/>
      </w:pPr>
      <w:r w:rsidRPr="006F37C8">
        <w:tab/>
      </w:r>
      <w:r w:rsidR="00585BA3" w:rsidRPr="006F37C8">
        <w:tab/>
      </w:r>
      <w:r w:rsidRPr="006F37C8">
        <w:t>U ovome je stečajnom postupku provedena sudska prodaja usmenom javnom</w:t>
      </w:r>
      <w:r w:rsidR="00585BA3" w:rsidRPr="006F37C8">
        <w:t xml:space="preserve"> d</w:t>
      </w:r>
      <w:r w:rsidRPr="006F37C8">
        <w:t xml:space="preserve">ražbom </w:t>
      </w:r>
      <w:r w:rsidR="00040951" w:rsidRPr="006F37C8">
        <w:t xml:space="preserve">nekretnina stečajnog dužnika upisana </w:t>
      </w:r>
      <w:r w:rsidR="00F93B8F" w:rsidRPr="006F37C8">
        <w:t>nekretnine stečajnog dužnika upisane u zemljišnim knjigama Općinskog suda u Rijeci zemljišnoknjižni odjel Krk i to u zk. ul. 1894A k.o. Omišalj na k.č. br. 1255/1 u tri zgrade i ekonomsko dvorište površine 7085 m2</w:t>
      </w:r>
      <w:r w:rsidRPr="006F37C8">
        <w:t>.</w:t>
      </w:r>
    </w:p>
    <w:p w:rsidRDefault="00585BA3" w:rsidP="00E860AC" w:rsidR="00534DEA" w:rsidRPr="006F37C8">
      <w:pPr>
        <w:jc w:val="both"/>
      </w:pPr>
      <w:r w:rsidRPr="006F37C8">
        <w:lastRenderedPageBreak/>
        <w:tab/>
      </w:r>
      <w:r w:rsidRPr="006F37C8">
        <w:tab/>
        <w:t xml:space="preserve">Nakon što </w:t>
      </w:r>
      <w:r w:rsidR="00F93B8F" w:rsidRPr="006F37C8">
        <w:t xml:space="preserve">su kupci </w:t>
      </w:r>
      <w:r w:rsidRPr="006F37C8">
        <w:t xml:space="preserve"> </w:t>
      </w:r>
      <w:r w:rsidR="00F93B8F" w:rsidRPr="006F37C8">
        <w:t xml:space="preserve">Juraju Krpelniku iz Rijeke, Miroslava Krleže 20, OIB: 59327659853, Miljenku Fugošiću iz Rijeke, Rijeka, Kurirski put 22, OIB: 10987931215, te Željku Lušiću iz Omišlja, Omišalj, Stran 12, OIB: 73158313752, svaki kupac u po jednoj trećini, </w:t>
      </w:r>
      <w:r w:rsidRPr="006F37C8">
        <w:t>uplati</w:t>
      </w:r>
      <w:r w:rsidR="00F93B8F" w:rsidRPr="006F37C8">
        <w:t>li</w:t>
      </w:r>
      <w:r w:rsidRPr="006F37C8">
        <w:t xml:space="preserve"> iznos kupovnine i s obzirom da je rješenje o dosudi naveden</w:t>
      </w:r>
      <w:r w:rsidR="00E67745" w:rsidRPr="006F37C8">
        <w:t xml:space="preserve">e nekretnine </w:t>
      </w:r>
      <w:r w:rsidRPr="006F37C8">
        <w:t xml:space="preserve">dotičnom kupcu nakon održane usmene javne dražbe dana </w:t>
      </w:r>
      <w:r w:rsidR="00F93B8F" w:rsidRPr="006F37C8">
        <w:t>16</w:t>
      </w:r>
      <w:r w:rsidR="00B36102" w:rsidRPr="006F37C8">
        <w:t>. prosinca 201</w:t>
      </w:r>
      <w:r w:rsidR="00F93B8F" w:rsidRPr="006F37C8">
        <w:t>5</w:t>
      </w:r>
      <w:r w:rsidRPr="006F37C8">
        <w:t>.god. postalo pravomoćno, sud je odredio ročište za razdiobu kupovnine za dan</w:t>
      </w:r>
      <w:r w:rsidR="00B36102" w:rsidRPr="006F37C8">
        <w:t xml:space="preserve"> </w:t>
      </w:r>
      <w:r w:rsidR="00F93B8F" w:rsidRPr="006F37C8">
        <w:t>10. svibnja 2016</w:t>
      </w:r>
      <w:r w:rsidR="00B36102" w:rsidRPr="006F37C8">
        <w:t>. godine</w:t>
      </w:r>
      <w:r w:rsidR="00E41F49" w:rsidRPr="006F37C8">
        <w:t>. Na navedenom ročištu razlučni vjerovnici nisu osporili izračun stečajnog upravitelja glede troškova utvrđivanja tražbine i troškova unovčenja</w:t>
      </w:r>
      <w:r w:rsidRPr="006F37C8">
        <w:t xml:space="preserve">. </w:t>
      </w:r>
    </w:p>
    <w:p w:rsidRDefault="00B36102" w:rsidP="00E860AC" w:rsidR="00B36102" w:rsidRPr="006F37C8">
      <w:pPr>
        <w:jc w:val="both"/>
      </w:pPr>
    </w:p>
    <w:p w:rsidRDefault="00E67745" w:rsidP="00E41F49" w:rsidR="00006F0F" w:rsidRPr="006F37C8">
      <w:pPr>
        <w:jc w:val="both"/>
      </w:pPr>
      <w:r w:rsidRPr="006F37C8">
        <w:tab/>
      </w:r>
      <w:r w:rsidRPr="006F37C8">
        <w:tab/>
      </w:r>
      <w:r w:rsidR="00916FF8" w:rsidRPr="006F37C8">
        <w:t>Na naveden</w:t>
      </w:r>
      <w:r w:rsidR="00006F0F" w:rsidRPr="006F37C8">
        <w:t>oj</w:t>
      </w:r>
      <w:r w:rsidR="00916FF8" w:rsidRPr="006F37C8">
        <w:t xml:space="preserve"> nekretnin</w:t>
      </w:r>
      <w:r w:rsidR="00006F0F" w:rsidRPr="006F37C8">
        <w:t>i</w:t>
      </w:r>
      <w:r w:rsidR="00916FF8" w:rsidRPr="006F37C8">
        <w:t xml:space="preserve"> u zemljišnim </w:t>
      </w:r>
      <w:r w:rsidR="00006F0F" w:rsidRPr="006F37C8">
        <w:t>su</w:t>
      </w:r>
      <w:r w:rsidR="00916FF8" w:rsidRPr="006F37C8">
        <w:t xml:space="preserve"> knjigama </w:t>
      </w:r>
      <w:r w:rsidR="00006F0F" w:rsidRPr="006F37C8">
        <w:t xml:space="preserve">prije ove prodaje bila </w:t>
      </w:r>
      <w:r w:rsidR="00916FF8" w:rsidRPr="006F37C8">
        <w:t>upisan</w:t>
      </w:r>
      <w:r w:rsidR="00006F0F" w:rsidRPr="006F37C8">
        <w:t>a</w:t>
      </w:r>
      <w:r w:rsidR="00916FF8" w:rsidRPr="006F37C8">
        <w:t xml:space="preserve"> prav</w:t>
      </w:r>
      <w:r w:rsidR="00006F0F" w:rsidRPr="006F37C8">
        <w:t>a</w:t>
      </w:r>
      <w:r w:rsidR="00916FF8" w:rsidRPr="006F37C8">
        <w:t xml:space="preserve"> zaloga</w:t>
      </w:r>
      <w:r w:rsidR="00E41F49" w:rsidRPr="006F37C8">
        <w:t xml:space="preserve"> i to založno pravo u korist ERSTE &amp; STEIERMARKISCHE BANK D.D. RIJEKA RIJEKA, JADRANSKI TRG 3A</w:t>
      </w:r>
      <w:r w:rsidR="00E41F49" w:rsidRPr="006F37C8">
        <w:rPr>
          <w:lang w:eastAsia="hr-HR"/>
        </w:rPr>
        <w:t xml:space="preserve">, a </w:t>
      </w:r>
      <w:r w:rsidR="00E41F49" w:rsidRPr="006F37C8">
        <w:t>na temelju Ugovora o okvirnom iznosu zaduženja i osiguranju broj ES-106/07-1 solemniziranog po j.b. Mariji Grozdanić Dekleva u Rijeci dana 15. veljače 2007. pod brojem OV-3195/07. radi osiguranja kredita u iznosu od 600.000,00 EUR-a u kunskoj protuvrijednosti s ugovorenim naknadama i troškovima i kamatom</w:t>
      </w:r>
      <w:r w:rsidR="00006F0F" w:rsidRPr="006F37C8">
        <w:t>.</w:t>
      </w:r>
    </w:p>
    <w:p w:rsidRDefault="00E67745" w:rsidP="00582BD5" w:rsidR="00E00E27" w:rsidRPr="006F37C8">
      <w:pPr>
        <w:ind w:firstLine="1440"/>
        <w:jc w:val="both"/>
      </w:pPr>
      <w:r w:rsidRPr="006F37C8">
        <w:t>Na ročište</w:t>
      </w:r>
      <w:r w:rsidR="00534DEA" w:rsidRPr="006F37C8">
        <w:t xml:space="preserve"> za razdiobu kupovnine </w:t>
      </w:r>
      <w:r w:rsidR="00916FF8" w:rsidRPr="006F37C8">
        <w:t>pristupi</w:t>
      </w:r>
      <w:r w:rsidR="00E41F49" w:rsidRPr="006F37C8">
        <w:t xml:space="preserve">o je </w:t>
      </w:r>
      <w:r w:rsidR="00916FF8" w:rsidRPr="006F37C8">
        <w:t>razlučn</w:t>
      </w:r>
      <w:r w:rsidR="0065700B" w:rsidRPr="006F37C8">
        <w:t>i</w:t>
      </w:r>
      <w:r w:rsidR="00916FF8" w:rsidRPr="006F37C8">
        <w:t xml:space="preserve"> vjerovni</w:t>
      </w:r>
      <w:r w:rsidR="00E41F49" w:rsidRPr="006F37C8">
        <w:t>k ERSTE &amp; STEIERMARKISCHE BANK D.D. RIJEKA RIJEKA, JADRANSKI TRG 3A</w:t>
      </w:r>
      <w:r w:rsidR="00E00E27" w:rsidRPr="006F37C8">
        <w:t>, te</w:t>
      </w:r>
      <w:r w:rsidR="00916FF8" w:rsidRPr="006F37C8">
        <w:t xml:space="preserve"> stečajni upravitelj.</w:t>
      </w:r>
      <w:r w:rsidR="0065700B" w:rsidRPr="006F37C8">
        <w:t xml:space="preserve"> </w:t>
      </w:r>
    </w:p>
    <w:p w:rsidRDefault="00E00E27" w:rsidP="00582BD5" w:rsidR="00E00E27" w:rsidRPr="006F37C8">
      <w:pPr>
        <w:ind w:firstLine="1440"/>
        <w:jc w:val="both"/>
      </w:pPr>
      <w:r w:rsidRPr="006F37C8">
        <w:t>Među stra</w:t>
      </w:r>
      <w:r w:rsidR="00E41F49" w:rsidRPr="006F37C8">
        <w:t xml:space="preserve">nkama nije sporno kako troškovi </w:t>
      </w:r>
      <w:r w:rsidRPr="006F37C8">
        <w:t xml:space="preserve">utvrđivanja tražbine iznose </w:t>
      </w:r>
      <w:r w:rsidR="00E41F49" w:rsidRPr="006F37C8">
        <w:t xml:space="preserve">87.000,00 </w:t>
      </w:r>
      <w:r w:rsidRPr="006F37C8">
        <w:t xml:space="preserve">kn, a troškovi unovčenja </w:t>
      </w:r>
      <w:r w:rsidR="00E41F49" w:rsidRPr="006F37C8">
        <w:t xml:space="preserve">202.381,95 </w:t>
      </w:r>
      <w:r w:rsidRPr="006F37C8">
        <w:t xml:space="preserve">kn. Stoga je na temelju članka 164. a stavak 2. i članka 170.  Stečajnog zakona </w:t>
      </w:r>
      <w:r w:rsidRPr="006F37C8">
        <w:rPr>
          <w:bCs/>
        </w:rPr>
        <w:t>(objavljen u NN 44/96, 29/99, 129/00, 123/03, 82/06, 116/10, 25/12 i 133/12)</w:t>
      </w:r>
      <w:r w:rsidRPr="006F37C8">
        <w:t xml:space="preserve"> odlučeno kao u točki I. izreke ovog rješenja.</w:t>
      </w:r>
    </w:p>
    <w:p w:rsidRDefault="00E41F49" w:rsidP="00582BD5" w:rsidR="00E41F49" w:rsidRPr="006F37C8">
      <w:pPr>
        <w:ind w:firstLine="1440"/>
        <w:jc w:val="both"/>
      </w:pPr>
      <w:r w:rsidRPr="006F37C8">
        <w:t xml:space="preserve">Među strankama nije sporno ni da razlučno pravo ERSTE &amp; STEIERMARKISCHE BANK D.D. RIJEKA RIJEKA, JADRANSKI TRG 3A premašuje iznos ostvarene kupovnine za navedenu nekretninu, pa je na temelju odredbe čl. 164. a stavak 3. Stečajnog zakona valjalo odlučiti kao u točki II. izreke ovog rješenja. </w:t>
      </w:r>
    </w:p>
    <w:p w:rsidRDefault="00E41F49" w:rsidP="00E41F49" w:rsidR="00E41F49" w:rsidRPr="006F37C8">
      <w:pPr>
        <w:ind w:left="360"/>
        <w:jc w:val="both"/>
      </w:pPr>
    </w:p>
    <w:p w:rsidRDefault="00B455B9" w:rsidP="00B455B9" w:rsidR="00B455B9" w:rsidRPr="006F37C8">
      <w:pPr>
        <w:jc w:val="both"/>
      </w:pPr>
      <w:r w:rsidRPr="006F37C8">
        <w:tab/>
      </w:r>
      <w:r w:rsidRPr="006F37C8">
        <w:tab/>
      </w:r>
      <w:r w:rsidRPr="006F37C8">
        <w:tab/>
      </w:r>
      <w:r w:rsidRPr="006F37C8">
        <w:tab/>
        <w:t xml:space="preserve">Rijeka, </w:t>
      </w:r>
      <w:r w:rsidR="00E41F49" w:rsidRPr="006F37C8">
        <w:t>21. srpnja 2016</w:t>
      </w:r>
      <w:r w:rsidRPr="006F37C8">
        <w:t>.g.</w:t>
      </w:r>
    </w:p>
    <w:p w:rsidRDefault="00EE0A35" w:rsidP="00B455B9" w:rsidR="00EE0A35" w:rsidRPr="006F37C8">
      <w:pPr>
        <w:jc w:val="both"/>
      </w:pPr>
    </w:p>
    <w:p w:rsidRDefault="00546089" w:rsidP="00B455B9" w:rsidR="00546089" w:rsidRPr="006F37C8">
      <w:pPr>
        <w:jc w:val="both"/>
      </w:pPr>
    </w:p>
    <w:p w:rsidRDefault="006F37C8" w:rsidR="006F37C8" w:rsidRPr="006F37C8">
      <w:pPr>
        <w:jc w:val="both"/>
      </w:pPr>
      <w:r w:rsidRPr="006F37C8">
        <w:t xml:space="preserve">                                                                                                 Stečajni sudac</w:t>
      </w:r>
    </w:p>
    <w:p w:rsidRDefault="006F37C8" w:rsidR="006F37C8" w:rsidRPr="006F37C8">
      <w:pPr>
        <w:jc w:val="both"/>
      </w:pPr>
      <w:r w:rsidRPr="006F37C8">
        <w:t xml:space="preserve">                                                                                                 Vera Jelenović </w:t>
      </w:r>
    </w:p>
    <w:p w:rsidRDefault="006F37C8" w:rsidR="006F37C8" w:rsidRPr="006F37C8">
      <w:pPr>
        <w:jc w:val="both"/>
      </w:pPr>
    </w:p>
    <w:p w:rsidRDefault="00B455B9" w:rsidP="00B455B9" w:rsidR="00B455B9" w:rsidRPr="006F37C8">
      <w:pPr>
        <w:jc w:val="both"/>
      </w:pPr>
    </w:p>
    <w:p w:rsidRDefault="00546089" w:rsidP="00B455B9" w:rsidR="00546089" w:rsidRPr="006F37C8">
      <w:pPr>
        <w:jc w:val="both"/>
      </w:pPr>
    </w:p>
    <w:p w:rsidRDefault="00EE0A35" w:rsidP="005D0B2B" w:rsidR="00EE0A35" w:rsidRPr="006F37C8"/>
    <w:p w:rsidRDefault="00EE0A35" w:rsidP="00EE0A35" w:rsidR="00EE0A35" w:rsidRPr="006F37C8">
      <w:pPr>
        <w:jc w:val="both"/>
        <w:rPr>
          <w:bCs/>
        </w:rPr>
      </w:pPr>
      <w:r w:rsidRPr="006F37C8">
        <w:rPr>
          <w:bCs/>
        </w:rPr>
        <w:t>UPUTA O PRAVNOM LIJEKU:</w:t>
      </w:r>
    </w:p>
    <w:p w:rsidRDefault="00EE0A35" w:rsidP="00EE0A35" w:rsidR="00EE0A35" w:rsidRPr="006F37C8">
      <w:pPr>
        <w:jc w:val="both"/>
        <w:rPr>
          <w:bCs/>
        </w:rPr>
      </w:pPr>
      <w:r w:rsidRPr="006F37C8">
        <w:rPr>
          <w:bCs/>
        </w:rPr>
        <w:tab/>
      </w:r>
      <w:r w:rsidRPr="006F37C8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6F37C8">
      <w:pPr>
        <w:jc w:val="both"/>
      </w:pPr>
    </w:p>
    <w:p w:rsidRDefault="00546089" w:rsidP="00ED318A" w:rsidR="00546089" w:rsidRPr="006F37C8">
      <w:pPr>
        <w:jc w:val="both"/>
      </w:pPr>
    </w:p>
    <w:p w:rsidRDefault="00546089" w:rsidP="00ED318A" w:rsidR="00546089" w:rsidRPr="006F37C8">
      <w:pPr>
        <w:jc w:val="both"/>
      </w:pPr>
    </w:p>
    <w:p w:rsidRDefault="00546089" w:rsidP="00ED318A" w:rsidR="00546089" w:rsidRPr="006F37C8">
      <w:pPr>
        <w:jc w:val="both"/>
      </w:pPr>
    </w:p>
    <w:p w:rsidRDefault="00546089" w:rsidP="00ED318A" w:rsidR="00546089" w:rsidRPr="006F37C8">
      <w:pPr>
        <w:jc w:val="both"/>
      </w:pPr>
    </w:p>
    <w:p w:rsidRDefault="00546089" w:rsidP="00ED318A" w:rsidR="00546089" w:rsidRPr="006F37C8">
      <w:pPr>
        <w:jc w:val="both"/>
      </w:pPr>
    </w:p>
    <w:p w:rsidRDefault="00546089" w:rsidP="00ED318A" w:rsidR="00546089" w:rsidRPr="006F37C8">
      <w:pPr>
        <w:jc w:val="both"/>
      </w:pPr>
    </w:p>
    <w:p w:rsidRDefault="00546089" w:rsidP="00ED318A" w:rsidR="00546089" w:rsidRPr="006F37C8">
      <w:pPr>
        <w:jc w:val="both"/>
      </w:pPr>
    </w:p>
    <w:p w:rsidRDefault="00546089" w:rsidP="00ED318A" w:rsidR="00546089" w:rsidRPr="006F37C8">
      <w:pPr>
        <w:jc w:val="both"/>
      </w:pPr>
    </w:p>
    <w:p w:rsidRDefault="00E846A1" w:rsidP="00ED318A" w:rsidR="00ED318A" w:rsidRPr="006F37C8">
      <w:pPr>
        <w:jc w:val="both"/>
      </w:pPr>
      <w:r w:rsidRPr="006F37C8">
        <w:lastRenderedPageBreak/>
        <w:t>D</w:t>
      </w:r>
      <w:r w:rsidR="00ED318A" w:rsidRPr="006F37C8">
        <w:t>NA</w:t>
      </w:r>
    </w:p>
    <w:p w:rsidRDefault="00ED318A" w:rsidP="00ED318A" w:rsidR="006F37C8" w:rsidRPr="006F37C8">
      <w:pPr>
        <w:numPr>
          <w:ilvl w:val="0"/>
          <w:numId w:val="3"/>
        </w:numPr>
        <w:jc w:val="both"/>
      </w:pPr>
      <w:r w:rsidRPr="006F37C8">
        <w:t xml:space="preserve">st. upravitelju </w:t>
      </w:r>
      <w:r w:rsidR="006F37C8">
        <w:t>M. Ružić</w:t>
      </w:r>
    </w:p>
    <w:p w:rsidRDefault="006F37C8" w:rsidP="00ED318A" w:rsidR="0065700B" w:rsidRPr="006F37C8">
      <w:pPr>
        <w:numPr>
          <w:ilvl w:val="0"/>
          <w:numId w:val="3"/>
        </w:numPr>
        <w:jc w:val="both"/>
      </w:pPr>
      <w:r w:rsidRPr="006F37C8">
        <w:t>OD Maćešić</w:t>
      </w:r>
      <w:r w:rsidR="00385E9D" w:rsidRPr="006F37C8">
        <w:t xml:space="preserve"> &amp; partneri, Rijeka</w:t>
      </w:r>
    </w:p>
    <w:p w:rsidRDefault="006F37C8" w:rsidP="00ED318A" w:rsidR="00ED318A" w:rsidRPr="006F37C8">
      <w:pPr>
        <w:numPr>
          <w:ilvl w:val="0"/>
          <w:numId w:val="3"/>
        </w:numPr>
        <w:jc w:val="both"/>
      </w:pPr>
      <w:r w:rsidRPr="006F37C8">
        <w:t>e-O</w:t>
      </w:r>
      <w:r w:rsidR="00ED318A" w:rsidRPr="006F37C8">
        <w:t xml:space="preserve">glasna ploča </w:t>
      </w:r>
    </w:p>
    <w:p w:rsidRDefault="00ED318A" w:rsidP="00ED318A" w:rsidR="00ED318A" w:rsidRPr="006F37C8">
      <w:pPr>
        <w:numPr>
          <w:ilvl w:val="0"/>
          <w:numId w:val="3"/>
        </w:numPr>
        <w:jc w:val="both"/>
      </w:pPr>
      <w:r w:rsidRPr="006F37C8">
        <w:t xml:space="preserve">Porezna uprava </w:t>
      </w:r>
      <w:r w:rsidR="0065700B" w:rsidRPr="006F37C8">
        <w:t>Rijeka</w:t>
      </w:r>
    </w:p>
    <w:p w:rsidRDefault="00A24004" w:rsidP="00ED318A" w:rsidR="00ED318A" w:rsidRPr="006F37C8">
      <w:pPr>
        <w:numPr>
          <w:ilvl w:val="0"/>
          <w:numId w:val="3"/>
        </w:numPr>
        <w:jc w:val="both"/>
      </w:pPr>
      <w:r w:rsidRPr="006F37C8">
        <w:t>po pravomoćnosti računovodstvu</w:t>
      </w:r>
    </w:p>
    <w:p w:rsidRDefault="0052268F" w:rsidP="00ED318A" w:rsidR="0052268F">
      <w:pPr>
        <w:jc w:val="both"/>
      </w:pPr>
    </w:p>
    <w:p w:rsidRDefault="00ED318A" w:rsidP="00ED318A" w:rsidR="00ED318A" w:rsidRPr="006F37C8">
      <w:pPr>
        <w:jc w:val="both"/>
      </w:pPr>
      <w:r w:rsidRPr="006F37C8">
        <w:t xml:space="preserve">Rijeka, </w:t>
      </w:r>
      <w:r w:rsidR="006F37C8" w:rsidRPr="006F37C8">
        <w:t>21. srpnja 2016</w:t>
      </w:r>
      <w:r w:rsidRPr="006F37C8">
        <w:t>. g.</w:t>
      </w:r>
    </w:p>
    <w:p w:rsidRDefault="006F37C8" w:rsidR="006F37C8" w:rsidRPr="006F37C8">
      <w:pPr>
        <w:jc w:val="both"/>
      </w:pPr>
      <w:r w:rsidRPr="006F37C8">
        <w:t xml:space="preserve">                                                                                                 Stečajni sudac</w:t>
      </w:r>
    </w:p>
    <w:p w:rsidRDefault="006F37C8" w:rsidR="006F37C8" w:rsidRPr="006F37C8">
      <w:pPr>
        <w:jc w:val="both"/>
      </w:pPr>
      <w:r w:rsidRPr="006F37C8">
        <w:t xml:space="preserve">                                                                                                 Vera Jelenović </w:t>
      </w:r>
    </w:p>
    <w:p w:rsidRDefault="006F37C8" w:rsidR="006F37C8" w:rsidRPr="006F37C8">
      <w:pPr>
        <w:jc w:val="both"/>
      </w:pPr>
    </w:p>
    <w:p w:rsidRDefault="00ED318A" w:rsidP="00ED318A" w:rsidR="00ED318A" w:rsidRPr="006F37C8">
      <w:pPr>
        <w:jc w:val="both"/>
      </w:pPr>
    </w:p>
    <w:sectPr w:rsidR="00ED318A" w:rsidRPr="006F37C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335" w:rsidR="00D74335">
      <w:r>
        <w:separator/>
      </w:r>
    </w:p>
  </w:endnote>
  <w:endnote w:id="0" w:type="continuationSeparator">
    <w:p w:rsidRDefault="00D74335" w:rsidR="00D74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4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335" w:rsidR="00D74335">
      <w:r>
        <w:separator/>
      </w:r>
    </w:p>
  </w:footnote>
  <w:footnote w:id="0" w:type="continuationSeparator">
    <w:p w:rsidRDefault="00D74335" w:rsidR="00D74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1A3A3C">
      <w:t>546/2013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0D61E9"/>
    <w:rsid w:val="00125BCA"/>
    <w:rsid w:val="00195ABF"/>
    <w:rsid w:val="001A3A3C"/>
    <w:rsid w:val="001E562B"/>
    <w:rsid w:val="001E75E4"/>
    <w:rsid w:val="0025474D"/>
    <w:rsid w:val="0025491E"/>
    <w:rsid w:val="00255920"/>
    <w:rsid w:val="002918CA"/>
    <w:rsid w:val="002B1B1C"/>
    <w:rsid w:val="00331CD1"/>
    <w:rsid w:val="00385E9D"/>
    <w:rsid w:val="00386584"/>
    <w:rsid w:val="003C0BD3"/>
    <w:rsid w:val="00465524"/>
    <w:rsid w:val="00483737"/>
    <w:rsid w:val="004939B3"/>
    <w:rsid w:val="004A27A8"/>
    <w:rsid w:val="004F156A"/>
    <w:rsid w:val="0052268F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D2FE2"/>
    <w:rsid w:val="006F1631"/>
    <w:rsid w:val="006F37C8"/>
    <w:rsid w:val="00730F91"/>
    <w:rsid w:val="00747EB9"/>
    <w:rsid w:val="007A332D"/>
    <w:rsid w:val="007D33A9"/>
    <w:rsid w:val="007D6ED5"/>
    <w:rsid w:val="007E4A33"/>
    <w:rsid w:val="00851757"/>
    <w:rsid w:val="008C2A24"/>
    <w:rsid w:val="008F72DF"/>
    <w:rsid w:val="009017A5"/>
    <w:rsid w:val="009126EC"/>
    <w:rsid w:val="00916FF8"/>
    <w:rsid w:val="0099673C"/>
    <w:rsid w:val="009C42C8"/>
    <w:rsid w:val="00A0264B"/>
    <w:rsid w:val="00A1427E"/>
    <w:rsid w:val="00A24004"/>
    <w:rsid w:val="00A51A47"/>
    <w:rsid w:val="00AA1A32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E75FB"/>
    <w:rsid w:val="00C246DD"/>
    <w:rsid w:val="00C336F8"/>
    <w:rsid w:val="00C833E2"/>
    <w:rsid w:val="00C97409"/>
    <w:rsid w:val="00CB43E0"/>
    <w:rsid w:val="00CE2BCE"/>
    <w:rsid w:val="00D61FDE"/>
    <w:rsid w:val="00D736D5"/>
    <w:rsid w:val="00D74335"/>
    <w:rsid w:val="00D81DA2"/>
    <w:rsid w:val="00DC1A05"/>
    <w:rsid w:val="00DF7A9B"/>
    <w:rsid w:val="00E00E27"/>
    <w:rsid w:val="00E25E6B"/>
    <w:rsid w:val="00E32477"/>
    <w:rsid w:val="00E41F49"/>
    <w:rsid w:val="00E600A3"/>
    <w:rsid w:val="00E65FD8"/>
    <w:rsid w:val="00E67745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84E20"/>
    <w:rsid w:val="00F916B0"/>
    <w:rsid w:val="00F93B8F"/>
    <w:rsid w:val="00F95FF0"/>
    <w:rsid w:val="00FA416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2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3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3247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2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3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3247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769</properties:Words>
  <properties:Characters>4128</properties:Characters>
  <properties:Lines>109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2016-07-21T06:58:00Z</dcterms:created>
  <dc:creator>vjelenovic</dc:creator>
  <cp:lastModifiedBy>Danijela Fumić</cp:lastModifiedBy>
  <cp:lastPrinted>2016-07-21T06:58:00Z</cp:lastPrinted>
  <dcterms:modified xmlns:xsi="http://www.w3.org/2001/XMLSchema-instance" xsi:type="dcterms:W3CDTF">2016-07-21T07:06:00Z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