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2cd6" w14:paraId="5242cd6" w:rsidRDefault="00F25B8D" w:rsidP="005D7BF8" w:rsidR="00F25B8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B8D" w:rsidP="005D7BF8" w:rsidR="00F25B8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25B8D" w:rsidP="005D7BF8" w:rsidR="00F25B8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25B8D" w:rsidP="005D7BF8" w:rsidR="00F25B8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25B8D" w:rsidR="00F25B8D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741502" w:rsidRPr="00741502">
        <w:rPr>
          <w:rFonts w:cs="Arial"/>
          <w:b/>
        </w:rPr>
        <w:t>AUTO MODA društvo s ograničenom odgovornošću za  trgovinu i usluge, Rijeka, Dobriše Cesarića 30, OIB 82586722387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17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4150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41502" w:rsidRPr="00741502">
        <w:rPr>
          <w:rFonts w:cs="Arial"/>
          <w:b/>
        </w:rPr>
        <w:t>AUTO MODA društvo s ograničenom odgovornošću za  trgovinu i usluge, Rijeka, Dobriše Cesarića 30, OIB 82586722387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741502">
        <w:t>Ivor Pliskovac, Rijeka, I. Marinkovića 2, OIB33771945074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D43C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BA0ECF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AB559F">
        <w:t>19. kolovoza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741502" w:rsidRPr="00741502">
        <w:t xml:space="preserve">AUTO MODA društvo s ograničenom odgovornošću za  trgovinu i usluge, Rijeka, Dobriše Cesarića 30, OIB 82586722387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FC2993">
        <w:t>16</w:t>
      </w:r>
      <w:r w:rsidR="00EA07A8">
        <w:t>. kolovoza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FC2993">
        <w:t>65.124,54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FC2993">
        <w:t>osam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EA07A8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FC2993">
        <w:t>253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5D43">
        <w:rPr>
          <w:b/>
        </w:rPr>
        <w:t>17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D429D" w:rsidR="000D429D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FC2993">
        <w:rPr>
          <w:sz w:val="20"/>
          <w:szCs w:val="20"/>
        </w:rPr>
        <w:t xml:space="preserve">Ireni Štrbac, Rijeka, D. Cesarića 30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5D43">
        <w:rPr>
          <w:sz w:val="20"/>
          <w:szCs w:val="20"/>
        </w:rPr>
        <w:t>17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B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A0ECF">
      <w:t>133</w:t>
    </w:r>
    <w:r w:rsidR="00741502">
      <w:t>2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D43CB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90E71"/>
    <w:rsid w:val="00EA07A8"/>
    <w:rsid w:val="00EB5F77"/>
    <w:rsid w:val="00ED5721"/>
    <w:rsid w:val="00F016A5"/>
    <w:rsid w:val="00F25B8D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5B8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5B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5B8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5B8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5B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5B8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MODA društvo s ograničenom odgovornošću za trgovinu i usluge</izvorni_sadrzaj>
    <derivirana_varijabla naziv="DomainObject.Predmet.ProtustrankaFormated_1">  AUTO MODA društvo s ograničenom odgovornošću za trgovinu i usluge</derivirana_varijabla>
  </DomainObject.Predmet.ProtustrankaFormated>
  <DomainObject.Predmet.ProtustrankaFormatedOIB>
    <izvorni_sadrzaj>  AUTO MODA društvo s ograničenom odgovornošću za trgovinu i usluge, OIB 82586722387</izvorni_sadrzaj>
    <derivirana_varijabla naziv="DomainObject.Predmet.ProtustrankaFormatedOIB_1">  AUTO MODA društvo s ograničenom odgovornošću za trgovinu i usluge, OIB 82586722387</derivirana_varijabla>
  </DomainObject.Predmet.ProtustrankaFormatedOIB>
  <DomainObject.Predmet.ProtustrankaFormatedWithAdress>
    <izvorni_sadrzaj> AUTO MODA društvo s ograničenom odgovornošću za trgovinu i usluge, Dobriše Cesarića 30, 51000 Rijeka</izvorni_sadrzaj>
    <derivirana_varijabla naziv="DomainObject.Predmet.ProtustrankaFormatedWithAdress_1"> AUTO MODA društvo s ograničenom odgovornošću za trgovinu i usluge, Dobriše Cesarića 30, 51000 Rijeka</derivirana_varijabla>
  </DomainObject.Predmet.ProtustrankaFormatedWithAdress>
  <DomainObject.Predmet.ProtustrankaFormatedWithAdressOIB>
    <izvorni_sadrzaj> AUTO MODA društvo s ograničenom odgovornošću za trgovinu i usluge, OIB 82586722387, Dobriše Cesarića 30, 51000 Rijeka</izvorni_sadrzaj>
    <derivirana_varijabla naziv="DomainObject.Predmet.ProtustrankaFormatedWithAdressOIB_1"> AUTO MODA društvo s ograničenom odgovornošću za trgovinu i usluge, OIB 82586722387, Dobriše Cesarića 30, 51000 Rijeka</derivirana_varijabla>
  </DomainObject.Predmet.ProtustrankaFormatedWithAdressOIB>
  <DomainObject.Predmet.ProtustrankaWithAdress>
    <izvorni_sadrzaj>AUTO MODA društvo s ograničenom odgovornošću za trgovinu i usluge Dobriše Cesarića 30, 51000 Rijeka</izvorni_sadrzaj>
    <derivirana_varijabla naziv="DomainObject.Predmet.ProtustrankaWithAdress_1">AUTO MODA društvo s ograničenom odgovornošću za trgovinu i usluge Dobriše Cesarića 30, 51000 Rijeka</derivirana_varijabla>
  </DomainObject.Predmet.ProtustrankaWithAdress>
  <DomainObject.Predmet.ProtustrankaWithAdressOIB>
    <izvorni_sadrzaj>AUTO MODA društvo s ograničenom odgovornošću za trgovinu i usluge, OIB 82586722387, Dobriše Cesarića 30, 51000 Rijeka</izvorni_sadrzaj>
    <derivirana_varijabla naziv="DomainObject.Predmet.ProtustrankaWithAdressOIB_1">AUTO MODA društvo s ograničenom odgovornošću za trgovinu i usluge, OIB 82586722387, Dobriše Cesarića 30, 51000 Rijeka</derivirana_varijabla>
  </DomainObject.Predmet.ProtustrankaWithAdressOIB>
  <DomainObject.Predmet.ProtustrankaNazivFormated>
    <izvorni_sadrzaj>AUTO MODA društvo s ograničenom odgovornošću za trgovinu i usluge</izvorni_sadrzaj>
    <derivirana_varijabla naziv="DomainObject.Predmet.ProtustrankaNazivFormated_1">AUTO MODA društvo s ograničenom odgovornošću za trgovinu i usluge</derivirana_varijabla>
  </DomainObject.Predmet.ProtustrankaNazivFormated>
  <DomainObject.Predmet.ProtustrankaNazivFormatedOIB>
    <izvorni_sadrzaj>AUTO MODA društvo s ograničenom odgovornošću za trgovinu i usluge, OIB 82586722387</izvorni_sadrzaj>
    <derivirana_varijabla naziv="DomainObject.Predmet.ProtustrankaNazivFormatedOIB_1">AUTO MODA društvo s ograničenom odgovornošću za trgovinu i usluge, OIB 82586722387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 MODA društvo s ograničenom odgovornošću za trgovinu i usluge</item>
    </izvorni_sadrzaj>
    <derivirana_varijabla naziv="DomainObject.Predmet.ProtuStrankaListFormated_1">
      <item>AUTO MODA društvo s ograničenom odgovornošću za trgovinu i usluge</item>
    </derivirana_varijabla>
  </DomainObject.Predmet.ProtuStrankaListFormated>
  <DomainObject.Predmet.ProtuStrankaListFormatedOIB>
    <izvorni_sadrzaj>
      <item>AUTO MODA društvo s ograničenom odgovornošću za trgovinu i usluge, OIB 82586722387</item>
    </izvorni_sadrzaj>
    <derivirana_varijabla naziv="DomainObject.Predmet.ProtuStrankaListFormatedOIB_1">
      <item>AUTO MODA društvo s ograničenom odgovornošću za trgovinu i usluge, OIB 82586722387</item>
    </derivirana_varijabla>
  </DomainObject.Predmet.ProtuStrankaListFormatedOIB>
  <DomainObject.Predmet.ProtuStrankaListFormatedWithAdress>
    <izvorni_sadrzaj>
      <item>AUTO MODA društvo s ograničenom odgovornošću za trgovinu i usluge, Dobriše Cesarića 30, 51000 Rijeka</item>
    </izvorni_sadrzaj>
    <derivirana_varijabla naziv="DomainObject.Predmet.ProtuStrankaListFormatedWithAdress_1">
      <item>AUTO MODA društvo s ograničenom odgovornošću za trgovinu i usluge, Dobriše Cesarića 30, 51000 Rijeka</item>
    </derivirana_varijabla>
  </DomainObject.Predmet.ProtuStrankaListFormatedWithAdress>
  <DomainObject.Predmet.ProtuStrankaListFormatedWithAdressOIB>
    <izvorni_sadrzaj>
      <item>AUTO MODA društvo s ograničenom odgovornošću za trgovinu i usluge, OIB 82586722387, Dobriše Cesarića 30, 51000 Rijeka</item>
    </izvorni_sadrzaj>
    <derivirana_varijabla naziv="DomainObject.Predmet.ProtuStrankaListFormatedWithAdressOIB_1">
      <item>AUTO MODA društvo s ograničenom odgovornošću za trgovinu i usluge, OIB 82586722387, Dobriše Cesarića 30, 51000 Rijeka</item>
    </derivirana_varijabla>
  </DomainObject.Predmet.ProtuStrankaListFormatedWithAdressOIB>
  <DomainObject.Predmet.ProtuStrankaListNazivFormated>
    <izvorni_sadrzaj>
      <item>AUTO MODA društvo s ograničenom odgovornošću za trgovinu i usluge</item>
    </izvorni_sadrzaj>
    <derivirana_varijabla naziv="DomainObject.Predmet.ProtuStrankaListNazivFormated_1">
      <item>AUTO MODA društvo s ograničenom odgovornošću za trgovinu i usluge</item>
    </derivirana_varijabla>
  </DomainObject.Predmet.ProtuStrankaListNazivFormated>
  <DomainObject.Predmet.ProtuStrankaListNazivFormatedOIB>
    <izvorni_sadrzaj>
      <item>AUTO MODA društvo s ograničenom odgovornošću za trgovinu i usluge, OIB 82586722387</item>
    </izvorni_sadrzaj>
    <derivirana_varijabla naziv="DomainObject.Predmet.ProtuStrankaListNazivFormatedOIB_1">
      <item>AUTO MODA društvo s ograničenom odgovornošću za trgovinu i usluge, OIB 82586722387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 MODA društvo s ograničenom odgovornošću za trgovinu i usluge</izvorni_sadrzaj>
    <derivirana_varijabla naziv="DomainObject.Predmet.ProtustrankaIDrugi_1">AUTO MODA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 MODA društvo s ograničenom odgovornošću za trgovinu i usluge, OIB 82586722387, Dobriše Cesarića 30, 51000 Rijeka</izvorni_sadrzaj>
    <derivirana_varijabla naziv="DomainObject.Predmet.ProtustrankaIDrugiAdressOIB_1">AUTO MODA društvo s ograničenom odgovornošću za trgovinu i usluge, OIB 82586722387,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 MODA društvo s ograničenom odgovornošću za trgovinu i usluge</item>
    </izvorni_sadrzaj>
    <derivirana_varijabla naziv="DomainObject.Predmet.SudioniciListNaziv_1">
      <item>FINA Rijeka</item>
      <item>AUTO MODA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AUTO MODA društvo s ograničenom odgovornošću za trgovinu i usluge, OIB 82586722387, Dobriše Cesarića 30,51000 Rijeka</item>
    </izvorni_sadrzaj>
    <derivirana_varijabla naziv="DomainObject.Predmet.SudioniciListAdressOIB_1">
      <item>FINA Rijeka, OIB 85821130368, Frana Kurelca 8,51000 Rijeka</item>
      <item>AUTO MODA društvo s ograničenom odgovornošću za trgovinu i usluge, OIB 82586722387,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82586722387</item>
    </izvorni_sadrzaj>
    <derivirana_varijabla naziv="DomainObject.Predmet.SudioniciListNazivOIB_1">
      <item>, OIB 85821130368</item>
      <item>, OIB 82586722387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12260-C526-48ED-BF25-87A64812B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650</properties:Words>
  <properties:Characters>3669</properties:Characters>
  <properties:Lines>101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2017-01-17T10:41:00Z</dcterms:created>
  <dc:creator>stecaj</dc:creator>
  <cp:lastModifiedBy>Jasna Radulović</cp:lastModifiedBy>
  <cp:lastPrinted>2017-01-17T10:41:00Z</cp:lastPrinted>
  <dcterms:modified xmlns:xsi="http://www.w3.org/2001/XMLSchema-instance" xsi:type="dcterms:W3CDTF">2017-01-17T10:44:00Z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