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0564" w14:paraId="5f2056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10603">
        <w:t>3</w:t>
      </w:r>
      <w:r w:rsidR="009742B1">
        <w:t>912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742B1">
        <w:t>VJEPER d.o.o., Zagreb, Streljačka 7, OIB: 97305821158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9742B1">
        <w:t>1.389.241,23</w:t>
      </w:r>
      <w:r w:rsidR="00861CEC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681" w:rsidR="00A10681">
      <w:r>
        <w:separator/>
      </w:r>
    </w:p>
  </w:endnote>
  <w:endnote w:id="0" w:type="continuationSeparator">
    <w:p w:rsidRDefault="00A10681" w:rsidR="00A10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681" w:rsidR="00A10681">
      <w:r>
        <w:separator/>
      </w:r>
    </w:p>
  </w:footnote>
  <w:footnote w:id="0" w:type="continuationSeparator">
    <w:p w:rsidRDefault="00A10681" w:rsidR="00A10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AB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24EBA"/>
    <w:rsid w:val="001253EB"/>
    <w:rsid w:val="001302B9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3CDC"/>
    <w:rsid w:val="00363FBC"/>
    <w:rsid w:val="0038246E"/>
    <w:rsid w:val="003A228D"/>
    <w:rsid w:val="003B0A59"/>
    <w:rsid w:val="003B172B"/>
    <w:rsid w:val="003D35F9"/>
    <w:rsid w:val="003E3A15"/>
    <w:rsid w:val="00410603"/>
    <w:rsid w:val="00413F4C"/>
    <w:rsid w:val="00414D03"/>
    <w:rsid w:val="004208F2"/>
    <w:rsid w:val="00436110"/>
    <w:rsid w:val="0046133E"/>
    <w:rsid w:val="004626F9"/>
    <w:rsid w:val="004A6CFE"/>
    <w:rsid w:val="004B337A"/>
    <w:rsid w:val="004C58BB"/>
    <w:rsid w:val="004C63C0"/>
    <w:rsid w:val="004D64F1"/>
    <w:rsid w:val="004F3962"/>
    <w:rsid w:val="005012FA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4F59"/>
    <w:rsid w:val="00657B8E"/>
    <w:rsid w:val="00666EE9"/>
    <w:rsid w:val="00676F4E"/>
    <w:rsid w:val="00681893"/>
    <w:rsid w:val="006A7686"/>
    <w:rsid w:val="006B3BFD"/>
    <w:rsid w:val="006B5226"/>
    <w:rsid w:val="006C0A0B"/>
    <w:rsid w:val="006F4E73"/>
    <w:rsid w:val="00700900"/>
    <w:rsid w:val="00701523"/>
    <w:rsid w:val="00720E18"/>
    <w:rsid w:val="007404A0"/>
    <w:rsid w:val="00742E2A"/>
    <w:rsid w:val="007507DC"/>
    <w:rsid w:val="00772C77"/>
    <w:rsid w:val="00776039"/>
    <w:rsid w:val="007A22EE"/>
    <w:rsid w:val="007B4E84"/>
    <w:rsid w:val="007B5AFD"/>
    <w:rsid w:val="007D5A5D"/>
    <w:rsid w:val="007E58F4"/>
    <w:rsid w:val="007F609A"/>
    <w:rsid w:val="007F70B4"/>
    <w:rsid w:val="0081199B"/>
    <w:rsid w:val="008155EE"/>
    <w:rsid w:val="008420F0"/>
    <w:rsid w:val="00844232"/>
    <w:rsid w:val="00860C9C"/>
    <w:rsid w:val="008613BD"/>
    <w:rsid w:val="00861CEC"/>
    <w:rsid w:val="00863025"/>
    <w:rsid w:val="00871F01"/>
    <w:rsid w:val="00874D1A"/>
    <w:rsid w:val="008751C7"/>
    <w:rsid w:val="00875DDD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742B1"/>
    <w:rsid w:val="009B054E"/>
    <w:rsid w:val="009C4634"/>
    <w:rsid w:val="00A10681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95B3E"/>
    <w:rsid w:val="00BA4EDD"/>
    <w:rsid w:val="00BE6E65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2063A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44F38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3912</izvorni_sadrzaj>
    <derivirana_varijabla naziv="DomainObject.Predmet.Broj_1">3912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St-3912/2015</izvorni_sadrzaj>
    <derivirana_varijabla naziv="DomainObject.Predmet.OznakaBroj_1">St-3912/2015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VJEPER d.o.o.</izvorni_sadrzaj>
    <derivirana_varijabla naziv="DomainObject.Predmet.ProtustrankaFormated_1">  VJEPER d.o.o.</derivirana_varijabla>
  </DomainObject.Predmet.ProtustrankaFormated>
  <DomainObject.Predmet.ProtustrankaFormatedOIB>
    <izvorni_sadrzaj>  VJEPER d.o.o., OIB 97305821158</izvorni_sadrzaj>
    <derivirana_varijabla naziv="DomainObject.Predmet.ProtustrankaFormatedOIB_1">  VJEPER d.o.o., OIB 97305821158</derivirana_varijabla>
  </DomainObject.Predmet.ProtustrankaFormatedOIB>
  <DomainObject.Predmet.ProtustrankaFormatedWithAdress>
    <izvorni_sadrzaj> VJEPER d.o.o., Streljačka 7, 10000 Zagreb</izvorni_sadrzaj>
    <derivirana_varijabla naziv="DomainObject.Predmet.ProtustrankaFormatedWithAdress_1"> VJEPER d.o.o., Streljačka 7, 10000 Zagreb</derivirana_varijabla>
  </DomainObject.Predmet.ProtustrankaFormatedWithAdress>
  <DomainObject.Predmet.ProtustrankaFormatedWithAdressOIB>
    <izvorni_sadrzaj> VJEPER d.o.o., OIB 97305821158, Streljačka 7, 10000 Zagreb</izvorni_sadrzaj>
    <derivirana_varijabla naziv="DomainObject.Predmet.ProtustrankaFormatedWithAdressOIB_1"> VJEPER d.o.o., OIB 97305821158, Streljačka 7, 10000 Zagreb</derivirana_varijabla>
  </DomainObject.Predmet.ProtustrankaFormatedWithAdressOIB>
  <DomainObject.Predmet.ProtustrankaWithAdress>
    <izvorni_sadrzaj>VJEPER d.o.o. Streljačka 7, 10000 Zagreb</izvorni_sadrzaj>
    <derivirana_varijabla naziv="DomainObject.Predmet.ProtustrankaWithAdress_1">VJEPER d.o.o. Streljačka 7, 10000 Zagreb</derivirana_varijabla>
  </DomainObject.Predmet.ProtustrankaWithAdress>
  <DomainObject.Predmet.ProtustrankaWithAdressOIB>
    <izvorni_sadrzaj>VJEPER d.o.o., OIB 97305821158, Streljačka 7, 10000 Zagreb</izvorni_sadrzaj>
    <derivirana_varijabla naziv="DomainObject.Predmet.ProtustrankaWithAdressOIB_1">VJEPER d.o.o., OIB 97305821158, Streljačka 7, 10000 Zagreb</derivirana_varijabla>
  </DomainObject.Predmet.ProtustrankaWithAdressOIB>
  <DomainObject.Predmet.ProtustrankaNazivFormated>
    <izvorni_sadrzaj>VJEPER d.o.o.</izvorni_sadrzaj>
    <derivirana_varijabla naziv="DomainObject.Predmet.ProtustrankaNazivFormated_1">VJEPER d.o.o.</derivirana_varijabla>
  </DomainObject.Predmet.ProtustrankaNazivFormated>
  <DomainObject.Predmet.ProtustrankaNazivFormatedOIB>
    <izvorni_sadrzaj>VJEPER d.o.o., OIB 97305821158</izvorni_sadrzaj>
    <derivirana_varijabla naziv="DomainObject.Predmet.ProtustrankaNazivFormatedOIB_1">VJEPER d.o.o., OIB 97305821158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VJEPER d.o.o.</item>
    </izvorni_sadrzaj>
    <derivirana_varijabla naziv="DomainObject.Predmet.ProtuStrankaListFormated_1">
      <item>VJEPER d.o.o.</item>
    </derivirana_varijabla>
  </DomainObject.Predmet.ProtuStrankaListFormated>
  <DomainObject.Predmet.ProtuStrankaListFormatedOIB>
    <izvorni_sadrzaj>
      <item>VJEPER d.o.o., OIB 97305821158</item>
    </izvorni_sadrzaj>
    <derivirana_varijabla naziv="DomainObject.Predmet.ProtuStrankaListFormatedOIB_1">
      <item>VJEPER d.o.o., OIB 97305821158</item>
    </derivirana_varijabla>
  </DomainObject.Predmet.ProtuStrankaListFormatedOIB>
  <DomainObject.Predmet.ProtuStrankaListFormatedWithAdress>
    <izvorni_sadrzaj>
      <item>VJEPER d.o.o., Streljačka 7, 10000 Zagreb</item>
    </izvorni_sadrzaj>
    <derivirana_varijabla naziv="DomainObject.Predmet.ProtuStrankaListFormatedWithAdress_1">
      <item>VJEPER d.o.o., Streljačka 7, 10000 Zagreb</item>
    </derivirana_varijabla>
  </DomainObject.Predmet.ProtuStrankaListFormatedWithAdress>
  <DomainObject.Predmet.ProtuStrankaListFormatedWithAdressOIB>
    <izvorni_sadrzaj>
      <item>VJEPER d.o.o., OIB 97305821158, Streljačka 7, 10000 Zagreb</item>
    </izvorni_sadrzaj>
    <derivirana_varijabla naziv="DomainObject.Predmet.ProtuStrankaListFormatedWithAdressOIB_1">
      <item>VJEPER d.o.o., OIB 97305821158, Streljačka 7, 10000 Zagreb</item>
    </derivirana_varijabla>
  </DomainObject.Predmet.ProtuStrankaListFormatedWithAdressOIB>
  <DomainObject.Predmet.ProtuStrankaListNazivFormated>
    <izvorni_sadrzaj>
      <item>VJEPER d.o.o.</item>
    </izvorni_sadrzaj>
    <derivirana_varijabla naziv="DomainObject.Predmet.ProtuStrankaListNazivFormated_1">
      <item>VJEPER d.o.o.</item>
    </derivirana_varijabla>
  </DomainObject.Predmet.ProtuStrankaListNazivFormated>
  <DomainObject.Predmet.ProtuStrankaListNazivFormatedOIB>
    <izvorni_sadrzaj>
      <item>VJEPER d.o.o., OIB 97305821158</item>
    </izvorni_sadrzaj>
    <derivirana_varijabla naziv="DomainObject.Predmet.ProtuStrankaListNazivFormatedOIB_1">
      <item>VJEPER d.o.o., OIB 97305821158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VJEPER d.o.o.</izvorni_sadrzaj>
    <derivirana_varijabla naziv="DomainObject.Predmet.ProtustrankaIDrugi_1">VJEPER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VJEPER d.o.o., OIB 97305821158, Streljačka 7, 10000 Zagreb</izvorni_sadrzaj>
    <derivirana_varijabla naziv="DomainObject.Predmet.ProtustrankaIDrugiAdressOIB_1">VJEPER d.o.o., OIB 97305821158, Streljačka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VJEPER d.o.o.</item>
      <item>FINA Regionalni centar Zagreb</item>
    </izvorni_sadrzaj>
    <derivirana_varijabla naziv="DomainObject.Predmet.SudioniciListNaziv_1">
      <item>VJEPER d.o.o.</item>
      <item>FINA Regionalni centar Zagreb</item>
    </derivirana_varijabla>
  </DomainObject.Predmet.SudioniciListNaziv>
  <DomainObject.Predmet.SudioniciListAdressOIB>
    <izvorni_sadrzaj>
      <item>VJEPER d.o.o., OIB 97305821158, Streljačka 7,10000 Zagreb</item>
      <item>FINA Regionalni centar Zagreb, OIB 85821130368, Trg svibanjskih žrtava 1995. 1,10000 Zagreb</item>
    </izvorni_sadrzaj>
    <derivirana_varijabla naziv="DomainObject.Predmet.SudioniciListAdressOIB_1">
      <item>VJEPER d.o.o., OIB 97305821158, Streljačka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97305821158</item>
      <item>, OIB 85821130368</item>
    </izvorni_sadrzaj>
    <derivirana_varijabla naziv="DomainObject.Predmet.SudioniciListNazivOIB_1">
      <item>, OIB 97305821158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2015-12-17T07:22:00Z</dcterms:created>
  <dc:creator>ilukac</dc:creator>
  <cp:lastModifiedBy>dvorana100</cp:lastModifiedBy>
  <cp:lastPrinted>2015-12-17T07:20:00Z</cp:lastPrinted>
  <dcterms:modified xmlns:xsi="http://www.w3.org/2001/XMLSchema-instance" xsi:type="dcterms:W3CDTF">2015-12-17T10:01:00Z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