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231d" w14:paraId="e53231d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A26C68">
        <w:t>7</w:t>
      </w:r>
      <w:r w:rsidR="00FF2438">
        <w:t>84</w:t>
      </w:r>
      <w:r w:rsidR="00D259A4">
        <w:t>/16-</w:t>
      </w:r>
      <w:r w:rsidR="00FF2438">
        <w:t>1</w:t>
      </w:r>
      <w:r w:rsidR="00A26C68">
        <w:t>3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</w:t>
      </w:r>
      <w:proofErr w:type="spellStart"/>
      <w:r w:rsidR="00D5673C">
        <w:t>Jagera</w:t>
      </w:r>
      <w:proofErr w:type="spellEnd"/>
      <w:r w:rsidR="00D5673C">
        <w:t xml:space="preserve"> 3 za otvaranje stečajnog postupka nad dužnikom </w:t>
      </w:r>
      <w:r w:rsidR="00E45F00">
        <w:t>MIEL d.o.o., Đakovo, Jakova Gotovca 47, OIB: 99260565706, MBS: 030114503</w:t>
      </w:r>
      <w:r w:rsidR="000E2913">
        <w:rPr>
          <w:b/>
        </w:rPr>
        <w:t xml:space="preserve">, </w:t>
      </w:r>
      <w:r w:rsidR="000E2913">
        <w:t xml:space="preserve">dana </w:t>
      </w:r>
      <w:r w:rsidR="00A26C68">
        <w:t>6</w:t>
      </w:r>
      <w:r w:rsidR="0009206B">
        <w:t xml:space="preserve">. </w:t>
      </w:r>
      <w:r w:rsidR="00A26C68">
        <w:t>ožujk</w:t>
      </w:r>
      <w:r w:rsidR="0009206B">
        <w:t>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E45F00">
        <w:t>MIEL d.o.o., Đakovo, Jakova Gotovca 47, OIB: 99260565706, MBS: 030114503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E45F00">
        <w:t>Zvonko Tomljanović, Našice, J. Runjanina 7</w:t>
      </w:r>
      <w:r w:rsidR="00FF2438">
        <w:t>, OIB: 01</w:t>
      </w:r>
      <w:r w:rsidR="00E45F00">
        <w:t>559486405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E45F00">
        <w:t>31</w:t>
      </w:r>
      <w:r w:rsidR="00FF2438">
        <w:t xml:space="preserve">. </w:t>
      </w:r>
      <w:r w:rsidR="00E45F00">
        <w:t>prosinca</w:t>
      </w:r>
      <w:r w:rsidR="00AC544E">
        <w:t xml:space="preserve"> 201</w:t>
      </w:r>
      <w:r w:rsidR="00E45F00">
        <w:t>5</w:t>
      </w:r>
      <w:r w:rsidR="00AC544E">
        <w:t>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E45F00">
        <w:t>MIEL d.o.o., Đakovo, Jakova Gotovca 47, OIB: 99260565706, MBS: 030114503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D5673C">
        <w:t>1.9</w:t>
      </w:r>
      <w:r w:rsidR="002C527F">
        <w:t>.2015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FF2438">
        <w:t>3</w:t>
      </w:r>
      <w:r w:rsidR="00E45F00">
        <w:t>97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A26C68">
        <w:t>7</w:t>
      </w:r>
      <w:r w:rsidR="00FF2438">
        <w:t>84/16-1</w:t>
      </w:r>
      <w:r w:rsidR="00A26C68">
        <w:t>3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E45F00" w:rsidR="00316834">
      <w:pPr>
        <w:pStyle w:val="Tijeloteksta"/>
      </w:pPr>
      <w:r>
        <w:t xml:space="preserve">dana u ukupnom iznosu od </w:t>
      </w:r>
      <w:r w:rsidR="00E45F00">
        <w:t>2</w:t>
      </w:r>
      <w:r w:rsidR="00FF2438">
        <w:t>.</w:t>
      </w:r>
      <w:r w:rsidR="00E45F00">
        <w:t>722</w:t>
      </w:r>
      <w:r w:rsidR="00FF2438">
        <w:t>,</w:t>
      </w:r>
      <w:r w:rsidR="00E45F00">
        <w:t>32</w:t>
      </w:r>
      <w:r>
        <w:t xml:space="preserve"> kn u koji iznos je uračunata kamata i naknada FINE za provedbu ovrhe na novčanim sredstvima te da dužnik </w:t>
      </w:r>
      <w:r w:rsidR="00E45F00">
        <w:t>nema zaposlenih</w:t>
      </w:r>
      <w:r>
        <w:t>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E45F00">
        <w:t xml:space="preserve">Zvonko Tomljanović iz Našica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A26C68">
        <w:t>6</w:t>
      </w:r>
      <w:r w:rsidR="0009206B">
        <w:t xml:space="preserve">. </w:t>
      </w:r>
      <w:r w:rsidR="00A26C68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A26C68" w:rsidP="00C0654F" w:rsidR="00C0654F">
      <w:pPr>
        <w:pStyle w:val="Tijeloteksta"/>
        <w:jc w:val="left"/>
      </w:pPr>
      <w:r>
        <w:t>Vesna Štajduhar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004F11">
        <w:t xml:space="preserve">uz prijedlog FINE od </w:t>
      </w:r>
      <w:r w:rsidR="00E45F00">
        <w:t>31</w:t>
      </w:r>
      <w:r w:rsidR="00FF2438">
        <w:t>.</w:t>
      </w:r>
      <w:r w:rsidR="00E45F00">
        <w:t>12</w:t>
      </w:r>
      <w:r w:rsidR="00367C2E">
        <w:t>.201</w:t>
      </w:r>
      <w:r w:rsidR="00E45F00">
        <w:t>5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E45F00">
        <w:t>6</w:t>
      </w:r>
      <w:r w:rsidR="00D5673C">
        <w:t>/</w:t>
      </w:r>
      <w:r w:rsidR="00E45F00">
        <w:t>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EE6" w:rsidR="00F92EE6">
      <w:r>
        <w:separator/>
      </w:r>
    </w:p>
  </w:endnote>
  <w:endnote w:id="0" w:type="continuationSeparator">
    <w:p w:rsidRDefault="00F92EE6" w:rsidR="00F92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EE6" w:rsidR="00F92EE6">
      <w:r>
        <w:separator/>
      </w:r>
    </w:p>
  </w:footnote>
  <w:footnote w:id="0" w:type="continuationSeparator">
    <w:p w:rsidRDefault="00F92EE6" w:rsidR="00F92E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6A3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06A3B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C68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48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45F00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92EE6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6A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6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6A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6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MIEL d.o.o. za proizvodnju i usluge</izvorni_sadrzaj>
    <derivirana_varijabla naziv="DomainObject.Predmet.ProtustrankaFormated_1">  MIEL d.o.o. za proizvodnju i usluge</derivirana_varijabla>
  </DomainObject.Predmet.ProtustrankaFormated>
  <DomainObject.Predmet.ProtustrankaFormatedOIB>
    <izvorni_sadrzaj>  MIEL d.o.o. za proizvodnju i usluge, OIB 99260565706</izvorni_sadrzaj>
    <derivirana_varijabla naziv="DomainObject.Predmet.ProtustrankaFormatedOIB_1">  MIEL d.o.o. za proizvodnju i usluge, OIB 99260565706</derivirana_varijabla>
  </DomainObject.Predmet.ProtustrankaFormatedOIB>
  <DomainObject.Predmet.ProtustrankaFormatedWithAdress>
    <izvorni_sadrzaj> MIEL d.o.o. za proizvodnju i usluge, Jakova Gotovca 47, 31400 Đakovo</izvorni_sadrzaj>
    <derivirana_varijabla naziv="DomainObject.Predmet.ProtustrankaFormatedWithAdress_1"> MIEL d.o.o. za proizvodnju i usluge, Jakova Gotovca 47, 31400 Đakovo</derivirana_varijabla>
  </DomainObject.Predmet.ProtustrankaFormatedWithAdress>
  <DomainObject.Predmet.ProtustrankaFormatedWithAdressOIB>
    <izvorni_sadrzaj> MIEL d.o.o. za proizvodnju i usluge, OIB 99260565706, Jakova Gotovca 47, 31400 Đakovo</izvorni_sadrzaj>
    <derivirana_varijabla naziv="DomainObject.Predmet.ProtustrankaFormatedWithAdressOIB_1"> MIEL d.o.o. za proizvodnju i usluge, OIB 99260565706, Jakova Gotovca 47, 31400 Đakovo</derivirana_varijabla>
  </DomainObject.Predmet.ProtustrankaFormatedWithAdressOIB>
  <DomainObject.Predmet.ProtustrankaWithAdress>
    <izvorni_sadrzaj>MIEL d.o.o. za proizvodnju i usluge Jakova Gotovca 47, 31400 Đakovo</izvorni_sadrzaj>
    <derivirana_varijabla naziv="DomainObject.Predmet.ProtustrankaWithAdress_1">MIEL d.o.o. za proizvodnju i usluge Jakova Gotovca 47, 31400 Đakovo</derivirana_varijabla>
  </DomainObject.Predmet.ProtustrankaWithAdress>
  <DomainObject.Predmet.ProtustrankaWithAdressOIB>
    <izvorni_sadrzaj>MIEL d.o.o. za proizvodnju i usluge, OIB 99260565706, Jakova Gotovca 47, 31400 Đakovo</izvorni_sadrzaj>
    <derivirana_varijabla naziv="DomainObject.Predmet.ProtustrankaWithAdressOIB_1">MIEL d.o.o. za proizvodnju i usluge, OIB 99260565706, Jakova Gotovca 47, 31400 Đakovo</derivirana_varijabla>
  </DomainObject.Predmet.ProtustrankaWithAdressOIB>
  <DomainObject.Predmet.ProtustrankaNazivFormated>
    <izvorni_sadrzaj>MIEL d.o.o. za proizvodnju i usluge</izvorni_sadrzaj>
    <derivirana_varijabla naziv="DomainObject.Predmet.ProtustrankaNazivFormated_1">MIEL d.o.o. za proizvodnju i usluge</derivirana_varijabla>
  </DomainObject.Predmet.ProtustrankaNazivFormated>
  <DomainObject.Predmet.ProtustrankaNazivFormatedOIB>
    <izvorni_sadrzaj>MIEL d.o.o. za proizvodnju i usluge, OIB 99260565706</izvorni_sadrzaj>
    <derivirana_varijabla naziv="DomainObject.Predmet.ProtustrankaNazivFormatedOIB_1">MIEL d.o.o. za proizvodnju i usluge, OIB 99260565706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MIEL d.o.o. za proizvodnju i usluge</item>
    </izvorni_sadrzaj>
    <derivirana_varijabla naziv="DomainObject.Predmet.ProtuStrankaListFormated_1">
      <item>MIEL d.o.o. za proizvodnju i usluge</item>
    </derivirana_varijabla>
  </DomainObject.Predmet.ProtuStrankaListFormated>
  <DomainObject.Predmet.ProtuStrankaListFormatedOIB>
    <izvorni_sadrzaj>
      <item>MIEL d.o.o. za proizvodnju i usluge, OIB 99260565706</item>
    </izvorni_sadrzaj>
    <derivirana_varijabla naziv="DomainObject.Predmet.ProtuStrankaListFormatedOIB_1">
      <item>MIEL d.o.o. za proizvodnju i usluge, OIB 99260565706</item>
    </derivirana_varijabla>
  </DomainObject.Predmet.ProtuStrankaListFormatedOIB>
  <DomainObject.Predmet.ProtuStrankaListFormatedWithAdress>
    <izvorni_sadrzaj>
      <item>MIEL d.o.o. za proizvodnju i usluge, Jakova Gotovca 47, 31400 Đakovo</item>
    </izvorni_sadrzaj>
    <derivirana_varijabla naziv="DomainObject.Predmet.ProtuStrankaListFormatedWithAdress_1">
      <item>MIEL d.o.o. za proizvodnju i usluge, Jakova Gotovca 47, 31400 Đakovo</item>
    </derivirana_varijabla>
  </DomainObject.Predmet.ProtuStrankaListFormatedWithAdress>
  <DomainObject.Predmet.ProtuStrankaListFormatedWithAdressOIB>
    <izvorni_sadrzaj>
      <item>MIEL d.o.o. za proizvodnju i usluge, OIB 99260565706, Jakova Gotovca 47, 31400 Đakovo</item>
    </izvorni_sadrzaj>
    <derivirana_varijabla naziv="DomainObject.Predmet.ProtuStrankaListFormatedWithAdressOIB_1">
      <item>MIEL d.o.o. za proizvodnju i usluge, OIB 99260565706, Jakova Gotovca 47, 31400 Đakovo</item>
    </derivirana_varijabla>
  </DomainObject.Predmet.ProtuStrankaListFormatedWithAdressOIB>
  <DomainObject.Predmet.ProtuStrankaListNazivFormated>
    <izvorni_sadrzaj>
      <item>MIEL d.o.o. za proizvodnju i usluge</item>
    </izvorni_sadrzaj>
    <derivirana_varijabla naziv="DomainObject.Predmet.ProtuStrankaListNazivFormated_1">
      <item>MIEL d.o.o. za proizvodnju i usluge</item>
    </derivirana_varijabla>
  </DomainObject.Predmet.ProtuStrankaListNazivFormated>
  <DomainObject.Predmet.ProtuStrankaListNazivFormatedOIB>
    <izvorni_sadrzaj>
      <item>MIEL d.o.o. za proizvodnju i usluge, OIB 99260565706</item>
    </izvorni_sadrzaj>
    <derivirana_varijabla naziv="DomainObject.Predmet.ProtuStrankaListNazivFormatedOIB_1">
      <item>MIEL d.o.o. za proizvodnju i usluge, OIB 99260565706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MIEL d.o.o. za proizvodnju i usluge</izvorni_sadrzaj>
    <derivirana_varijabla naziv="DomainObject.Predmet.ProtustrankaIDrugi_1">MIEL 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MIEL d.o.o. za proizvodnju i usluge, OIB 99260565706, Jakova Gotovca 47, 31400 Đakovo</izvorni_sadrzaj>
    <derivirana_varijabla naziv="DomainObject.Predmet.ProtustrankaIDrugiAdressOIB_1">MIEL d.o.o. za proizvodnju i usluge, OIB 99260565706, Jakova Gotovca 47,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MIEL d.o.o. za proizvodnju i usluge</item>
      <item>RH MINISTARSTVO FINANCIJA</item>
      <item>ŽDO U OSIJEKU</item>
    </izvorni_sadrzaj>
    <derivirana_varijabla naziv="DomainObject.Predmet.SudioniciListNaziv_1">
      <item>MIEL d.o.o. za proizvodnju i usluge</item>
      <item>RH MINISTARSTVO FINANCIJA</item>
      <item>ŽDO U OSIJEKU</item>
    </derivirana_varijabla>
  </DomainObject.Predmet.SudioniciListNaziv>
  <DomainObject.Predmet.SudioniciListAdressOIB>
    <izvorni_sadrzaj>
      <item>MIEL d.o.o. za proizvodnju i usluge, OIB 99260565706, Jakova Gotovca 47,31400 Đakovo</item>
      <item>RH MINISTARSTVO FINANCIJA, OIB 52634238587</item>
      <item>ŽDO U OSIJEKU</item>
    </izvorni_sadrzaj>
    <derivirana_varijabla naziv="DomainObject.Predmet.SudioniciListAdressOIB_1">
      <item>MIEL d.o.o. za proizvodnju i usluge, OIB 99260565706, Jakova Gotovca 47,31400 Đakovo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99260565706</item>
      <item>, OIB 52634238587</item>
      <item>, OIB null</item>
    </izvorni_sadrzaj>
    <derivirana_varijabla naziv="DomainObject.Predmet.SudioniciListNazivOIB_1">
      <item>, OIB 99260565706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C9D87-F417-4C7E-A9C8-CC9E204B9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426</properties:Words>
  <properties:Characters>2399</properties:Characters>
  <properties:Lines>100</properties:Lines>
  <properties:Paragraphs>31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2017-01-18T09:50:00Z</dcterms:created>
  <dc:creator>hermanj</dc:creator>
  <cp:lastModifiedBy>Vesna Štajduhar</cp:lastModifiedBy>
  <cp:lastPrinted>2016-05-05T06:46:00Z</cp:lastPrinted>
  <dcterms:modified xmlns:xsi="http://www.w3.org/2001/XMLSchema-instance" xsi:type="dcterms:W3CDTF">2017-03-06T09:23:00Z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