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45a8" w14:paraId="0e945a8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1887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172411">
        <w:rPr>
          <w:rFonts w:cs="Times New Roman" w:hAnsi="Times New Roman" w:ascii="Times New Roman"/>
          <w:i w:val="false"/>
          <w:sz w:val="24"/>
          <w:szCs w:val="24"/>
        </w:rPr>
        <w:t>118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F818DC" w:rsidRPr="00F818DC">
        <w:t>DALMI d.o.o. u stečaju, Put Pridvorja 10, Zvekovica, OIB: 62673060651, zastupanog po stečajnom upravitelju Dinka Trumbić</w:t>
      </w:r>
      <w:r w:rsidR="00AB00E5">
        <w:t xml:space="preserve">, </w:t>
      </w:r>
      <w:r w:rsidR="00452088">
        <w:t xml:space="preserve">dana </w:t>
      </w:r>
      <w:r w:rsidR="00172411">
        <w:t>03</w:t>
      </w:r>
      <w:r w:rsidR="00FF68CD" w:rsidRPr="00FF68CD">
        <w:t xml:space="preserve">. </w:t>
      </w:r>
      <w:r w:rsidR="00172411">
        <w:t>listopad</w:t>
      </w:r>
      <w:r w:rsidR="00CA6B59">
        <w:t>a</w:t>
      </w:r>
      <w:r w:rsidR="00A96011">
        <w:t xml:space="preserve"> 201</w:t>
      </w:r>
      <w:r w:rsidR="00172411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F818DC">
        <w:t>Dinka Trumbić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172411">
        <w:t>, te se posebno očitovati je li unovčena cjelokupna stečajna masa i ima li uvjeta za diobu/završnu diobu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F818DC" w:rsidP="00F076DC" w:rsidR="00F818DC">
      <w:pPr>
        <w:ind w:firstLine="708"/>
        <w:jc w:val="both"/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172411">
        <w:rPr>
          <w:b/>
        </w:rPr>
        <w:t>03</w:t>
      </w:r>
      <w:r w:rsidR="00FD23BA" w:rsidRPr="00FD23BA">
        <w:rPr>
          <w:b/>
        </w:rPr>
        <w:t xml:space="preserve">. </w:t>
      </w:r>
      <w:r w:rsidR="00172411">
        <w:rPr>
          <w:b/>
        </w:rPr>
        <w:t>listopad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172411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172411">
        <w:rPr>
          <w:b/>
        </w:rPr>
        <w:t>S</w:t>
      </w:r>
      <w:r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172411">
        <w:t xml:space="preserve"> putem e oglasna ploča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351CF9">
      <w:t>1887</w:t>
    </w:r>
    <w:r w:rsidRPr="00FD23BA">
      <w:t>/2016</w:t>
    </w:r>
    <w:r w:rsidR="00351CF9">
      <w:t>-43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72411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62FFB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punomoćnica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punomoćnica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punomoćnica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463AD-E837-41C3-AFB2-C86F60CC6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250</properties:Words>
  <properties:Characters>1284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2018-10-03T07:18:00Z</dcterms:created>
  <dc:creator>none</dc:creator>
  <cp:lastModifiedBy>Katarina Franković</cp:lastModifiedBy>
  <cp:lastPrinted>2018-10-03T07:18:00Z</cp:lastPrinted>
  <dcterms:modified xmlns:xsi="http://www.w3.org/2001/XMLSchema-instance" xsi:type="dcterms:W3CDTF">2018-10-03T07:19:00Z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1887 - 16 ima li uvjeta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