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6dc2b7" w14:paraId="e6dc2b7" w:rsidRDefault="00BB340F" w:rsidP="00910611" w:rsidR="00BB340F">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BB340F" w:rsidP="00910611" w:rsidR="00BB340F">
      <w:r>
        <w:rPr>
          <w:rFonts w:eastAsia="MS Mincho"/>
        </w:rPr>
        <w:t>REPUBLIKA HRVATSKA</w:t>
      </w:r>
    </w:p>
    <w:p w:rsidRDefault="00BB340F" w:rsidP="00910611" w:rsidR="00BB340F">
      <w:r>
        <w:rPr>
          <w:rFonts w:eastAsia="MS Mincho"/>
        </w:rPr>
        <w:t>TRGOVAČKI SUD U RIJECI</w:t>
      </w:r>
    </w:p>
    <w:p w:rsidRDefault="00BB340F" w:rsidR="00BB340F" w:rsidRPr="00910611">
      <w:pPr>
        <w:rPr>
          <w:rFonts w:eastAsia="MS Mincho"/>
        </w:rPr>
      </w:pPr>
      <w:r>
        <w:rPr>
          <w:rFonts w:eastAsia="MS Mincho"/>
        </w:rPr>
        <w:t xml:space="preserve">      Rijeka, Zadarska 1 i 3</w:t>
      </w:r>
    </w:p>
    <w:p w:rsidRDefault="004020FA" w:rsidP="004020FA" w:rsidR="004020FA" w:rsidRPr="00B15839">
      <w:pPr>
        <w:ind w:firstLine="720" w:left="5040"/>
      </w:pPr>
    </w:p>
    <w:p w:rsidRDefault="006829FB" w:rsidP="004020FA" w:rsidR="006829FB" w:rsidRPr="00B15839">
      <w:pPr>
        <w:ind w:firstLine="720" w:left="5040"/>
      </w:pPr>
    </w:p>
    <w:p w:rsidRDefault="003E573D" w:rsidP="003E3F2C" w:rsidR="003E573D" w:rsidRPr="00B15839">
      <w:pPr>
        <w:jc w:val="center"/>
      </w:pPr>
      <w:r w:rsidRPr="00B15839">
        <w:t>R E P U B L I K A    H R V A T S K A</w:t>
      </w:r>
    </w:p>
    <w:p w:rsidRDefault="003E3F2C" w:rsidP="003E3F2C" w:rsidR="003E3F2C" w:rsidRPr="00B15839">
      <w:pPr>
        <w:jc w:val="center"/>
      </w:pPr>
      <w:r w:rsidRPr="00B15839">
        <w:t>R J E Š E N J E</w:t>
      </w:r>
    </w:p>
    <w:p w:rsidRDefault="003E3F2C" w:rsidP="003E3F2C" w:rsidR="003E3F2C" w:rsidRPr="00B15839">
      <w:pPr>
        <w:jc w:val="both"/>
      </w:pPr>
    </w:p>
    <w:p w:rsidRDefault="00C36EC9" w:rsidP="00C36EC9" w:rsidR="00C36EC9" w:rsidRPr="00B15839">
      <w:pPr>
        <w:jc w:val="both"/>
      </w:pPr>
      <w:r w:rsidRPr="00B15839">
        <w:tab/>
      </w:r>
      <w:r w:rsidRPr="00B15839">
        <w:tab/>
        <w:t xml:space="preserve">Trgovački sud u Rijeci, po stečajnom sucu Veri Jelenović, u stečajnom postupku nad dužnikom </w:t>
      </w:r>
      <w:r w:rsidR="00556784" w:rsidRPr="00B15839">
        <w:rPr>
          <w:bCs/>
        </w:rPr>
        <w:t>O. G. I. OPATIJA</w:t>
      </w:r>
      <w:r w:rsidR="00556784" w:rsidRPr="00B15839">
        <w:t xml:space="preserve"> društvo s ograničenom odgovornošću za turizam, građevinarstvo i usluge u stečaju Pobri, Evićev Put 11, OIB 48611792764</w:t>
      </w:r>
      <w:r w:rsidRPr="00B15839">
        <w:t xml:space="preserve">,  dana </w:t>
      </w:r>
      <w:r w:rsidR="00565233" w:rsidRPr="00B15839">
        <w:t>9. studenoga</w:t>
      </w:r>
      <w:r w:rsidR="00742555" w:rsidRPr="00B15839">
        <w:t xml:space="preserve"> </w:t>
      </w:r>
      <w:r w:rsidR="00565233" w:rsidRPr="00B15839">
        <w:t>2017.</w:t>
      </w:r>
    </w:p>
    <w:p w:rsidRDefault="003E3F2C" w:rsidP="003E3F2C" w:rsidR="003E3F2C" w:rsidRPr="00B15839">
      <w:pPr>
        <w:jc w:val="both"/>
      </w:pPr>
    </w:p>
    <w:p w:rsidRDefault="003E3F2C" w:rsidP="003E3F2C" w:rsidR="003E3F2C" w:rsidRPr="00B15839">
      <w:pPr>
        <w:jc w:val="center"/>
      </w:pPr>
      <w:r w:rsidRPr="00B15839">
        <w:t>r</w:t>
      </w:r>
      <w:r w:rsidR="00B83F7C" w:rsidRPr="00B15839">
        <w:t xml:space="preserve"> </w:t>
      </w:r>
      <w:r w:rsidRPr="00B15839">
        <w:t>i</w:t>
      </w:r>
      <w:r w:rsidR="00B83F7C" w:rsidRPr="00B15839">
        <w:t xml:space="preserve"> </w:t>
      </w:r>
      <w:r w:rsidRPr="00B15839">
        <w:t>j</w:t>
      </w:r>
      <w:r w:rsidR="00B83F7C" w:rsidRPr="00B15839">
        <w:t xml:space="preserve"> </w:t>
      </w:r>
      <w:r w:rsidRPr="00B15839">
        <w:t>e</w:t>
      </w:r>
      <w:r w:rsidR="00B83F7C" w:rsidRPr="00B15839">
        <w:t xml:space="preserve"> </w:t>
      </w:r>
      <w:r w:rsidRPr="00B15839">
        <w:t>š</w:t>
      </w:r>
      <w:r w:rsidR="00B83F7C" w:rsidRPr="00B15839">
        <w:t xml:space="preserve"> </w:t>
      </w:r>
      <w:r w:rsidRPr="00B15839">
        <w:t>i</w:t>
      </w:r>
      <w:r w:rsidR="00B83F7C" w:rsidRPr="00B15839">
        <w:t xml:space="preserve"> </w:t>
      </w:r>
      <w:r w:rsidRPr="00B15839">
        <w:t>o   j</w:t>
      </w:r>
      <w:r w:rsidR="00B83F7C" w:rsidRPr="00B15839">
        <w:t xml:space="preserve"> </w:t>
      </w:r>
      <w:r w:rsidRPr="00B15839">
        <w:t>e</w:t>
      </w:r>
    </w:p>
    <w:p w:rsidRDefault="003E3F2C" w:rsidP="003E3F2C" w:rsidR="003E3F2C" w:rsidRPr="00B15839">
      <w:pPr>
        <w:jc w:val="both"/>
      </w:pPr>
    </w:p>
    <w:p w:rsidRDefault="003E3F2C" w:rsidP="00556784" w:rsidR="007C2B4D" w:rsidRPr="00B15839">
      <w:pPr>
        <w:ind w:firstLine="708"/>
        <w:jc w:val="both"/>
      </w:pPr>
      <w:r w:rsidRPr="00B15839">
        <w:tab/>
      </w:r>
      <w:r w:rsidRPr="00B15839">
        <w:tab/>
        <w:t>I. Ponuditelju</w:t>
      </w:r>
      <w:r w:rsidR="00565233" w:rsidRPr="00B15839">
        <w:t xml:space="preserve"> </w:t>
      </w:r>
      <w:r w:rsidR="00645D09" w:rsidRPr="00B15839">
        <w:t>ALENU TIRELLO, Novigradska ulica 10, Umag, OIB: 05550103047</w:t>
      </w:r>
      <w:r w:rsidR="007C2B4D" w:rsidRPr="00B15839">
        <w:t xml:space="preserve">, </w:t>
      </w:r>
      <w:r w:rsidRPr="00B15839">
        <w:t>dosuđuj</w:t>
      </w:r>
      <w:r w:rsidR="00C36EC9" w:rsidRPr="00B15839">
        <w:t>u</w:t>
      </w:r>
      <w:r w:rsidRPr="00B15839">
        <w:t xml:space="preserve"> se </w:t>
      </w:r>
      <w:r w:rsidR="00C36EC9" w:rsidRPr="00B15839">
        <w:t xml:space="preserve">nekretnine stečajnog dužnika upisane u zemljišnim knjigama </w:t>
      </w:r>
      <w:r w:rsidR="00645D09" w:rsidRPr="00B15839">
        <w:t xml:space="preserve">Općinskog suda u Puli – Pola zemljišnoknjižni odjel Buzet, k.č.br. 940/1 u naravi stambena zgrada i dvorište površine 2237 m2 upisano u zk uložak: 282 katastarska općina: 3020740, BUZET-STARI GRAD, </w:t>
      </w:r>
      <w:r w:rsidR="00645D09" w:rsidRPr="00B15839">
        <w:rPr>
          <w:bCs/>
          <w:color w:val="000000"/>
        </w:rPr>
        <w:t>9. Suvlasnički dio: 494/10000 ETAŽNO VLASNIŠTVO (E-9), 1. sa kojim je povezan posebni dio u elaboratu etažnog vlasništva broj 2011-10 od travnja 2011. godine označen slovom "B" i žutom bojom, 1. KAT-stan, ukupne obračunske površine 72,71 mč, koji se sastoji od predsoblja sa 10,27 mč, kuhinje, blagovaone, dnevnog boravka sa 26,11 mč, loggie sa 4,81 mč (3,61 mč), sobe sa 11,68 mč, sobe sa 12,09 mč, kupaone sa 4,14 mč i ostave (pripadak stanu) 4,81 mč</w:t>
      </w:r>
      <w:r w:rsidR="007C2B4D" w:rsidRPr="00B15839">
        <w:t>.</w:t>
      </w:r>
    </w:p>
    <w:p w:rsidRDefault="00E244D6" w:rsidP="00742555" w:rsidR="00E244D6" w:rsidRPr="00B15839">
      <w:pPr>
        <w:jc w:val="both"/>
      </w:pPr>
    </w:p>
    <w:p w:rsidRDefault="003E3F2C" w:rsidP="003E3F2C" w:rsidR="003E3F2C" w:rsidRPr="00B15839">
      <w:pPr>
        <w:jc w:val="both"/>
      </w:pPr>
      <w:r w:rsidRPr="00B15839">
        <w:t xml:space="preserve">       </w:t>
      </w:r>
      <w:r w:rsidRPr="00B15839">
        <w:tab/>
      </w:r>
      <w:r w:rsidRPr="00B15839">
        <w:tab/>
        <w:t xml:space="preserve">II. </w:t>
      </w:r>
      <w:r w:rsidR="00565233" w:rsidRPr="00B15839">
        <w:t xml:space="preserve">Kupac </w:t>
      </w:r>
      <w:r w:rsidR="00645D09" w:rsidRPr="00B15839">
        <w:t xml:space="preserve">ALEN TIRELLO, Novigradska ulica 10, Umag, OIB: 05550103047 </w:t>
      </w:r>
      <w:r w:rsidR="00C27D70" w:rsidRPr="00B15839">
        <w:rPr>
          <w:bCs/>
        </w:rPr>
        <w:t>dužan je</w:t>
      </w:r>
      <w:r w:rsidR="007C2B4D" w:rsidRPr="00B15839">
        <w:t xml:space="preserve"> kupovninu u iznosu </w:t>
      </w:r>
      <w:r w:rsidR="00C36EC9" w:rsidRPr="00B15839">
        <w:t xml:space="preserve">od </w:t>
      </w:r>
      <w:r w:rsidR="00645D09" w:rsidRPr="00B15839">
        <w:t>400.500,00</w:t>
      </w:r>
      <w:r w:rsidR="00205C3E" w:rsidRPr="00B15839">
        <w:t xml:space="preserve"> kn (u cijenu je uključen PDV)</w:t>
      </w:r>
      <w:r w:rsidR="00E10F5A" w:rsidRPr="00B15839">
        <w:rPr>
          <w:noProof/>
        </w:rPr>
        <w:t xml:space="preserve"> </w:t>
      </w:r>
      <w:r w:rsidR="00C27D70" w:rsidRPr="00B15839">
        <w:t xml:space="preserve">umanjenu za položenu jamčevinu (u iznosu od </w:t>
      </w:r>
      <w:r w:rsidR="00565233" w:rsidRPr="00B15839">
        <w:t>6</w:t>
      </w:r>
      <w:r w:rsidR="00645D09" w:rsidRPr="00B15839">
        <w:t>2</w:t>
      </w:r>
      <w:r w:rsidR="00565233" w:rsidRPr="00B15839">
        <w:t>.700</w:t>
      </w:r>
      <w:r w:rsidR="00C27D70" w:rsidRPr="00B15839">
        <w:t xml:space="preserve">,00 kn) </w:t>
      </w:r>
      <w:r w:rsidR="00E10F5A" w:rsidRPr="00B15839">
        <w:t xml:space="preserve">u roku od 30 dana od dana pravomoćnosti </w:t>
      </w:r>
      <w:r w:rsidR="003E573D" w:rsidRPr="00B15839">
        <w:t xml:space="preserve">ovog </w:t>
      </w:r>
      <w:r w:rsidR="00E10F5A" w:rsidRPr="00B15839">
        <w:t xml:space="preserve">rješenja </w:t>
      </w:r>
      <w:r w:rsidR="00C27D70" w:rsidRPr="00B15839">
        <w:t>na poseban račun Financijske agencije IBAN: HR11 2390 0011 3000 2878 7, model: HR11, pod "Poziv na broj" (PNB) kao podatak prvi (P1) treba upisati broj 32638, a kao podatak drugi broj P2 sadržan u tablici Lista ponuditelja sa zadnjom najvišom valjanom ponudom u nadmetanju (npr. 11061-</w:t>
      </w:r>
      <w:r w:rsidR="00FD2290" w:rsidRPr="00B15839">
        <w:t>4456</w:t>
      </w:r>
      <w:r w:rsidR="00C27D70" w:rsidRPr="00B15839">
        <w:t>)</w:t>
      </w:r>
      <w:r w:rsidRPr="00B15839">
        <w:t>.</w:t>
      </w:r>
    </w:p>
    <w:p w:rsidRDefault="00163AAF" w:rsidP="003E3F2C" w:rsidR="00163AAF" w:rsidRPr="00B15839">
      <w:pPr>
        <w:jc w:val="both"/>
      </w:pPr>
    </w:p>
    <w:p w:rsidRDefault="00FD2290" w:rsidP="003E3F2C" w:rsidR="00FD2290" w:rsidRPr="00B15839">
      <w:pPr>
        <w:jc w:val="both"/>
        <w:rPr>
          <w:bCs/>
        </w:rPr>
      </w:pPr>
      <w:r w:rsidRPr="00B15839">
        <w:tab/>
      </w:r>
      <w:r w:rsidRPr="00B15839">
        <w:tab/>
        <w:t xml:space="preserve">III. Određuje se uknjižba prava vlasništva  u korist kupca </w:t>
      </w:r>
      <w:r w:rsidR="00645D09" w:rsidRPr="00B15839">
        <w:t xml:space="preserve">ALEN TIRELLO, Novigradska ulica 10, Umag, OIB: 05550103047 </w:t>
      </w:r>
      <w:r w:rsidRPr="00B15839">
        <w:rPr>
          <w:bCs/>
        </w:rPr>
        <w:t xml:space="preserve">na dosuđenoj nekretnini stečajnog dužnika </w:t>
      </w:r>
      <w:r w:rsidRPr="00B15839">
        <w:t xml:space="preserve">upisanoj u </w:t>
      </w:r>
      <w:r w:rsidR="00565233" w:rsidRPr="00B15839">
        <w:t xml:space="preserve">zemljišnim knjigama </w:t>
      </w:r>
      <w:r w:rsidR="00645D09" w:rsidRPr="00B15839">
        <w:t xml:space="preserve">Općinskog suda u Puli – Pola zemljišnoknjižni odjel Buzet, k.č.br. 940/1 u naravi stambena zgrada i dvorište površine 2237 m2 upisano u zk uložak: 282 katastarska općina: 3020740, BUZET-STARI GRAD, </w:t>
      </w:r>
      <w:r w:rsidR="00645D09" w:rsidRPr="00B15839">
        <w:rPr>
          <w:bCs/>
          <w:color w:val="000000"/>
        </w:rPr>
        <w:t>9. Suvlasnički dio: 494/10000 ETAŽNO VLASNIŠTVO (E-9), 1. sa kojim je povezan posebni dio u elaboratu etažnog vlasništva broj 2011-10 od travnja 2011. godine označen slovom "B" i žutom bojom, 1. KAT-stan, ukupne obračunske površine 72,71 mč, koji se sastoji od predsoblja sa 10,27 mč, kuhinje, blagovaone, dnevnog boravka sa 26,11 mč, loggie sa 4,81 mč (3,61 mč), sobe sa 11,68 mč, sobe sa 12,09 mč, kupaone sa 4,14 mč i ostave (pripadak stanu) 4,81 mč</w:t>
      </w:r>
      <w:r w:rsidRPr="00B15839">
        <w:rPr>
          <w:bCs/>
        </w:rPr>
        <w:t>, nakon pravomoćnosti ovog rješenja i nakon što kupac uplati kupovninu iz točke II. izreke ovog rješenja.</w:t>
      </w:r>
    </w:p>
    <w:p w:rsidRDefault="00FD2290" w:rsidP="003E3F2C" w:rsidR="00FD2290" w:rsidRPr="00B15839">
      <w:pPr>
        <w:jc w:val="both"/>
        <w:rPr>
          <w:bCs/>
        </w:rPr>
      </w:pPr>
    </w:p>
    <w:p w:rsidRDefault="00FD2290" w:rsidP="003E3F2C" w:rsidR="00FD2290" w:rsidRPr="00B15839">
      <w:pPr>
        <w:jc w:val="both"/>
        <w:rPr>
          <w:bCs/>
        </w:rPr>
      </w:pPr>
      <w:r w:rsidRPr="00B15839">
        <w:rPr>
          <w:bCs/>
        </w:rPr>
        <w:lastRenderedPageBreak/>
        <w:tab/>
      </w:r>
      <w:r w:rsidRPr="00B15839">
        <w:rPr>
          <w:bCs/>
        </w:rPr>
        <w:tab/>
        <w:t xml:space="preserve">IV. Određuje se brisanje zemljišnoknjižnog upisa koji prestaje prodajom nekretnine </w:t>
      </w:r>
      <w:r w:rsidRPr="00B15839">
        <w:t xml:space="preserve">u </w:t>
      </w:r>
      <w:r w:rsidR="00565233" w:rsidRPr="00B15839">
        <w:t xml:space="preserve">zemljišnim knjigama </w:t>
      </w:r>
      <w:r w:rsidR="00645D09" w:rsidRPr="00B15839">
        <w:t xml:space="preserve">Općinskog suda u Puli – Pola zemljišnoknjižni odjel Buzet, k.č.br. 940/1 u naravi stambena zgrada i dvorište površine 2237 m2 upisano u zk uložak: 282 katastarska općina: 3020740, BUZET-STARI GRAD, </w:t>
      </w:r>
      <w:r w:rsidR="00645D09" w:rsidRPr="00B15839">
        <w:rPr>
          <w:bCs/>
          <w:color w:val="000000"/>
        </w:rPr>
        <w:t>9. Suvlasnički dio: 494/10000 ETAŽNO VLASNIŠTVO (E-9), 1. sa kojim je povezan posebni dio u elaboratu etažnog vlasništva broj 2011-10 od travnja 2011. godine označen slovom "B" i žutom bojom, 1. KAT-stan, ukupne obračunske površine 72,71 mč, koji se sastoji od predsoblja sa 10,27 mč, kuhinje, blagovaone, dnevnog boravka sa 26,11 mč, loggie sa 4,81 mč (3,61 mč), sobe sa 11,68 mč, sobe sa 12,09 mč, kupaone sa 4,14 mč i ostave (pripadak stanu) 4,81 mč</w:t>
      </w:r>
      <w:r w:rsidRPr="00B15839">
        <w:rPr>
          <w:bCs/>
        </w:rPr>
        <w:t>:</w:t>
      </w:r>
    </w:p>
    <w:p w:rsidRDefault="00FD2290" w:rsidP="00FD2290" w:rsidR="00FD2290" w:rsidRPr="00B15839">
      <w:pPr>
        <w:pStyle w:val="Odlomakpopisa"/>
        <w:numPr>
          <w:ilvl w:val="0"/>
          <w:numId w:val="4"/>
        </w:numPr>
        <w:jc w:val="both"/>
      </w:pPr>
      <w:r w:rsidRPr="00B15839">
        <w:rPr>
          <w:bCs/>
        </w:rPr>
        <w:t>zabilježbe otvaranja stečajnog postupka nad dužnikom  O. G. I. OPATIJA</w:t>
      </w:r>
      <w:r w:rsidRPr="00B15839">
        <w:t xml:space="preserve"> društvo s ograničenom odgovornošću za turizam, građevinarstvo i usluge u stečaju Pobri, Evićev Put 11, OIB 48611792764;</w:t>
      </w:r>
    </w:p>
    <w:p w:rsidRDefault="00FD2290" w:rsidP="00FD2290" w:rsidR="00FD2290" w:rsidRPr="00B15839">
      <w:pPr>
        <w:pStyle w:val="Odlomakpopisa"/>
        <w:numPr>
          <w:ilvl w:val="0"/>
          <w:numId w:val="4"/>
        </w:numPr>
        <w:jc w:val="both"/>
      </w:pPr>
      <w:r w:rsidRPr="00B15839">
        <w:t>zabilježbe rješenja o prodaji nekretnine;</w:t>
      </w:r>
    </w:p>
    <w:p w:rsidRDefault="00FD2290" w:rsidP="00FD2290" w:rsidR="00FD2290" w:rsidRPr="00B15839">
      <w:pPr>
        <w:pStyle w:val="Odlomakpopisa"/>
        <w:numPr>
          <w:ilvl w:val="0"/>
          <w:numId w:val="4"/>
        </w:numPr>
        <w:jc w:val="both"/>
      </w:pPr>
      <w:r w:rsidRPr="00B15839">
        <w:t xml:space="preserve">založnog prava upisanog na temelju zapisnika </w:t>
      </w:r>
      <w:r w:rsidR="008619B9" w:rsidRPr="00B15839">
        <w:rPr>
          <w:color w:val="000000"/>
        </w:rPr>
        <w:t xml:space="preserve">broj Z-967/15-282 radi osiguranja tražbine za glavni dug u iznosu od 1.000.000,00 EUR (jedanmilioneura), u kunskoj protuvrijednosti prema srednjem tečaju Hypo Alpe-Adria-Bank d.d. za EUR važećem na dan korištenja kredita, sa pripadajućim kamatama, naknadama i troškovima iz Ugovora o kreditu broj:331-51005252 sa sporazumom o osiguranju novčane tražbine od 23. rujna 2009., u korist:: </w:t>
      </w:r>
      <w:r w:rsidR="008619B9" w:rsidRPr="00B15839">
        <w:rPr>
          <w:bCs/>
          <w:color w:val="000000"/>
        </w:rPr>
        <w:t>H-ABDUCO D.O.O., OIB: 13667298928, ZAGREB, SLAVONSKA AVENIJA 6A</w:t>
      </w:r>
      <w:r w:rsidRPr="00B15839">
        <w:t>.</w:t>
      </w:r>
    </w:p>
    <w:p w:rsidRDefault="00FD2290" w:rsidP="003E3F2C" w:rsidR="00FD2290" w:rsidRPr="00B15839">
      <w:pPr>
        <w:jc w:val="both"/>
      </w:pPr>
      <w:r w:rsidRPr="00B15839">
        <w:t>Pri tome se nalaže Općinskom sudu u Puli – Pola zemljišnoknjižni odjel Buzet izvršiti brisanje u ovoj izreci navedenih zabilježbi i tereta</w:t>
      </w:r>
      <w:r w:rsidR="00810A36" w:rsidRPr="00B15839">
        <w:t xml:space="preserve">, te uknjižbu prava vlasništva </w:t>
      </w:r>
      <w:r w:rsidR="00645D09" w:rsidRPr="00B15839">
        <w:t xml:space="preserve">ALENA TIRELLO, Novigradska ulica 10, Umag, OIB: 05550103047 </w:t>
      </w:r>
      <w:r w:rsidR="00810A36" w:rsidRPr="00B15839">
        <w:t xml:space="preserve">na navedenoj nekretnini </w:t>
      </w:r>
      <w:r w:rsidRPr="00B15839">
        <w:t xml:space="preserve">na temelju pravomoćnog rješenja o dosudi i potvrde ovog suda da je </w:t>
      </w:r>
      <w:r w:rsidR="00645D09" w:rsidRPr="00B15839">
        <w:t xml:space="preserve">ALEN TIRELLO, Novigradska ulica 10, Umag, OIB: 05550103047 </w:t>
      </w:r>
      <w:r w:rsidR="00810A36" w:rsidRPr="00B15839">
        <w:t xml:space="preserve"> </w:t>
      </w:r>
      <w:r w:rsidRPr="00B15839">
        <w:t>položio kupovninu</w:t>
      </w:r>
      <w:r w:rsidR="00810A36" w:rsidRPr="00B15839">
        <w:t>.</w:t>
      </w:r>
    </w:p>
    <w:p w:rsidRDefault="00810A36" w:rsidP="003E3F2C" w:rsidR="00810A36" w:rsidRPr="00B15839">
      <w:pPr>
        <w:jc w:val="both"/>
      </w:pPr>
    </w:p>
    <w:p w:rsidRDefault="00810A36" w:rsidP="003E3F2C" w:rsidR="00810A36" w:rsidRPr="00B15839">
      <w:pPr>
        <w:jc w:val="both"/>
      </w:pPr>
      <w:r w:rsidRPr="00B15839">
        <w:tab/>
      </w:r>
      <w:r w:rsidRPr="00B15839">
        <w:tab/>
        <w:t>V. Nekretnina iz točke I. izreke ovog rješenja predat će se kupcu zaključkom o predaji nekretnine nakon što ovo rješenje postane pravomoćno i nakon što kupac uplati kupovninu u cijelosti.</w:t>
      </w:r>
    </w:p>
    <w:p w:rsidRDefault="00810A36" w:rsidP="003E3F2C" w:rsidR="00810A36" w:rsidRPr="00B15839">
      <w:pPr>
        <w:jc w:val="both"/>
      </w:pPr>
    </w:p>
    <w:p w:rsidRDefault="00810A36" w:rsidP="003E3F2C" w:rsidR="00810A36" w:rsidRPr="00B15839">
      <w:pPr>
        <w:jc w:val="both"/>
      </w:pPr>
      <w:r w:rsidRPr="00B15839">
        <w:tab/>
      </w:r>
      <w:r w:rsidRPr="00B15839">
        <w:tab/>
        <w:t>VI. Ako kupac ne uplati kupovninu u roku koji mu je određen, sud će rješenjem prodaju oglasiti nevažećom i odrediti novu prodaju uz uvjete određene za prodaju koja je oglašena nevažećom. U tom slučaju iz položenog osiguranja namirit će se troškovi nove prodaje i naknaditi razlika između kupovnine postignute na prijašnjoj i novoj prodaji. Nekretnina će se dosuditi i kupcima koji su ponudili nižu cijenu, redom prema veličini  cijene koju su ponudili, ako kupci koji su ponudili veću cijenu ne polože kupovninu u roku koji im je određen ili koji će im biti određen. U tom slučaju sud će donijeti posebno rješenje o dosudi svakom narednom kupcu koji je ispunio uvjete da mu se nekretnina dosudi u kojem će odrediti rok za polaganje kupovnine. Sud će u tom rješenju najprije oglasiti nevažećom dosudu kupcu koji je ponudio višu cijenu.</w:t>
      </w:r>
    </w:p>
    <w:p w:rsidRDefault="00810A36" w:rsidP="003E3F2C" w:rsidR="00810A36" w:rsidRPr="00B15839">
      <w:pPr>
        <w:jc w:val="both"/>
      </w:pPr>
    </w:p>
    <w:p w:rsidRDefault="00810A36" w:rsidP="003E3F2C" w:rsidR="00810A36" w:rsidRPr="00B15839">
      <w:pPr>
        <w:jc w:val="both"/>
      </w:pPr>
      <w:r w:rsidRPr="00B15839">
        <w:tab/>
      </w:r>
      <w:r w:rsidRPr="00B15839">
        <w:tab/>
        <w:t>VII. Ovo će se rješenje objaviti na mrežnoj stranici e-Oglasna ploča sudova i na mrežnim stranicama Financijske agencije.</w:t>
      </w:r>
    </w:p>
    <w:p w:rsidRDefault="00810A36" w:rsidP="003E3F2C" w:rsidR="00810A36" w:rsidRPr="00B15839">
      <w:pPr>
        <w:jc w:val="both"/>
      </w:pPr>
    </w:p>
    <w:p w:rsidRDefault="00810A36" w:rsidP="00810A36" w:rsidR="00810A36" w:rsidRPr="00B15839">
      <w:pPr>
        <w:jc w:val="both"/>
      </w:pPr>
      <w:r w:rsidRPr="00B15839">
        <w:tab/>
      </w:r>
      <w:r w:rsidRPr="00B15839">
        <w:tab/>
        <w:t>VIII. Smatra će se da je dostavljeno svim osobama kojima se dostavlja zaključak o prodaji te svim sudionicima u dražbi istekom trećega dana od dana njegova isticanja na e-Oglasnoj ploči suda. Te osobe imaju pravo tražiti da im se u sudskoj pisarnici neposredno preda otpravak rješenja.</w:t>
      </w:r>
    </w:p>
    <w:p w:rsidRDefault="00810A36" w:rsidP="003E3F2C" w:rsidR="00810A36" w:rsidRPr="00B15839">
      <w:pPr>
        <w:jc w:val="both"/>
      </w:pPr>
    </w:p>
    <w:p w:rsidRDefault="003E3F2C" w:rsidP="003E3F2C" w:rsidR="003E3F2C" w:rsidRPr="00B15839">
      <w:pPr>
        <w:jc w:val="both"/>
      </w:pPr>
      <w:r w:rsidRPr="00B15839">
        <w:lastRenderedPageBreak/>
        <w:tab/>
      </w:r>
      <w:r w:rsidRPr="00B15839">
        <w:tab/>
      </w:r>
      <w:r w:rsidR="00556784" w:rsidRPr="00B15839">
        <w:t>I</w:t>
      </w:r>
      <w:r w:rsidR="00810A36" w:rsidRPr="00B15839">
        <w:t>X</w:t>
      </w:r>
      <w:r w:rsidRPr="00B15839">
        <w:t xml:space="preserve">. Nalaže se </w:t>
      </w:r>
      <w:r w:rsidR="00556784" w:rsidRPr="00B15839">
        <w:t xml:space="preserve">Općinskom sudu u Puli – Pola zemljišnoknjižni odjel Buzet </w:t>
      </w:r>
      <w:r w:rsidRPr="00B15839">
        <w:t>da u zemljišnim knjigama izvrši zabilježbu dosude nekretnina opisanih u</w:t>
      </w:r>
      <w:r w:rsidR="00F52810" w:rsidRPr="00B15839">
        <w:t xml:space="preserve"> točki I. izreke ovog rješenja</w:t>
      </w:r>
      <w:r w:rsidRPr="00B15839">
        <w:t>.</w:t>
      </w:r>
    </w:p>
    <w:p w:rsidRDefault="003E3F2C" w:rsidP="003E3F2C" w:rsidR="003E3F2C" w:rsidRPr="00B15839">
      <w:pPr>
        <w:jc w:val="both"/>
      </w:pPr>
      <w:r w:rsidRPr="00B15839">
        <w:tab/>
        <w:t xml:space="preserve"> </w:t>
      </w:r>
    </w:p>
    <w:p w:rsidRDefault="003E3F2C" w:rsidP="003E3F2C" w:rsidR="003E3F2C" w:rsidRPr="00B15839">
      <w:pPr>
        <w:jc w:val="center"/>
      </w:pPr>
      <w:r w:rsidRPr="00B15839">
        <w:t>Obrazloženje</w:t>
      </w:r>
    </w:p>
    <w:p w:rsidRDefault="00A70484" w:rsidP="003E3F2C" w:rsidR="003E3F2C" w:rsidRPr="00B15839">
      <w:pPr>
        <w:jc w:val="both"/>
      </w:pPr>
      <w:r w:rsidRPr="00B15839">
        <w:tab/>
      </w:r>
      <w:r w:rsidRPr="00B15839">
        <w:tab/>
      </w:r>
      <w:r w:rsidR="003859B7" w:rsidRPr="00B15839">
        <w:t>Rješenjem</w:t>
      </w:r>
      <w:r w:rsidR="003E3F2C" w:rsidRPr="00B15839">
        <w:t xml:space="preserve"> od </w:t>
      </w:r>
      <w:r w:rsidR="00556784" w:rsidRPr="00B15839">
        <w:t>16. rujna</w:t>
      </w:r>
      <w:r w:rsidR="007B5F45" w:rsidRPr="00B15839">
        <w:t xml:space="preserve"> 2016</w:t>
      </w:r>
      <w:r w:rsidR="009C6106" w:rsidRPr="00B15839">
        <w:t>. godine</w:t>
      </w:r>
      <w:r w:rsidR="003859B7" w:rsidRPr="00B15839">
        <w:t xml:space="preserve"> </w:t>
      </w:r>
      <w:r w:rsidR="003E3F2C" w:rsidRPr="00B15839">
        <w:t>određena je u stečajnom postupku prodaja nekretnin</w:t>
      </w:r>
      <w:r w:rsidRPr="00B15839">
        <w:t>e opisane</w:t>
      </w:r>
      <w:r w:rsidR="003E3F2C" w:rsidRPr="00B15839">
        <w:t xml:space="preserve"> u točki I. izreke ovog rješ</w:t>
      </w:r>
      <w:r w:rsidRPr="00B15839">
        <w:t>e</w:t>
      </w:r>
      <w:r w:rsidR="003E3F2C" w:rsidRPr="00B15839">
        <w:t>nja.</w:t>
      </w:r>
    </w:p>
    <w:p w:rsidRDefault="003E3F2C" w:rsidP="003E3F2C" w:rsidR="003E3F2C" w:rsidRPr="00B15839">
      <w:pPr>
        <w:jc w:val="both"/>
      </w:pPr>
      <w:r w:rsidRPr="00B15839">
        <w:tab/>
      </w:r>
      <w:r w:rsidRPr="00B15839">
        <w:tab/>
      </w:r>
      <w:r w:rsidR="003859B7" w:rsidRPr="00B15839">
        <w:t xml:space="preserve">Zaključak </w:t>
      </w:r>
      <w:r w:rsidRPr="00B15839">
        <w:t>o prodaji</w:t>
      </w:r>
      <w:r w:rsidR="003859B7" w:rsidRPr="00B15839">
        <w:t xml:space="preserve"> od </w:t>
      </w:r>
      <w:r w:rsidR="00556784" w:rsidRPr="00B15839">
        <w:t>14. ožujka 2017</w:t>
      </w:r>
      <w:r w:rsidR="003859B7" w:rsidRPr="00B15839">
        <w:t>. godine</w:t>
      </w:r>
      <w:r w:rsidRPr="00B15839">
        <w:t xml:space="preserve"> </w:t>
      </w:r>
      <w:r w:rsidR="00810A36" w:rsidRPr="00B15839">
        <w:t xml:space="preserve">kojim su određeni način i uvjeti prodaje </w:t>
      </w:r>
      <w:r w:rsidR="00B21D8B" w:rsidRPr="00B15839">
        <w:t xml:space="preserve">predmetne </w:t>
      </w:r>
      <w:r w:rsidR="00810A36" w:rsidRPr="00B15839">
        <w:t xml:space="preserve">nekretnine </w:t>
      </w:r>
      <w:r w:rsidR="007B5F45" w:rsidRPr="00B15839">
        <w:t>dostavljen je Financijsko</w:t>
      </w:r>
      <w:r w:rsidR="00810A36" w:rsidRPr="00B15839">
        <w:t>j</w:t>
      </w:r>
      <w:r w:rsidR="007B5F45" w:rsidRPr="00B15839">
        <w:t xml:space="preserve"> agenciji </w:t>
      </w:r>
      <w:r w:rsidR="00B21D8B" w:rsidRPr="00B15839">
        <w:t xml:space="preserve">radi provođenja </w:t>
      </w:r>
      <w:r w:rsidR="007B5F45" w:rsidRPr="00B15839">
        <w:t xml:space="preserve"> prodaj</w:t>
      </w:r>
      <w:r w:rsidR="00B21D8B" w:rsidRPr="00B15839">
        <w:t>e</w:t>
      </w:r>
      <w:r w:rsidR="007B5F45" w:rsidRPr="00B15839">
        <w:t xml:space="preserve"> nekretnine elektroničkom javnom dražbom. Financijska agencija je dana </w:t>
      </w:r>
      <w:r w:rsidR="00565233" w:rsidRPr="00B15839">
        <w:t>9. listopada</w:t>
      </w:r>
      <w:r w:rsidR="007B5F45" w:rsidRPr="00B15839">
        <w:t xml:space="preserve"> 2017. godine izvijestila sud da je na elektroničkoj javnoj dražbi </w:t>
      </w:r>
      <w:r w:rsidR="00163AAF" w:rsidRPr="00B15839">
        <w:t xml:space="preserve">– identifikator nadmetanja broj </w:t>
      </w:r>
      <w:r w:rsidR="00565233" w:rsidRPr="00B15839">
        <w:t>4372</w:t>
      </w:r>
      <w:r w:rsidR="00163AAF" w:rsidRPr="00B15839">
        <w:t xml:space="preserve"> </w:t>
      </w:r>
      <w:r w:rsidR="007B5F45" w:rsidRPr="00B15839">
        <w:t>bi</w:t>
      </w:r>
      <w:r w:rsidR="00565233" w:rsidRPr="00B15839">
        <w:t>l</w:t>
      </w:r>
      <w:r w:rsidR="00556784" w:rsidRPr="00B15839">
        <w:t>o</w:t>
      </w:r>
      <w:r w:rsidR="007B5F45" w:rsidRPr="00B15839">
        <w:t xml:space="preserve"> </w:t>
      </w:r>
      <w:r w:rsidR="00645D09" w:rsidRPr="00B15839">
        <w:t>jedanaest</w:t>
      </w:r>
      <w:r w:rsidR="00565233" w:rsidRPr="00B15839">
        <w:t xml:space="preserve"> ponuditelja</w:t>
      </w:r>
      <w:r w:rsidR="007B5F45" w:rsidRPr="00B15839">
        <w:t xml:space="preserve"> (</w:t>
      </w:r>
      <w:r w:rsidR="00645D09" w:rsidRPr="00B15839">
        <w:t>Denis Poniš, Sportska ulica 62, Buzet, OIB: 65011399264 s najvišim iznosom valjane ponude koju je ponuditelj ponudio u nadmetanju od 37</w:t>
      </w:r>
      <w:r w:rsidR="00650FA2" w:rsidRPr="00B15839">
        <w:t>4</w:t>
      </w:r>
      <w:r w:rsidR="00645D09" w:rsidRPr="00B15839">
        <w:t>.500,00 kn za predmetnu nekretninu;</w:t>
      </w:r>
      <w:r w:rsidR="00650FA2" w:rsidRPr="00B15839">
        <w:t xml:space="preserve"> Dalibor Jakac, Veli Mlun 81, Veli Mlun, OIB: 22289150082 s najvišim iznosom valjane ponude koju je ponuditelj ponudio u nadmetanju od 378.500,00 kn za predmetnu nekretninu; Ana Šćulac, Augustina Vivode 2, Buzet, OIB: 54356483879 s najvišim iznosom valjane ponude koju je ponuditelj ponudio u nadmetanju od 381.500,00 kn za predmetnu nekretninu; Bojana Gržinić, Kosoriga 18, Kosoriga, OIB: 15963516159 s najvišim iznosom valjane ponude koju je ponuditelj ponudio u nadmetanju od 384.500,00 kn za predmetnu nekretninu; Dalibor Kralj, Sjeverna ulica 63, Sveti Martin, OIB: 50879915241 s najvišim iznosom valjane ponude koju je ponuditelj ponudio u nadmetanju od 386.500,00 kn za predmetnu nekretninu;</w:t>
      </w:r>
      <w:r w:rsidR="008619B9" w:rsidRPr="00B15839">
        <w:t xml:space="preserve"> Nedeljko Sirotić, Sovinj, Polje 6, Sovinjsko Polje, OIB: 09406768881 s najvišim iznosom valjane ponude koju je ponuditelj ponudio u nadmetanju od 391.500,00 kn za predmetnu nekretninu</w:t>
      </w:r>
      <w:r w:rsidR="00B15839" w:rsidRPr="00B15839">
        <w:t>;</w:t>
      </w:r>
      <w:r w:rsidR="008619B9" w:rsidRPr="00B15839">
        <w:t xml:space="preserve"> VODOPRIVREDA d.o.o. Buzet, Naselje Verona 4, OIB: 87856557282 s najvišim iznosom valjane ponude koju je ponuditelj ponudio u nadmetanju od 394.500,00 kn za predmetnu nekretninu</w:t>
      </w:r>
      <w:r w:rsidR="00B15839" w:rsidRPr="00B15839">
        <w:t>;</w:t>
      </w:r>
      <w:r w:rsidR="008619B9" w:rsidRPr="00B15839">
        <w:t xml:space="preserve"> AKTIVA KAPITAL d.o.o. Gračišće, Marcani 131c, OIB: 60869680078</w:t>
      </w:r>
      <w:r w:rsidR="00B15839" w:rsidRPr="00B15839">
        <w:t xml:space="preserve"> s najvišim iznosom valjane ponude koju je ponuditelj ponudio u nadmetanju od 397.500,00 kn za predmetnu nekretninu; Damir Blažević, Naselje Korenika 23, Sveti Martin, OIB: 61119096321 s najvišim iznosom valjane ponude koju je ponuditelj ponudio u nadmetanju od 395.500,00 kn za predmetnu nekretninu; Tomica Marušić, Valice 70, Krti, OIB: 89281177801 s najvišim iznosom valjane ponude koju je ponuditelj ponudio u nadmetanju od 398.500,00 kn za predmetnu nekretninu; Alen Tirello, Novigradska ulica 10, Umag, OIB: 05550103047 s najvišim iznosom valjane ponude koju je ponuditelj ponudio u nadmetanju od 400.500,00 kn za predmetnu nekretninu).</w:t>
      </w:r>
    </w:p>
    <w:p w:rsidRDefault="003E3F2C" w:rsidP="003E3F2C" w:rsidR="003E3F2C" w:rsidRPr="00B15839">
      <w:pPr>
        <w:jc w:val="both"/>
      </w:pPr>
      <w:r w:rsidRPr="00B15839">
        <w:tab/>
      </w:r>
      <w:r w:rsidRPr="00B15839">
        <w:tab/>
      </w:r>
      <w:r w:rsidR="00163AAF" w:rsidRPr="00B15839">
        <w:t>S</w:t>
      </w:r>
      <w:r w:rsidRPr="00B15839">
        <w:t>tečajni sudac utvr</w:t>
      </w:r>
      <w:r w:rsidR="00163AAF" w:rsidRPr="00B15839">
        <w:t>đuje</w:t>
      </w:r>
      <w:r w:rsidRPr="00B15839">
        <w:t xml:space="preserve"> da je ponuditelj</w:t>
      </w:r>
      <w:r w:rsidR="004020FA" w:rsidRPr="00B15839">
        <w:t xml:space="preserve"> </w:t>
      </w:r>
      <w:r w:rsidR="00B15839" w:rsidRPr="00B15839">
        <w:t xml:space="preserve">Alen Tirello, Novigradska ulica 10, Umag, OIB: 05550103047 </w:t>
      </w:r>
      <w:r w:rsidR="001A1F28" w:rsidRPr="00B15839">
        <w:rPr>
          <w:rStyle w:val="tabletextfield"/>
        </w:rPr>
        <w:t xml:space="preserve">ponudio najveću cijenu i </w:t>
      </w:r>
      <w:r w:rsidR="004020FA" w:rsidRPr="00B15839">
        <w:t>ispunio uvjete da mu se dosudi predmetna nekretnina</w:t>
      </w:r>
      <w:r w:rsidRPr="00B15839">
        <w:t>.</w:t>
      </w:r>
    </w:p>
    <w:p w:rsidRDefault="00B21D8B" w:rsidP="00B21D8B" w:rsidR="00B21D8B" w:rsidRPr="00B15839">
      <w:pPr>
        <w:jc w:val="both"/>
      </w:pPr>
      <w:r w:rsidRPr="00B15839">
        <w:tab/>
      </w:r>
      <w:r w:rsidRPr="00B15839">
        <w:tab/>
        <w:t>Slijedom navedenog, a na temelju čl.103. – čl.109. Ovršnog zakona (Narodne novine broj 112/12, 25/13 i 93/14) odlučeno je kao u točkama I. do VIII. izreke ovog rješenja, a na temelju čl.89. st.1. Zakona o zemljišnim knjigama kao u točki IX. izreke rješenja.</w:t>
      </w:r>
    </w:p>
    <w:p w:rsidRDefault="003E3F2C" w:rsidP="00260A0B" w:rsidR="003E3F2C">
      <w:pPr>
        <w:jc w:val="center"/>
      </w:pPr>
      <w:r w:rsidRPr="00B15839">
        <w:t>Rije</w:t>
      </w:r>
      <w:r w:rsidR="004020FA" w:rsidRPr="00B15839">
        <w:t>ka</w:t>
      </w:r>
      <w:r w:rsidRPr="00B15839">
        <w:t xml:space="preserve">, </w:t>
      </w:r>
      <w:r w:rsidR="00260A0B" w:rsidRPr="00B15839">
        <w:t>9. studenoga</w:t>
      </w:r>
      <w:r w:rsidR="003E573D" w:rsidRPr="00B15839">
        <w:t xml:space="preserve"> 201</w:t>
      </w:r>
      <w:r w:rsidR="00810A36" w:rsidRPr="00B15839">
        <w:t>7</w:t>
      </w:r>
      <w:r w:rsidR="004020FA" w:rsidRPr="00B15839">
        <w:t>.</w:t>
      </w:r>
      <w:r w:rsidR="003E573D" w:rsidRPr="00B15839">
        <w:t xml:space="preserve"> </w:t>
      </w:r>
    </w:p>
    <w:p w:rsidRDefault="00B15839" w:rsidP="00260A0B" w:rsidR="00B15839" w:rsidRPr="00B15839">
      <w:pPr>
        <w:jc w:val="center"/>
      </w:pPr>
    </w:p>
    <w:p w:rsidRDefault="00BE1648" w:rsidR="00BE1648" w:rsidRPr="00B15839">
      <w:pPr>
        <w:jc w:val="both"/>
      </w:pPr>
      <w:r w:rsidRPr="00B15839">
        <w:t xml:space="preserve">                                                                                                 Stečajni sudac</w:t>
      </w:r>
    </w:p>
    <w:p w:rsidRDefault="00BE1648" w:rsidR="00BE1648">
      <w:pPr>
        <w:jc w:val="both"/>
      </w:pPr>
      <w:r w:rsidRPr="00B15839">
        <w:t xml:space="preserve">                                                                                                 Vera Jelenović </w:t>
      </w:r>
    </w:p>
    <w:p w:rsidRDefault="00B15839" w:rsidR="00B15839" w:rsidRPr="00B15839">
      <w:pPr>
        <w:jc w:val="both"/>
      </w:pPr>
    </w:p>
    <w:p w:rsidRDefault="004020FA" w:rsidP="004020FA" w:rsidR="004020FA" w:rsidRPr="00B15839">
      <w:r w:rsidRPr="00B15839">
        <w:t xml:space="preserve">UPUTA O </w:t>
      </w:r>
      <w:r w:rsidR="003E3F2C" w:rsidRPr="00B15839">
        <w:t>PRAVN</w:t>
      </w:r>
      <w:r w:rsidRPr="00B15839">
        <w:t>OM LIJEKU</w:t>
      </w:r>
    </w:p>
    <w:p w:rsidRDefault="003E3F2C" w:rsidP="00810A36" w:rsidR="003E3F2C" w:rsidRPr="00B15839">
      <w:pPr>
        <w:jc w:val="both"/>
      </w:pPr>
      <w:r w:rsidRPr="00B15839">
        <w:tab/>
        <w:t xml:space="preserve">Protiv ovog rješenja nezadovoljna stranka može podnijeti žalbu u roku od 8 dana od primitka iste. </w:t>
      </w:r>
      <w:r w:rsidR="00BE1648" w:rsidRPr="00B15839">
        <w:t xml:space="preserve">Dostava se smatra obavljenom istekom osmoga dana od dana objave pismena na mrežnoj stranici e-Oglasna ploča sudova. </w:t>
      </w:r>
      <w:r w:rsidRPr="00B15839">
        <w:t>Žalba se podnosi putem ovog suda u tri istovjetna primjerka, a o žalbi odlučuje Visoki trgovački sud u Zagrebu.</w:t>
      </w:r>
    </w:p>
    <w:sectPr w:rsidSect="007C2B4D" w:rsidR="003E3F2C" w:rsidRPr="00B15839">
      <w:headerReference w:type="default" r:id="rId10"/>
      <w:footerReference w:type="even"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C2240" w:rsidR="003C2240">
      <w:r>
        <w:separator/>
      </w:r>
    </w:p>
  </w:endnote>
  <w:endnote w:id="0" w:type="continuationSeparator">
    <w:p w:rsidRDefault="003C2240" w:rsidR="003C224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44D6" w:rsidP="007C2B4D" w:rsidR="00E244D6">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244D6" w:rsidR="00E244D6">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44D6" w:rsidP="007C2B4D" w:rsidR="00E244D6">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B340F">
      <w:rPr>
        <w:rStyle w:val="Brojstranice"/>
        <w:noProof/>
      </w:rPr>
      <w:t>1</w:t>
    </w:r>
    <w:r>
      <w:rPr>
        <w:rStyle w:val="Brojstranice"/>
      </w:rPr>
      <w:fldChar w:fldCharType="end"/>
    </w:r>
  </w:p>
  <w:p w:rsidRDefault="00E244D6" w:rsidR="00E244D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C2240" w:rsidR="003C2240">
      <w:r>
        <w:separator/>
      </w:r>
    </w:p>
  </w:footnote>
  <w:footnote w:id="0" w:type="continuationSeparator">
    <w:p w:rsidRDefault="003C2240" w:rsidR="003C224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44D6" w:rsidP="00E244D6" w:rsidR="00E244D6" w:rsidRPr="003E573D">
    <w:pPr>
      <w:ind w:firstLine="720" w:left="5040"/>
      <w:jc w:val="right"/>
    </w:pPr>
    <w:r w:rsidRPr="003E573D">
      <w:t xml:space="preserve">    Posl.br. 14 St-</w:t>
    </w:r>
    <w:r w:rsidR="00205C3E">
      <w:t>533</w:t>
    </w:r>
    <w:r w:rsidR="000654CD">
      <w:t>/2013</w:t>
    </w:r>
    <w:r w:rsidR="00CD47D6">
      <w:t>-265</w:t>
    </w:r>
  </w:p>
  <w:p w:rsidRDefault="00E244D6" w:rsidP="00E244D6" w:rsidR="00E244D6" w:rsidRPr="00E244D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CA1AF9"/>
    <w:multiLevelType w:val="hybridMultilevel"/>
    <w:tmpl w:val="D77C639C"/>
    <w:lvl w:tplc="00A2AAB8" w:ilvl="0">
      <w:start w:val="2"/>
      <w:numFmt w:val="bullet"/>
      <w:lvlText w:val="-"/>
      <w:lvlJc w:val="left"/>
      <w:pPr>
        <w:tabs>
          <w:tab w:pos="1080" w:val="num"/>
        </w:tabs>
        <w:ind w:hanging="360" w:left="1080"/>
      </w:pPr>
      <w:rPr>
        <w:rFonts w:cs="Arial" w:eastAsia="Times New Roman" w:hAnsi="Arial" w:ascii="Arial"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
    <w:nsid w:val="3EBF777A"/>
    <w:multiLevelType w:val="hybridMultilevel"/>
    <w:tmpl w:val="1102D54A"/>
    <w:lvl w:tplc="52C499F6"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3FC81B2C"/>
    <w:multiLevelType w:val="hybridMultilevel"/>
    <w:tmpl w:val="20F6CF24"/>
    <w:lvl w:tplc="F18C26CE" w:ilvl="0">
      <w:start w:val="4"/>
      <w:numFmt w:val="bullet"/>
      <w:lvlText w:val="-"/>
      <w:lvlJc w:val="left"/>
      <w:pPr>
        <w:ind w:hanging="360" w:left="720"/>
      </w:pPr>
      <w:rPr>
        <w:rFonts w:cs="Times New Roman" w:eastAsia="Times New Roman" w:hAnsi="Times New Roman" w:ascii="Times New Roman" w:hint="default"/>
        <w:color w:val="000000"/>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5F481559"/>
    <w:multiLevelType w:val="hybridMultilevel"/>
    <w:tmpl w:val="9996C04A"/>
    <w:lvl w:tplc="1DA8073A"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7"/>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3AF0"/>
    <w:rsid w:val="00013DEE"/>
    <w:rsid w:val="000167C8"/>
    <w:rsid w:val="00017D8C"/>
    <w:rsid w:val="00020D77"/>
    <w:rsid w:val="000219BB"/>
    <w:rsid w:val="00022408"/>
    <w:rsid w:val="000251F4"/>
    <w:rsid w:val="00027126"/>
    <w:rsid w:val="000275F6"/>
    <w:rsid w:val="00032989"/>
    <w:rsid w:val="000347ED"/>
    <w:rsid w:val="00034AA5"/>
    <w:rsid w:val="00035139"/>
    <w:rsid w:val="0003552D"/>
    <w:rsid w:val="00037E11"/>
    <w:rsid w:val="000401EC"/>
    <w:rsid w:val="00041043"/>
    <w:rsid w:val="00042A66"/>
    <w:rsid w:val="0004671A"/>
    <w:rsid w:val="0005024F"/>
    <w:rsid w:val="00052D7F"/>
    <w:rsid w:val="00053ED7"/>
    <w:rsid w:val="00056782"/>
    <w:rsid w:val="00056916"/>
    <w:rsid w:val="00057CEF"/>
    <w:rsid w:val="00063B80"/>
    <w:rsid w:val="00064286"/>
    <w:rsid w:val="000654CD"/>
    <w:rsid w:val="00066794"/>
    <w:rsid w:val="00070225"/>
    <w:rsid w:val="0007050A"/>
    <w:rsid w:val="0007342F"/>
    <w:rsid w:val="00074354"/>
    <w:rsid w:val="000749A7"/>
    <w:rsid w:val="000774A1"/>
    <w:rsid w:val="000807A1"/>
    <w:rsid w:val="00081B6E"/>
    <w:rsid w:val="0008341C"/>
    <w:rsid w:val="000862CB"/>
    <w:rsid w:val="00086723"/>
    <w:rsid w:val="00087064"/>
    <w:rsid w:val="00090113"/>
    <w:rsid w:val="000970AB"/>
    <w:rsid w:val="000A0F46"/>
    <w:rsid w:val="000A10B5"/>
    <w:rsid w:val="000A1214"/>
    <w:rsid w:val="000A5D82"/>
    <w:rsid w:val="000A5DE9"/>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42C2"/>
    <w:rsid w:val="000E6BB4"/>
    <w:rsid w:val="000E70A2"/>
    <w:rsid w:val="000F3AC5"/>
    <w:rsid w:val="000F45E8"/>
    <w:rsid w:val="000F4DC1"/>
    <w:rsid w:val="000F7662"/>
    <w:rsid w:val="0010055D"/>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409B9"/>
    <w:rsid w:val="00140EA8"/>
    <w:rsid w:val="00141607"/>
    <w:rsid w:val="00142F02"/>
    <w:rsid w:val="00144DAC"/>
    <w:rsid w:val="001473BB"/>
    <w:rsid w:val="00153660"/>
    <w:rsid w:val="00154F3A"/>
    <w:rsid w:val="00157B24"/>
    <w:rsid w:val="00160EA8"/>
    <w:rsid w:val="00163AAF"/>
    <w:rsid w:val="001651DF"/>
    <w:rsid w:val="00170CA0"/>
    <w:rsid w:val="0017227E"/>
    <w:rsid w:val="00173F82"/>
    <w:rsid w:val="00175232"/>
    <w:rsid w:val="001759C1"/>
    <w:rsid w:val="001763A2"/>
    <w:rsid w:val="00177D92"/>
    <w:rsid w:val="00185E59"/>
    <w:rsid w:val="00186DF1"/>
    <w:rsid w:val="00187526"/>
    <w:rsid w:val="00190582"/>
    <w:rsid w:val="00192FF4"/>
    <w:rsid w:val="00193182"/>
    <w:rsid w:val="00193962"/>
    <w:rsid w:val="00196AC6"/>
    <w:rsid w:val="001974DA"/>
    <w:rsid w:val="001A1D02"/>
    <w:rsid w:val="001A1D78"/>
    <w:rsid w:val="001A1F28"/>
    <w:rsid w:val="001A24FD"/>
    <w:rsid w:val="001A39E4"/>
    <w:rsid w:val="001A479E"/>
    <w:rsid w:val="001A521A"/>
    <w:rsid w:val="001A7EAB"/>
    <w:rsid w:val="001A7EB1"/>
    <w:rsid w:val="001B09D5"/>
    <w:rsid w:val="001B63CC"/>
    <w:rsid w:val="001C2C82"/>
    <w:rsid w:val="001C2F51"/>
    <w:rsid w:val="001C2F77"/>
    <w:rsid w:val="001C5D97"/>
    <w:rsid w:val="001C645A"/>
    <w:rsid w:val="001C69EB"/>
    <w:rsid w:val="001D0612"/>
    <w:rsid w:val="001D4452"/>
    <w:rsid w:val="001D6439"/>
    <w:rsid w:val="001D7684"/>
    <w:rsid w:val="001E039D"/>
    <w:rsid w:val="001E1221"/>
    <w:rsid w:val="001E1995"/>
    <w:rsid w:val="001E33C9"/>
    <w:rsid w:val="001E33E9"/>
    <w:rsid w:val="001F0A6D"/>
    <w:rsid w:val="001F166A"/>
    <w:rsid w:val="001F4907"/>
    <w:rsid w:val="001F6500"/>
    <w:rsid w:val="001F6E48"/>
    <w:rsid w:val="00201715"/>
    <w:rsid w:val="00201E6E"/>
    <w:rsid w:val="002051FF"/>
    <w:rsid w:val="00205C3E"/>
    <w:rsid w:val="00207F64"/>
    <w:rsid w:val="002153AA"/>
    <w:rsid w:val="00216BBD"/>
    <w:rsid w:val="00221B84"/>
    <w:rsid w:val="00226D90"/>
    <w:rsid w:val="0022792A"/>
    <w:rsid w:val="00231324"/>
    <w:rsid w:val="00232EB1"/>
    <w:rsid w:val="00233B41"/>
    <w:rsid w:val="0023602B"/>
    <w:rsid w:val="00236311"/>
    <w:rsid w:val="00236C19"/>
    <w:rsid w:val="002406CA"/>
    <w:rsid w:val="002409AC"/>
    <w:rsid w:val="00240E5D"/>
    <w:rsid w:val="00242CFF"/>
    <w:rsid w:val="00243A8B"/>
    <w:rsid w:val="00243F97"/>
    <w:rsid w:val="00245103"/>
    <w:rsid w:val="0024605F"/>
    <w:rsid w:val="00246A1A"/>
    <w:rsid w:val="00251BE7"/>
    <w:rsid w:val="0025219F"/>
    <w:rsid w:val="00255E35"/>
    <w:rsid w:val="00256AAD"/>
    <w:rsid w:val="00256FFE"/>
    <w:rsid w:val="00260A0B"/>
    <w:rsid w:val="0026161C"/>
    <w:rsid w:val="002631A3"/>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CF5"/>
    <w:rsid w:val="002A0EF1"/>
    <w:rsid w:val="002A3D50"/>
    <w:rsid w:val="002A4319"/>
    <w:rsid w:val="002A6C0E"/>
    <w:rsid w:val="002B0417"/>
    <w:rsid w:val="002B0D86"/>
    <w:rsid w:val="002B1FFB"/>
    <w:rsid w:val="002B4651"/>
    <w:rsid w:val="002B76DC"/>
    <w:rsid w:val="002C093D"/>
    <w:rsid w:val="002C240E"/>
    <w:rsid w:val="002C2434"/>
    <w:rsid w:val="002C404B"/>
    <w:rsid w:val="002D0AB4"/>
    <w:rsid w:val="002D4675"/>
    <w:rsid w:val="002D47E7"/>
    <w:rsid w:val="002D59EA"/>
    <w:rsid w:val="002E1B70"/>
    <w:rsid w:val="002E2354"/>
    <w:rsid w:val="002E2612"/>
    <w:rsid w:val="002E381E"/>
    <w:rsid w:val="002E3FE4"/>
    <w:rsid w:val="002E51A6"/>
    <w:rsid w:val="002E6400"/>
    <w:rsid w:val="002F0DA4"/>
    <w:rsid w:val="002F1954"/>
    <w:rsid w:val="002F1A38"/>
    <w:rsid w:val="002F2077"/>
    <w:rsid w:val="002F312A"/>
    <w:rsid w:val="002F396E"/>
    <w:rsid w:val="002F7C86"/>
    <w:rsid w:val="00300144"/>
    <w:rsid w:val="003004B2"/>
    <w:rsid w:val="00300DA2"/>
    <w:rsid w:val="00301105"/>
    <w:rsid w:val="0030601D"/>
    <w:rsid w:val="003060AB"/>
    <w:rsid w:val="00306D29"/>
    <w:rsid w:val="00307C7B"/>
    <w:rsid w:val="00310E88"/>
    <w:rsid w:val="003125C4"/>
    <w:rsid w:val="00312E78"/>
    <w:rsid w:val="0031600D"/>
    <w:rsid w:val="00316605"/>
    <w:rsid w:val="003248FF"/>
    <w:rsid w:val="003271D4"/>
    <w:rsid w:val="00330139"/>
    <w:rsid w:val="003317EC"/>
    <w:rsid w:val="00332A05"/>
    <w:rsid w:val="00334570"/>
    <w:rsid w:val="00334ABD"/>
    <w:rsid w:val="003363D6"/>
    <w:rsid w:val="00337AEA"/>
    <w:rsid w:val="003429FC"/>
    <w:rsid w:val="003443CA"/>
    <w:rsid w:val="00350E3D"/>
    <w:rsid w:val="00351350"/>
    <w:rsid w:val="003540C6"/>
    <w:rsid w:val="003553E9"/>
    <w:rsid w:val="00355EBC"/>
    <w:rsid w:val="003564EF"/>
    <w:rsid w:val="00357987"/>
    <w:rsid w:val="003605AF"/>
    <w:rsid w:val="00360C05"/>
    <w:rsid w:val="00366D76"/>
    <w:rsid w:val="0036745E"/>
    <w:rsid w:val="00372961"/>
    <w:rsid w:val="003766B9"/>
    <w:rsid w:val="00376734"/>
    <w:rsid w:val="0037682A"/>
    <w:rsid w:val="00377936"/>
    <w:rsid w:val="003817E1"/>
    <w:rsid w:val="003834C4"/>
    <w:rsid w:val="003851BE"/>
    <w:rsid w:val="003859B7"/>
    <w:rsid w:val="003861FC"/>
    <w:rsid w:val="00386A43"/>
    <w:rsid w:val="0039003C"/>
    <w:rsid w:val="00396724"/>
    <w:rsid w:val="00396B35"/>
    <w:rsid w:val="00396B82"/>
    <w:rsid w:val="00397128"/>
    <w:rsid w:val="003A2DDD"/>
    <w:rsid w:val="003A3819"/>
    <w:rsid w:val="003A5B74"/>
    <w:rsid w:val="003A6F1A"/>
    <w:rsid w:val="003A758E"/>
    <w:rsid w:val="003B1F63"/>
    <w:rsid w:val="003B421F"/>
    <w:rsid w:val="003C0E07"/>
    <w:rsid w:val="003C13BD"/>
    <w:rsid w:val="003C1625"/>
    <w:rsid w:val="003C21CC"/>
    <w:rsid w:val="003C2240"/>
    <w:rsid w:val="003C316F"/>
    <w:rsid w:val="003C5486"/>
    <w:rsid w:val="003C60BC"/>
    <w:rsid w:val="003C69FE"/>
    <w:rsid w:val="003D4136"/>
    <w:rsid w:val="003D4329"/>
    <w:rsid w:val="003D4D8C"/>
    <w:rsid w:val="003D5BDE"/>
    <w:rsid w:val="003D6A26"/>
    <w:rsid w:val="003E3737"/>
    <w:rsid w:val="003E3F2C"/>
    <w:rsid w:val="003E5377"/>
    <w:rsid w:val="003E573D"/>
    <w:rsid w:val="003E6357"/>
    <w:rsid w:val="003F0440"/>
    <w:rsid w:val="003F17A0"/>
    <w:rsid w:val="003F2FF2"/>
    <w:rsid w:val="003F4CC8"/>
    <w:rsid w:val="003F4EF6"/>
    <w:rsid w:val="003F558D"/>
    <w:rsid w:val="003F57EC"/>
    <w:rsid w:val="003F5A1B"/>
    <w:rsid w:val="003F6899"/>
    <w:rsid w:val="003F70F7"/>
    <w:rsid w:val="004001D5"/>
    <w:rsid w:val="00400C49"/>
    <w:rsid w:val="00401962"/>
    <w:rsid w:val="004020FA"/>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A59"/>
    <w:rsid w:val="00450087"/>
    <w:rsid w:val="00450575"/>
    <w:rsid w:val="00450FDD"/>
    <w:rsid w:val="00456056"/>
    <w:rsid w:val="00457A20"/>
    <w:rsid w:val="00457D12"/>
    <w:rsid w:val="004608B5"/>
    <w:rsid w:val="00460F03"/>
    <w:rsid w:val="00463CBB"/>
    <w:rsid w:val="00471C7E"/>
    <w:rsid w:val="00472246"/>
    <w:rsid w:val="004741E5"/>
    <w:rsid w:val="00474305"/>
    <w:rsid w:val="00474674"/>
    <w:rsid w:val="004748C3"/>
    <w:rsid w:val="00474CE7"/>
    <w:rsid w:val="004776E9"/>
    <w:rsid w:val="00483A43"/>
    <w:rsid w:val="00483CA6"/>
    <w:rsid w:val="00484851"/>
    <w:rsid w:val="00484B57"/>
    <w:rsid w:val="004852D2"/>
    <w:rsid w:val="00486291"/>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347D"/>
    <w:rsid w:val="004B4CCC"/>
    <w:rsid w:val="004B4E51"/>
    <w:rsid w:val="004C1DFB"/>
    <w:rsid w:val="004C1FBA"/>
    <w:rsid w:val="004C264B"/>
    <w:rsid w:val="004C2A5F"/>
    <w:rsid w:val="004C3098"/>
    <w:rsid w:val="004C39AF"/>
    <w:rsid w:val="004D2097"/>
    <w:rsid w:val="004D3466"/>
    <w:rsid w:val="004D3DE7"/>
    <w:rsid w:val="004D653B"/>
    <w:rsid w:val="004E3D47"/>
    <w:rsid w:val="004E6F39"/>
    <w:rsid w:val="004F5280"/>
    <w:rsid w:val="00500335"/>
    <w:rsid w:val="00500ED3"/>
    <w:rsid w:val="00501B90"/>
    <w:rsid w:val="00507AB9"/>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781"/>
    <w:rsid w:val="005418AE"/>
    <w:rsid w:val="00544BCC"/>
    <w:rsid w:val="00551C39"/>
    <w:rsid w:val="00552297"/>
    <w:rsid w:val="00553778"/>
    <w:rsid w:val="00556784"/>
    <w:rsid w:val="00560A8E"/>
    <w:rsid w:val="00560C4B"/>
    <w:rsid w:val="0056239C"/>
    <w:rsid w:val="00563815"/>
    <w:rsid w:val="005644F6"/>
    <w:rsid w:val="0056475A"/>
    <w:rsid w:val="00564C9C"/>
    <w:rsid w:val="00565233"/>
    <w:rsid w:val="00565492"/>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447A"/>
    <w:rsid w:val="005C5E9A"/>
    <w:rsid w:val="005D05AF"/>
    <w:rsid w:val="005D12C7"/>
    <w:rsid w:val="005D2270"/>
    <w:rsid w:val="005D45D2"/>
    <w:rsid w:val="005D494F"/>
    <w:rsid w:val="005D5529"/>
    <w:rsid w:val="005D5F13"/>
    <w:rsid w:val="005D6517"/>
    <w:rsid w:val="005D6A35"/>
    <w:rsid w:val="005D754D"/>
    <w:rsid w:val="005D77C1"/>
    <w:rsid w:val="005E0B37"/>
    <w:rsid w:val="005E3063"/>
    <w:rsid w:val="005E6BDA"/>
    <w:rsid w:val="005F1117"/>
    <w:rsid w:val="005F3980"/>
    <w:rsid w:val="00601454"/>
    <w:rsid w:val="006021E3"/>
    <w:rsid w:val="00602CDA"/>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72A3"/>
    <w:rsid w:val="00641E82"/>
    <w:rsid w:val="006448D0"/>
    <w:rsid w:val="00645D09"/>
    <w:rsid w:val="0064637E"/>
    <w:rsid w:val="00650FA2"/>
    <w:rsid w:val="00654D4E"/>
    <w:rsid w:val="006556F8"/>
    <w:rsid w:val="00656331"/>
    <w:rsid w:val="00657C00"/>
    <w:rsid w:val="00660B55"/>
    <w:rsid w:val="00662B31"/>
    <w:rsid w:val="00662BC5"/>
    <w:rsid w:val="00662C33"/>
    <w:rsid w:val="006655CA"/>
    <w:rsid w:val="00665D31"/>
    <w:rsid w:val="00666544"/>
    <w:rsid w:val="00666EC5"/>
    <w:rsid w:val="00673195"/>
    <w:rsid w:val="0067631A"/>
    <w:rsid w:val="00676E46"/>
    <w:rsid w:val="00677738"/>
    <w:rsid w:val="0068001D"/>
    <w:rsid w:val="006813C4"/>
    <w:rsid w:val="006829FB"/>
    <w:rsid w:val="00686925"/>
    <w:rsid w:val="0068766D"/>
    <w:rsid w:val="00691A3B"/>
    <w:rsid w:val="00694D45"/>
    <w:rsid w:val="006A1085"/>
    <w:rsid w:val="006A339A"/>
    <w:rsid w:val="006A3D66"/>
    <w:rsid w:val="006A52AD"/>
    <w:rsid w:val="006A5D29"/>
    <w:rsid w:val="006A76D3"/>
    <w:rsid w:val="006A7848"/>
    <w:rsid w:val="006B0F67"/>
    <w:rsid w:val="006B152E"/>
    <w:rsid w:val="006B1C75"/>
    <w:rsid w:val="006B2670"/>
    <w:rsid w:val="006B395C"/>
    <w:rsid w:val="006B67E9"/>
    <w:rsid w:val="006B7EF9"/>
    <w:rsid w:val="006C120D"/>
    <w:rsid w:val="006C1613"/>
    <w:rsid w:val="006C1CF9"/>
    <w:rsid w:val="006C2ECC"/>
    <w:rsid w:val="006C33D0"/>
    <w:rsid w:val="006C5061"/>
    <w:rsid w:val="006C514B"/>
    <w:rsid w:val="006C5B46"/>
    <w:rsid w:val="006C66DC"/>
    <w:rsid w:val="006C7380"/>
    <w:rsid w:val="006D0A9E"/>
    <w:rsid w:val="006D239B"/>
    <w:rsid w:val="006D6C7A"/>
    <w:rsid w:val="006D6FBB"/>
    <w:rsid w:val="006D73F4"/>
    <w:rsid w:val="006D7644"/>
    <w:rsid w:val="006E190A"/>
    <w:rsid w:val="006E1977"/>
    <w:rsid w:val="006E4386"/>
    <w:rsid w:val="006E5319"/>
    <w:rsid w:val="006E7C2C"/>
    <w:rsid w:val="006F05A0"/>
    <w:rsid w:val="0070173B"/>
    <w:rsid w:val="00701D02"/>
    <w:rsid w:val="0070215D"/>
    <w:rsid w:val="00704F48"/>
    <w:rsid w:val="0070688C"/>
    <w:rsid w:val="00706F2C"/>
    <w:rsid w:val="007106B6"/>
    <w:rsid w:val="00711C0C"/>
    <w:rsid w:val="0071214C"/>
    <w:rsid w:val="00717E94"/>
    <w:rsid w:val="007219A8"/>
    <w:rsid w:val="00723330"/>
    <w:rsid w:val="00724074"/>
    <w:rsid w:val="00725136"/>
    <w:rsid w:val="00726CAE"/>
    <w:rsid w:val="00727E87"/>
    <w:rsid w:val="007322E3"/>
    <w:rsid w:val="00740B19"/>
    <w:rsid w:val="00741476"/>
    <w:rsid w:val="00742555"/>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3B2B"/>
    <w:rsid w:val="0077432B"/>
    <w:rsid w:val="00775492"/>
    <w:rsid w:val="0077632A"/>
    <w:rsid w:val="007769B4"/>
    <w:rsid w:val="0078054F"/>
    <w:rsid w:val="00781CA8"/>
    <w:rsid w:val="00782C8E"/>
    <w:rsid w:val="00784E95"/>
    <w:rsid w:val="00792FEC"/>
    <w:rsid w:val="0079452F"/>
    <w:rsid w:val="0079542F"/>
    <w:rsid w:val="007970F5"/>
    <w:rsid w:val="00797987"/>
    <w:rsid w:val="007A11DA"/>
    <w:rsid w:val="007A20CC"/>
    <w:rsid w:val="007A32F2"/>
    <w:rsid w:val="007A3A63"/>
    <w:rsid w:val="007B1551"/>
    <w:rsid w:val="007B3441"/>
    <w:rsid w:val="007B5C92"/>
    <w:rsid w:val="007B5F45"/>
    <w:rsid w:val="007B6E50"/>
    <w:rsid w:val="007B793F"/>
    <w:rsid w:val="007C270E"/>
    <w:rsid w:val="007C2B4D"/>
    <w:rsid w:val="007C4F3B"/>
    <w:rsid w:val="007C4F9A"/>
    <w:rsid w:val="007C6B0F"/>
    <w:rsid w:val="007D5D2B"/>
    <w:rsid w:val="007E033A"/>
    <w:rsid w:val="007E03CD"/>
    <w:rsid w:val="007E0C43"/>
    <w:rsid w:val="007E0F7D"/>
    <w:rsid w:val="007E288D"/>
    <w:rsid w:val="007E3A8F"/>
    <w:rsid w:val="007E4D7B"/>
    <w:rsid w:val="007E65B7"/>
    <w:rsid w:val="007E7F5F"/>
    <w:rsid w:val="007F0B05"/>
    <w:rsid w:val="007F1BE3"/>
    <w:rsid w:val="007F4401"/>
    <w:rsid w:val="007F622E"/>
    <w:rsid w:val="007F791D"/>
    <w:rsid w:val="00800D3D"/>
    <w:rsid w:val="00802877"/>
    <w:rsid w:val="00802918"/>
    <w:rsid w:val="008030E5"/>
    <w:rsid w:val="00803565"/>
    <w:rsid w:val="008035EE"/>
    <w:rsid w:val="0080404E"/>
    <w:rsid w:val="008043A8"/>
    <w:rsid w:val="008057E0"/>
    <w:rsid w:val="008066E9"/>
    <w:rsid w:val="00807AA5"/>
    <w:rsid w:val="00810A36"/>
    <w:rsid w:val="00810BB4"/>
    <w:rsid w:val="00811620"/>
    <w:rsid w:val="00815601"/>
    <w:rsid w:val="00816084"/>
    <w:rsid w:val="00816441"/>
    <w:rsid w:val="0081677D"/>
    <w:rsid w:val="00821EB1"/>
    <w:rsid w:val="00823FA9"/>
    <w:rsid w:val="00826543"/>
    <w:rsid w:val="0082671F"/>
    <w:rsid w:val="00830288"/>
    <w:rsid w:val="008316CE"/>
    <w:rsid w:val="008350F5"/>
    <w:rsid w:val="00840607"/>
    <w:rsid w:val="00844F9D"/>
    <w:rsid w:val="00850229"/>
    <w:rsid w:val="008524CF"/>
    <w:rsid w:val="00853182"/>
    <w:rsid w:val="00853D0B"/>
    <w:rsid w:val="0085494C"/>
    <w:rsid w:val="00857540"/>
    <w:rsid w:val="008612E4"/>
    <w:rsid w:val="0086170E"/>
    <w:rsid w:val="008619B9"/>
    <w:rsid w:val="00863283"/>
    <w:rsid w:val="00864201"/>
    <w:rsid w:val="0086630A"/>
    <w:rsid w:val="00867725"/>
    <w:rsid w:val="00873A30"/>
    <w:rsid w:val="00875E60"/>
    <w:rsid w:val="00876C03"/>
    <w:rsid w:val="00880271"/>
    <w:rsid w:val="00883501"/>
    <w:rsid w:val="0088464F"/>
    <w:rsid w:val="00884B4A"/>
    <w:rsid w:val="00886570"/>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6023"/>
    <w:rsid w:val="008C2659"/>
    <w:rsid w:val="008C2E2E"/>
    <w:rsid w:val="008C3F0F"/>
    <w:rsid w:val="008C4A6E"/>
    <w:rsid w:val="008C58DC"/>
    <w:rsid w:val="008C5AC4"/>
    <w:rsid w:val="008D1FCC"/>
    <w:rsid w:val="008D3259"/>
    <w:rsid w:val="008E1213"/>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21317"/>
    <w:rsid w:val="0092296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3A1"/>
    <w:rsid w:val="009705FB"/>
    <w:rsid w:val="00970884"/>
    <w:rsid w:val="0097414C"/>
    <w:rsid w:val="00975267"/>
    <w:rsid w:val="00975585"/>
    <w:rsid w:val="00975B6C"/>
    <w:rsid w:val="00976540"/>
    <w:rsid w:val="00977E3C"/>
    <w:rsid w:val="00977FFD"/>
    <w:rsid w:val="00980829"/>
    <w:rsid w:val="00981AF8"/>
    <w:rsid w:val="009833A4"/>
    <w:rsid w:val="0098457C"/>
    <w:rsid w:val="0098713D"/>
    <w:rsid w:val="00990011"/>
    <w:rsid w:val="00990A74"/>
    <w:rsid w:val="009A0080"/>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77F6"/>
    <w:rsid w:val="009C14EF"/>
    <w:rsid w:val="009C3452"/>
    <w:rsid w:val="009C3BC6"/>
    <w:rsid w:val="009C5D07"/>
    <w:rsid w:val="009C6106"/>
    <w:rsid w:val="009C7127"/>
    <w:rsid w:val="009D04AB"/>
    <w:rsid w:val="009D0A39"/>
    <w:rsid w:val="009D22D1"/>
    <w:rsid w:val="009D38E1"/>
    <w:rsid w:val="009D5666"/>
    <w:rsid w:val="009D7759"/>
    <w:rsid w:val="009D7A54"/>
    <w:rsid w:val="009E252B"/>
    <w:rsid w:val="009E4B1F"/>
    <w:rsid w:val="009E4FD9"/>
    <w:rsid w:val="009E51BF"/>
    <w:rsid w:val="009F04E1"/>
    <w:rsid w:val="009F36E4"/>
    <w:rsid w:val="009F4CD6"/>
    <w:rsid w:val="009F7820"/>
    <w:rsid w:val="00A00227"/>
    <w:rsid w:val="00A025D8"/>
    <w:rsid w:val="00A06586"/>
    <w:rsid w:val="00A06A71"/>
    <w:rsid w:val="00A06ECC"/>
    <w:rsid w:val="00A07C7C"/>
    <w:rsid w:val="00A10373"/>
    <w:rsid w:val="00A10798"/>
    <w:rsid w:val="00A11A29"/>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3EF0"/>
    <w:rsid w:val="00A54A92"/>
    <w:rsid w:val="00A56572"/>
    <w:rsid w:val="00A62740"/>
    <w:rsid w:val="00A62C1E"/>
    <w:rsid w:val="00A63236"/>
    <w:rsid w:val="00A64A24"/>
    <w:rsid w:val="00A65E24"/>
    <w:rsid w:val="00A65E26"/>
    <w:rsid w:val="00A70484"/>
    <w:rsid w:val="00A71752"/>
    <w:rsid w:val="00A72265"/>
    <w:rsid w:val="00A74A17"/>
    <w:rsid w:val="00A7562A"/>
    <w:rsid w:val="00A763C1"/>
    <w:rsid w:val="00A81A0D"/>
    <w:rsid w:val="00A859F7"/>
    <w:rsid w:val="00A85B53"/>
    <w:rsid w:val="00A9584D"/>
    <w:rsid w:val="00A96D04"/>
    <w:rsid w:val="00AA204D"/>
    <w:rsid w:val="00AA23B3"/>
    <w:rsid w:val="00AA34E0"/>
    <w:rsid w:val="00AA4EB9"/>
    <w:rsid w:val="00AA5666"/>
    <w:rsid w:val="00AA706F"/>
    <w:rsid w:val="00AA73FA"/>
    <w:rsid w:val="00AA763D"/>
    <w:rsid w:val="00AB17EF"/>
    <w:rsid w:val="00AB3183"/>
    <w:rsid w:val="00AB32A8"/>
    <w:rsid w:val="00AB40D7"/>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141F"/>
    <w:rsid w:val="00AD174D"/>
    <w:rsid w:val="00AD1EF5"/>
    <w:rsid w:val="00AD2D31"/>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6448"/>
    <w:rsid w:val="00B07917"/>
    <w:rsid w:val="00B079BE"/>
    <w:rsid w:val="00B10054"/>
    <w:rsid w:val="00B123AB"/>
    <w:rsid w:val="00B1264D"/>
    <w:rsid w:val="00B15839"/>
    <w:rsid w:val="00B164EE"/>
    <w:rsid w:val="00B20430"/>
    <w:rsid w:val="00B21023"/>
    <w:rsid w:val="00B21D8B"/>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50A8B"/>
    <w:rsid w:val="00B50E26"/>
    <w:rsid w:val="00B51EBB"/>
    <w:rsid w:val="00B5363B"/>
    <w:rsid w:val="00B55014"/>
    <w:rsid w:val="00B55A8F"/>
    <w:rsid w:val="00B56E90"/>
    <w:rsid w:val="00B57248"/>
    <w:rsid w:val="00B60DF6"/>
    <w:rsid w:val="00B618B9"/>
    <w:rsid w:val="00B64704"/>
    <w:rsid w:val="00B67782"/>
    <w:rsid w:val="00B67B78"/>
    <w:rsid w:val="00B711E5"/>
    <w:rsid w:val="00B7246A"/>
    <w:rsid w:val="00B73290"/>
    <w:rsid w:val="00B74247"/>
    <w:rsid w:val="00B75CD5"/>
    <w:rsid w:val="00B77D97"/>
    <w:rsid w:val="00B805C5"/>
    <w:rsid w:val="00B8082B"/>
    <w:rsid w:val="00B8191B"/>
    <w:rsid w:val="00B83F7C"/>
    <w:rsid w:val="00B84C5E"/>
    <w:rsid w:val="00B85D8A"/>
    <w:rsid w:val="00B91CD0"/>
    <w:rsid w:val="00B93B6D"/>
    <w:rsid w:val="00B94BBE"/>
    <w:rsid w:val="00B9523C"/>
    <w:rsid w:val="00B96F99"/>
    <w:rsid w:val="00BA2420"/>
    <w:rsid w:val="00BA2B49"/>
    <w:rsid w:val="00BA3710"/>
    <w:rsid w:val="00BA4308"/>
    <w:rsid w:val="00BA4E78"/>
    <w:rsid w:val="00BA70D0"/>
    <w:rsid w:val="00BA77A5"/>
    <w:rsid w:val="00BB2591"/>
    <w:rsid w:val="00BB340F"/>
    <w:rsid w:val="00BB3A58"/>
    <w:rsid w:val="00BB40D5"/>
    <w:rsid w:val="00BB49A1"/>
    <w:rsid w:val="00BB4B65"/>
    <w:rsid w:val="00BC0C9C"/>
    <w:rsid w:val="00BC18E0"/>
    <w:rsid w:val="00BC3D3E"/>
    <w:rsid w:val="00BC4C37"/>
    <w:rsid w:val="00BC4FFB"/>
    <w:rsid w:val="00BC5C65"/>
    <w:rsid w:val="00BC652F"/>
    <w:rsid w:val="00BC66E9"/>
    <w:rsid w:val="00BD12FD"/>
    <w:rsid w:val="00BD19F2"/>
    <w:rsid w:val="00BD37AB"/>
    <w:rsid w:val="00BD6CCE"/>
    <w:rsid w:val="00BD7E3D"/>
    <w:rsid w:val="00BE028F"/>
    <w:rsid w:val="00BE0400"/>
    <w:rsid w:val="00BE0D1E"/>
    <w:rsid w:val="00BE14E5"/>
    <w:rsid w:val="00BE1648"/>
    <w:rsid w:val="00BE376E"/>
    <w:rsid w:val="00BE3D8E"/>
    <w:rsid w:val="00BF3411"/>
    <w:rsid w:val="00BF43AA"/>
    <w:rsid w:val="00BF4E06"/>
    <w:rsid w:val="00BF50C7"/>
    <w:rsid w:val="00C04324"/>
    <w:rsid w:val="00C067A4"/>
    <w:rsid w:val="00C106C4"/>
    <w:rsid w:val="00C12ACF"/>
    <w:rsid w:val="00C13BB9"/>
    <w:rsid w:val="00C153C5"/>
    <w:rsid w:val="00C15B64"/>
    <w:rsid w:val="00C16A2B"/>
    <w:rsid w:val="00C17380"/>
    <w:rsid w:val="00C17472"/>
    <w:rsid w:val="00C17D98"/>
    <w:rsid w:val="00C2081D"/>
    <w:rsid w:val="00C20ED5"/>
    <w:rsid w:val="00C23539"/>
    <w:rsid w:val="00C258C4"/>
    <w:rsid w:val="00C27A69"/>
    <w:rsid w:val="00C27D70"/>
    <w:rsid w:val="00C35700"/>
    <w:rsid w:val="00C369EA"/>
    <w:rsid w:val="00C36EC9"/>
    <w:rsid w:val="00C37F23"/>
    <w:rsid w:val="00C406CE"/>
    <w:rsid w:val="00C437F6"/>
    <w:rsid w:val="00C43B32"/>
    <w:rsid w:val="00C4568C"/>
    <w:rsid w:val="00C50330"/>
    <w:rsid w:val="00C505D5"/>
    <w:rsid w:val="00C50D66"/>
    <w:rsid w:val="00C523FD"/>
    <w:rsid w:val="00C524C1"/>
    <w:rsid w:val="00C554A7"/>
    <w:rsid w:val="00C62686"/>
    <w:rsid w:val="00C6284F"/>
    <w:rsid w:val="00C738E5"/>
    <w:rsid w:val="00C750C5"/>
    <w:rsid w:val="00C76812"/>
    <w:rsid w:val="00C8479A"/>
    <w:rsid w:val="00C863DD"/>
    <w:rsid w:val="00C91739"/>
    <w:rsid w:val="00C92EF1"/>
    <w:rsid w:val="00C94360"/>
    <w:rsid w:val="00C94CF0"/>
    <w:rsid w:val="00C95B90"/>
    <w:rsid w:val="00C9639A"/>
    <w:rsid w:val="00C96C71"/>
    <w:rsid w:val="00CA087B"/>
    <w:rsid w:val="00CA5618"/>
    <w:rsid w:val="00CB0D60"/>
    <w:rsid w:val="00CB1A4A"/>
    <w:rsid w:val="00CB3769"/>
    <w:rsid w:val="00CB43D8"/>
    <w:rsid w:val="00CB4E01"/>
    <w:rsid w:val="00CB7CDE"/>
    <w:rsid w:val="00CC076F"/>
    <w:rsid w:val="00CC0A71"/>
    <w:rsid w:val="00CC1236"/>
    <w:rsid w:val="00CC156A"/>
    <w:rsid w:val="00CC3452"/>
    <w:rsid w:val="00CC358A"/>
    <w:rsid w:val="00CC4621"/>
    <w:rsid w:val="00CC574D"/>
    <w:rsid w:val="00CC6C04"/>
    <w:rsid w:val="00CC6E7D"/>
    <w:rsid w:val="00CD0A77"/>
    <w:rsid w:val="00CD0BA8"/>
    <w:rsid w:val="00CD24DE"/>
    <w:rsid w:val="00CD288B"/>
    <w:rsid w:val="00CD47D6"/>
    <w:rsid w:val="00CD4F57"/>
    <w:rsid w:val="00CD739C"/>
    <w:rsid w:val="00CE2188"/>
    <w:rsid w:val="00CE3004"/>
    <w:rsid w:val="00CE316B"/>
    <w:rsid w:val="00CE3A5C"/>
    <w:rsid w:val="00CE5999"/>
    <w:rsid w:val="00CF1A65"/>
    <w:rsid w:val="00CF39C1"/>
    <w:rsid w:val="00CF3B48"/>
    <w:rsid w:val="00CF4545"/>
    <w:rsid w:val="00CF457A"/>
    <w:rsid w:val="00CF5854"/>
    <w:rsid w:val="00CF64C1"/>
    <w:rsid w:val="00CF7CFC"/>
    <w:rsid w:val="00D01971"/>
    <w:rsid w:val="00D02D2C"/>
    <w:rsid w:val="00D047C7"/>
    <w:rsid w:val="00D0584F"/>
    <w:rsid w:val="00D0611F"/>
    <w:rsid w:val="00D06B8D"/>
    <w:rsid w:val="00D10158"/>
    <w:rsid w:val="00D14437"/>
    <w:rsid w:val="00D15239"/>
    <w:rsid w:val="00D1594F"/>
    <w:rsid w:val="00D22666"/>
    <w:rsid w:val="00D2484B"/>
    <w:rsid w:val="00D24F86"/>
    <w:rsid w:val="00D26665"/>
    <w:rsid w:val="00D30401"/>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318D"/>
    <w:rsid w:val="00D55200"/>
    <w:rsid w:val="00D5569F"/>
    <w:rsid w:val="00D60DA5"/>
    <w:rsid w:val="00D622DF"/>
    <w:rsid w:val="00D63373"/>
    <w:rsid w:val="00D64564"/>
    <w:rsid w:val="00D64632"/>
    <w:rsid w:val="00D65547"/>
    <w:rsid w:val="00D664DC"/>
    <w:rsid w:val="00D7065A"/>
    <w:rsid w:val="00D72910"/>
    <w:rsid w:val="00D73E29"/>
    <w:rsid w:val="00D74BA3"/>
    <w:rsid w:val="00D804EB"/>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E7F58"/>
    <w:rsid w:val="00DF2BE3"/>
    <w:rsid w:val="00DF31D7"/>
    <w:rsid w:val="00DF333D"/>
    <w:rsid w:val="00DF43D8"/>
    <w:rsid w:val="00DF47BE"/>
    <w:rsid w:val="00E006C0"/>
    <w:rsid w:val="00E027EE"/>
    <w:rsid w:val="00E030B7"/>
    <w:rsid w:val="00E044C0"/>
    <w:rsid w:val="00E065D0"/>
    <w:rsid w:val="00E06884"/>
    <w:rsid w:val="00E06F11"/>
    <w:rsid w:val="00E07E12"/>
    <w:rsid w:val="00E10F5A"/>
    <w:rsid w:val="00E1670D"/>
    <w:rsid w:val="00E1716B"/>
    <w:rsid w:val="00E20B22"/>
    <w:rsid w:val="00E20BE6"/>
    <w:rsid w:val="00E21439"/>
    <w:rsid w:val="00E21EA7"/>
    <w:rsid w:val="00E244D6"/>
    <w:rsid w:val="00E25A91"/>
    <w:rsid w:val="00E2671E"/>
    <w:rsid w:val="00E27BB8"/>
    <w:rsid w:val="00E31869"/>
    <w:rsid w:val="00E40B8B"/>
    <w:rsid w:val="00E41B91"/>
    <w:rsid w:val="00E42560"/>
    <w:rsid w:val="00E45E58"/>
    <w:rsid w:val="00E47ED0"/>
    <w:rsid w:val="00E50695"/>
    <w:rsid w:val="00E519AD"/>
    <w:rsid w:val="00E56413"/>
    <w:rsid w:val="00E575A5"/>
    <w:rsid w:val="00E6244B"/>
    <w:rsid w:val="00E65BEA"/>
    <w:rsid w:val="00E71932"/>
    <w:rsid w:val="00E71BEC"/>
    <w:rsid w:val="00E77F0A"/>
    <w:rsid w:val="00E830DB"/>
    <w:rsid w:val="00E83FF6"/>
    <w:rsid w:val="00E842FA"/>
    <w:rsid w:val="00E853BC"/>
    <w:rsid w:val="00E8673C"/>
    <w:rsid w:val="00E91521"/>
    <w:rsid w:val="00E97C95"/>
    <w:rsid w:val="00EA1D6C"/>
    <w:rsid w:val="00EA2504"/>
    <w:rsid w:val="00EA4113"/>
    <w:rsid w:val="00EA56E7"/>
    <w:rsid w:val="00EA6F78"/>
    <w:rsid w:val="00EB09F4"/>
    <w:rsid w:val="00EB2E7B"/>
    <w:rsid w:val="00EB2F8E"/>
    <w:rsid w:val="00EB54A5"/>
    <w:rsid w:val="00EC0B75"/>
    <w:rsid w:val="00EC2774"/>
    <w:rsid w:val="00EC4219"/>
    <w:rsid w:val="00EC48A1"/>
    <w:rsid w:val="00EC4FAB"/>
    <w:rsid w:val="00ED3CC2"/>
    <w:rsid w:val="00ED3D09"/>
    <w:rsid w:val="00ED449D"/>
    <w:rsid w:val="00ED5741"/>
    <w:rsid w:val="00EE1BB9"/>
    <w:rsid w:val="00EE3552"/>
    <w:rsid w:val="00EE3578"/>
    <w:rsid w:val="00EE4D7A"/>
    <w:rsid w:val="00EE4ED3"/>
    <w:rsid w:val="00EE5CA1"/>
    <w:rsid w:val="00EE62E5"/>
    <w:rsid w:val="00EE751A"/>
    <w:rsid w:val="00EF10F8"/>
    <w:rsid w:val="00EF1562"/>
    <w:rsid w:val="00EF2172"/>
    <w:rsid w:val="00EF3540"/>
    <w:rsid w:val="00EF3C34"/>
    <w:rsid w:val="00EF5D7D"/>
    <w:rsid w:val="00F001D2"/>
    <w:rsid w:val="00F00768"/>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43A7D"/>
    <w:rsid w:val="00F45E09"/>
    <w:rsid w:val="00F46B8C"/>
    <w:rsid w:val="00F46F29"/>
    <w:rsid w:val="00F509F8"/>
    <w:rsid w:val="00F50AC8"/>
    <w:rsid w:val="00F51906"/>
    <w:rsid w:val="00F52810"/>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1703"/>
    <w:rsid w:val="00F95EEB"/>
    <w:rsid w:val="00F9619B"/>
    <w:rsid w:val="00F966E1"/>
    <w:rsid w:val="00F97515"/>
    <w:rsid w:val="00FA040C"/>
    <w:rsid w:val="00FA1695"/>
    <w:rsid w:val="00FA290C"/>
    <w:rsid w:val="00FA363D"/>
    <w:rsid w:val="00FA5FDA"/>
    <w:rsid w:val="00FB07D9"/>
    <w:rsid w:val="00FB0B4B"/>
    <w:rsid w:val="00FB17C2"/>
    <w:rsid w:val="00FB2074"/>
    <w:rsid w:val="00FB283B"/>
    <w:rsid w:val="00FB2ADC"/>
    <w:rsid w:val="00FB5396"/>
    <w:rsid w:val="00FC01F8"/>
    <w:rsid w:val="00FC3250"/>
    <w:rsid w:val="00FC3FB0"/>
    <w:rsid w:val="00FC45A1"/>
    <w:rsid w:val="00FC6114"/>
    <w:rsid w:val="00FC6648"/>
    <w:rsid w:val="00FC71BC"/>
    <w:rsid w:val="00FC7918"/>
    <w:rsid w:val="00FD2290"/>
    <w:rsid w:val="00FD67F2"/>
    <w:rsid w:val="00FD6DF2"/>
    <w:rsid w:val="00FE0C26"/>
    <w:rsid w:val="00FE0EFC"/>
    <w:rsid w:val="00FE18DB"/>
    <w:rsid w:val="00FE331F"/>
    <w:rsid w:val="00FE385D"/>
    <w:rsid w:val="00FE3917"/>
    <w:rsid w:val="00FE47EF"/>
    <w:rsid w:val="00FE511B"/>
    <w:rsid w:val="00FE7841"/>
    <w:rsid w:val="00FF065D"/>
    <w:rsid w:val="00FF06DA"/>
    <w:rsid w:val="00FF169E"/>
    <w:rsid w:val="00FF55B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E3F2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E3F2C"/>
    <w:pPr>
      <w:tabs>
        <w:tab w:pos="4320" w:val="center"/>
        <w:tab w:pos="8640" w:val="right"/>
      </w:tabs>
    </w:pPr>
    <w:rPr>
      <w:lang w:eastAsia="en-US" w:val="en-US"/>
    </w:rPr>
  </w:style>
  <w:style w:styleId="Brojstranice" w:type="character">
    <w:name w:val="page number"/>
    <w:basedOn w:val="Zadanifontodlomka"/>
    <w:rsid w:val="003E3F2C"/>
  </w:style>
  <w:style w:customStyle="true" w:styleId="tabletextfield" w:type="character">
    <w:name w:val="table_text_field"/>
    <w:basedOn w:val="Zadanifontodlomka"/>
    <w:rsid w:val="00C36EC9"/>
  </w:style>
  <w:style w:styleId="Zaglavlje" w:type="paragraph">
    <w:name w:val="header"/>
    <w:basedOn w:val="Normal"/>
    <w:rsid w:val="00E244D6"/>
    <w:pPr>
      <w:tabs>
        <w:tab w:pos="4536" w:val="center"/>
        <w:tab w:pos="9072" w:val="right"/>
      </w:tabs>
    </w:pPr>
  </w:style>
  <w:style w:styleId="Hiperveza" w:type="character">
    <w:name w:val="Hyperlink"/>
    <w:uiPriority w:val="99"/>
    <w:unhideWhenUsed/>
    <w:rsid w:val="00BE1648"/>
    <w:rPr>
      <w:strike w:val="false"/>
      <w:dstrike w:val="false"/>
      <w:color w:val="159BC4"/>
      <w:u w:val="none"/>
      <w:effect w:val="none"/>
    </w:rPr>
  </w:style>
  <w:style w:styleId="Odlomakpopisa" w:type="paragraph">
    <w:name w:val="List Paragraph"/>
    <w:basedOn w:val="Normal"/>
    <w:uiPriority w:val="34"/>
    <w:qFormat/>
    <w:rsid w:val="00FD2290"/>
    <w:pPr>
      <w:ind w:left="720"/>
      <w:contextualSpacing/>
    </w:pPr>
  </w:style>
  <w:style w:styleId="Tekstbalonia" w:type="paragraph">
    <w:name w:val="Balloon Text"/>
    <w:basedOn w:val="Normal"/>
    <w:link w:val="TekstbaloniaChar"/>
    <w:rsid w:val="00A53EF0"/>
    <w:rPr>
      <w:rFonts w:cs="Tahoma" w:hAnsi="Tahoma" w:ascii="Tahoma"/>
      <w:sz w:val="16"/>
      <w:szCs w:val="16"/>
    </w:rPr>
  </w:style>
  <w:style w:customStyle="true" w:styleId="TekstbaloniaChar" w:type="character">
    <w:name w:val="Tekst balončića Char"/>
    <w:basedOn w:val="Zadanifontodlomka"/>
    <w:link w:val="Tekstbalonia"/>
    <w:rsid w:val="00A53EF0"/>
    <w:rPr>
      <w:rFonts w:cs="Tahoma" w:hAnsi="Tahoma" w:ascii="Tahoma"/>
      <w:sz w:val="16"/>
      <w:szCs w:val="16"/>
    </w:rPr>
  </w:style>
  <w:style w:styleId="Tekstrezerviranogmjesta" w:type="character">
    <w:name w:val="Placeholder Text"/>
    <w:basedOn w:val="Zadanifontodlomka"/>
    <w:uiPriority w:val="99"/>
    <w:semiHidden/>
    <w:rsid w:val="00BB340F"/>
    <w:rPr>
      <w:color w:val="808080"/>
      <w:bdr w:space="0" w:sz="0" w:color="auto" w:val="none"/>
      <w:shd w:fill="auto" w:color="auto" w:val="clear"/>
    </w:rPr>
  </w:style>
  <w:style w:customStyle="true" w:styleId="eSPISCCParagraphDefaultFont" w:type="character">
    <w:name w:val="eSPIS_CC_Paragraph Default Font"/>
    <w:basedOn w:val="Zadanifontodlomka"/>
    <w:rsid w:val="00BB340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B340F"/>
    <w:rPr>
      <w:bdr w:space="0" w:sz="0" w:color="auto" w:val="none"/>
      <w:shd w:fill="FFFFCC" w:color="auto" w:val="clear"/>
      <w:lang w:val="hr-HR"/>
    </w:rPr>
  </w:style>
  <w:style w:customStyle="true" w:styleId="PozadinaSvijetloCrvena" w:type="character">
    <w:name w:val="Pozadina_SvijetloCrvena"/>
    <w:basedOn w:val="eSPISCCParagraphDefaultFont"/>
    <w:rsid w:val="00BB340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B340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E3F2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E3F2C"/>
    <w:pPr>
      <w:tabs>
        <w:tab w:pos="4320" w:val="center"/>
        <w:tab w:pos="8640" w:val="right"/>
      </w:tabs>
    </w:pPr>
    <w:rPr>
      <w:lang w:eastAsia="en-US" w:val="en-US"/>
    </w:rPr>
  </w:style>
  <w:style w:styleId="Brojstranice" w:type="character">
    <w:name w:val="page number"/>
    <w:basedOn w:val="Zadanifontodlomka"/>
    <w:rsid w:val="003E3F2C"/>
  </w:style>
  <w:style w:customStyle="1" w:styleId="tabletextfield" w:type="character">
    <w:name w:val="table_text_field"/>
    <w:basedOn w:val="Zadanifontodlomka"/>
    <w:rsid w:val="00C36EC9"/>
  </w:style>
  <w:style w:styleId="Zaglavlje" w:type="paragraph">
    <w:name w:val="header"/>
    <w:basedOn w:val="Normal"/>
    <w:rsid w:val="00E244D6"/>
    <w:pPr>
      <w:tabs>
        <w:tab w:pos="4536" w:val="center"/>
        <w:tab w:pos="9072" w:val="right"/>
      </w:tabs>
    </w:pPr>
  </w:style>
  <w:style w:styleId="Hiperveza" w:type="character">
    <w:name w:val="Hyperlink"/>
    <w:uiPriority w:val="99"/>
    <w:unhideWhenUsed/>
    <w:rsid w:val="00BE1648"/>
    <w:rPr>
      <w:strike w:val="0"/>
      <w:dstrike w:val="0"/>
      <w:color w:val="159BC4"/>
      <w:u w:val="none"/>
      <w:effect w:val="none"/>
    </w:rPr>
  </w:style>
  <w:style w:styleId="Odlomakpopisa" w:type="paragraph">
    <w:name w:val="List Paragraph"/>
    <w:basedOn w:val="Normal"/>
    <w:uiPriority w:val="34"/>
    <w:qFormat/>
    <w:rsid w:val="00FD2290"/>
    <w:pPr>
      <w:ind w:left="720"/>
      <w:contextualSpacing/>
    </w:pPr>
  </w:style>
  <w:style w:styleId="Tekstbalonia" w:type="paragraph">
    <w:name w:val="Balloon Text"/>
    <w:basedOn w:val="Normal"/>
    <w:link w:val="TekstbaloniaChar"/>
    <w:rsid w:val="00A53EF0"/>
    <w:rPr>
      <w:rFonts w:ascii="Tahoma" w:cs="Tahoma" w:hAnsi="Tahoma"/>
      <w:sz w:val="16"/>
      <w:szCs w:val="16"/>
    </w:rPr>
  </w:style>
  <w:style w:customStyle="1" w:styleId="TekstbaloniaChar" w:type="character">
    <w:name w:val="Tekst balončića Char"/>
    <w:basedOn w:val="Zadanifontodlomka"/>
    <w:link w:val="Tekstbalonia"/>
    <w:rsid w:val="00A53EF0"/>
    <w:rPr>
      <w:rFonts w:ascii="Tahoma" w:cs="Tahoma" w:hAnsi="Tahoma"/>
      <w:sz w:val="16"/>
      <w:szCs w:val="16"/>
    </w:rPr>
  </w:style>
  <w:style w:styleId="Tekstrezerviranogmjesta" w:type="character">
    <w:name w:val="Placeholder Text"/>
    <w:basedOn w:val="Zadanifontodlomka"/>
    <w:uiPriority w:val="99"/>
    <w:semiHidden/>
    <w:rsid w:val="00BB340F"/>
    <w:rPr>
      <w:color w:val="808080"/>
      <w:bdr w:color="auto" w:space="0" w:sz="0" w:val="none"/>
      <w:shd w:color="auto" w:fill="auto" w:val="clear"/>
    </w:rPr>
  </w:style>
  <w:style w:customStyle="1" w:styleId="eSPISCCParagraphDefaultFont" w:type="character">
    <w:name w:val="eSPIS_CC_Paragraph Default Font"/>
    <w:basedOn w:val="Zadanifontodlomka"/>
    <w:rsid w:val="00BB340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B340F"/>
    <w:rPr>
      <w:bdr w:color="auto" w:space="0" w:sz="0" w:val="none"/>
      <w:shd w:color="auto" w:fill="FFFFCC" w:val="clear"/>
      <w:lang w:val="hr-HR"/>
    </w:rPr>
  </w:style>
  <w:style w:customStyle="1" w:styleId="PozadinaSvijetloCrvena" w:type="character">
    <w:name w:val="Pozadina_SvijetloCrvena"/>
    <w:basedOn w:val="eSPISCCParagraphDefaultFont"/>
    <w:rsid w:val="00BB340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B340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761968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59162153">
          <w:marLeft w:val="0"/>
          <w:marRight w:val="0"/>
          <w:marTop w:val="60"/>
          <w:marBottom w:val="0"/>
          <w:divBdr>
            <w:top w:space="0" w:sz="0" w:color="auto" w:val="none"/>
            <w:left w:space="0" w:sz="0" w:color="auto" w:val="none"/>
            <w:bottom w:space="0" w:sz="0" w:color="auto" w:val="none"/>
            <w:right w:space="0" w:sz="0" w:color="auto" w:val="none"/>
          </w:divBdr>
          <w:divsChild>
            <w:div w:id="2046713417">
              <w:marLeft w:val="0"/>
              <w:marRight w:val="0"/>
              <w:marTop w:val="0"/>
              <w:marBottom w:val="0"/>
              <w:divBdr>
                <w:top w:space="0" w:sz="0" w:color="auto" w:val="none"/>
                <w:left w:space="0" w:sz="0" w:color="auto" w:val="none"/>
                <w:bottom w:space="0" w:sz="0" w:color="auto" w:val="none"/>
                <w:right w:space="0" w:sz="0" w:color="auto" w:val="none"/>
              </w:divBdr>
              <w:divsChild>
                <w:div w:id="450325695">
                  <w:marLeft w:val="3750"/>
                  <w:marRight w:val="0"/>
                  <w:marTop w:val="0"/>
                  <w:marBottom w:val="300"/>
                  <w:divBdr>
                    <w:top w:space="0" w:sz="0" w:color="auto" w:val="none"/>
                    <w:left w:space="0" w:sz="0" w:color="auto" w:val="none"/>
                    <w:bottom w:space="0" w:sz="0" w:color="auto" w:val="none"/>
                    <w:right w:space="0" w:sz="0" w:color="auto" w:val="none"/>
                  </w:divBdr>
                  <w:divsChild>
                    <w:div w:id="874195284">
                      <w:marLeft w:val="0"/>
                      <w:marRight w:val="0"/>
                      <w:marTop w:val="0"/>
                      <w:marBottom w:val="0"/>
                      <w:divBdr>
                        <w:top w:space="0" w:sz="0" w:color="auto" w:val="none"/>
                        <w:left w:space="0" w:sz="0" w:color="auto" w:val="none"/>
                        <w:bottom w:space="0" w:sz="0" w:color="auto" w:val="none"/>
                        <w:right w:space="0" w:sz="0" w:color="auto" w:val="none"/>
                      </w:divBdr>
                      <w:divsChild>
                        <w:div w:id="2022123104">
                          <w:marLeft w:val="0"/>
                          <w:marRight w:val="0"/>
                          <w:marTop w:val="0"/>
                          <w:marBottom w:val="0"/>
                          <w:divBdr>
                            <w:top w:space="0" w:sz="0" w:color="auto" w:val="none"/>
                            <w:left w:space="0" w:sz="0" w:color="auto" w:val="none"/>
                            <w:bottom w:space="0" w:sz="0" w:color="auto" w:val="none"/>
                            <w:right w:space="0" w:sz="0" w:color="auto" w:val="none"/>
                          </w:divBdr>
                          <w:divsChild>
                            <w:div w:id="124853840">
                              <w:marLeft w:val="0"/>
                              <w:marRight w:val="0"/>
                              <w:marTop w:val="0"/>
                              <w:marBottom w:val="0"/>
                              <w:divBdr>
                                <w:top w:space="0" w:sz="0" w:color="auto" w:val="none"/>
                                <w:left w:space="0" w:sz="0" w:color="auto" w:val="none"/>
                                <w:bottom w:space="0" w:sz="0" w:color="auto" w:val="none"/>
                                <w:right w:space="0" w:sz="0" w:color="auto" w:val="none"/>
                              </w:divBdr>
                              <w:divsChild>
                                <w:div w:id="1752580214">
                                  <w:marLeft w:val="0"/>
                                  <w:marRight w:val="0"/>
                                  <w:marTop w:val="0"/>
                                  <w:marBottom w:val="0"/>
                                  <w:divBdr>
                                    <w:top w:space="0" w:sz="0" w:color="auto" w:val="none"/>
                                    <w:left w:space="0" w:sz="0" w:color="auto" w:val="none"/>
                                    <w:bottom w:space="0" w:sz="0" w:color="auto" w:val="none"/>
                                    <w:right w:space="0" w:sz="0" w:color="auto" w:val="none"/>
                                  </w:divBdr>
                                  <w:divsChild>
                                    <w:div w:id="116291378">
                                      <w:marLeft w:val="0"/>
                                      <w:marRight w:val="0"/>
                                      <w:marTop w:val="0"/>
                                      <w:marBottom w:val="0"/>
                                      <w:divBdr>
                                        <w:top w:space="0" w:sz="0" w:color="auto" w:val="none"/>
                                        <w:left w:space="0" w:sz="0" w:color="auto" w:val="none"/>
                                        <w:bottom w:space="0" w:sz="0" w:color="auto" w:val="none"/>
                                        <w:right w:space="0" w:sz="0" w:color="auto" w:val="none"/>
                                      </w:divBdr>
                                      <w:divsChild>
                                        <w:div w:id="1442799356">
                                          <w:marLeft w:val="0"/>
                                          <w:marRight w:val="0"/>
                                          <w:marTop w:val="0"/>
                                          <w:marBottom w:val="0"/>
                                          <w:divBdr>
                                            <w:top w:space="0" w:sz="0" w:color="auto" w:val="none"/>
                                            <w:left w:space="0" w:sz="0" w:color="auto" w:val="none"/>
                                            <w:bottom w:space="0" w:sz="0" w:color="auto" w:val="none"/>
                                            <w:right w:space="0" w:sz="0" w:color="auto" w:val="none"/>
                                          </w:divBdr>
                                          <w:divsChild>
                                            <w:div w:id="5466424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2628732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90509305">
          <w:marLeft w:val="0"/>
          <w:marRight w:val="0"/>
          <w:marTop w:val="60"/>
          <w:marBottom w:val="0"/>
          <w:divBdr>
            <w:top w:space="0" w:sz="0" w:color="auto" w:val="none"/>
            <w:left w:space="0" w:sz="0" w:color="auto" w:val="none"/>
            <w:bottom w:space="0" w:sz="0" w:color="auto" w:val="none"/>
            <w:right w:space="0" w:sz="0" w:color="auto" w:val="none"/>
          </w:divBdr>
          <w:divsChild>
            <w:div w:id="422730182">
              <w:marLeft w:val="0"/>
              <w:marRight w:val="0"/>
              <w:marTop w:val="0"/>
              <w:marBottom w:val="0"/>
              <w:divBdr>
                <w:top w:space="0" w:sz="0" w:color="auto" w:val="none"/>
                <w:left w:space="0" w:sz="0" w:color="auto" w:val="none"/>
                <w:bottom w:space="0" w:sz="0" w:color="auto" w:val="none"/>
                <w:right w:space="0" w:sz="0" w:color="auto" w:val="none"/>
              </w:divBdr>
              <w:divsChild>
                <w:div w:id="2090075978">
                  <w:marLeft w:val="3750"/>
                  <w:marRight w:val="0"/>
                  <w:marTop w:val="0"/>
                  <w:marBottom w:val="300"/>
                  <w:divBdr>
                    <w:top w:space="0" w:sz="0" w:color="auto" w:val="none"/>
                    <w:left w:space="0" w:sz="0" w:color="auto" w:val="none"/>
                    <w:bottom w:space="0" w:sz="0" w:color="auto" w:val="none"/>
                    <w:right w:space="0" w:sz="0" w:color="auto" w:val="none"/>
                  </w:divBdr>
                  <w:divsChild>
                    <w:div w:id="1539509976">
                      <w:marLeft w:val="0"/>
                      <w:marRight w:val="0"/>
                      <w:marTop w:val="0"/>
                      <w:marBottom w:val="0"/>
                      <w:divBdr>
                        <w:top w:space="0" w:sz="0" w:color="auto" w:val="none"/>
                        <w:left w:space="0" w:sz="0" w:color="auto" w:val="none"/>
                        <w:bottom w:space="0" w:sz="0" w:color="auto" w:val="none"/>
                        <w:right w:space="0" w:sz="0" w:color="auto" w:val="none"/>
                      </w:divBdr>
                      <w:divsChild>
                        <w:div w:id="1769161031">
                          <w:marLeft w:val="0"/>
                          <w:marRight w:val="0"/>
                          <w:marTop w:val="0"/>
                          <w:marBottom w:val="0"/>
                          <w:divBdr>
                            <w:top w:space="0" w:sz="0" w:color="auto" w:val="none"/>
                            <w:left w:space="0" w:sz="0" w:color="auto" w:val="none"/>
                            <w:bottom w:space="0" w:sz="0" w:color="auto" w:val="none"/>
                            <w:right w:space="0" w:sz="0" w:color="auto" w:val="none"/>
                          </w:divBdr>
                          <w:divsChild>
                            <w:div w:id="1422336919">
                              <w:marLeft w:val="0"/>
                              <w:marRight w:val="0"/>
                              <w:marTop w:val="0"/>
                              <w:marBottom w:val="0"/>
                              <w:divBdr>
                                <w:top w:space="0" w:sz="0" w:color="auto" w:val="none"/>
                                <w:left w:space="0" w:sz="0" w:color="auto" w:val="none"/>
                                <w:bottom w:space="0" w:sz="0" w:color="auto" w:val="none"/>
                                <w:right w:space="0" w:sz="0" w:color="auto" w:val="none"/>
                              </w:divBdr>
                              <w:divsChild>
                                <w:div w:id="1227104928">
                                  <w:marLeft w:val="0"/>
                                  <w:marRight w:val="0"/>
                                  <w:marTop w:val="0"/>
                                  <w:marBottom w:val="0"/>
                                  <w:divBdr>
                                    <w:top w:space="0" w:sz="0" w:color="auto" w:val="none"/>
                                    <w:left w:space="0" w:sz="0" w:color="auto" w:val="none"/>
                                    <w:bottom w:space="0" w:sz="0" w:color="auto" w:val="none"/>
                                    <w:right w:space="0" w:sz="0" w:color="auto" w:val="none"/>
                                  </w:divBdr>
                                  <w:divsChild>
                                    <w:div w:id="197931160">
                                      <w:marLeft w:val="0"/>
                                      <w:marRight w:val="0"/>
                                      <w:marTop w:val="0"/>
                                      <w:marBottom w:val="0"/>
                                      <w:divBdr>
                                        <w:top w:space="0" w:sz="0" w:color="auto" w:val="none"/>
                                        <w:left w:space="0" w:sz="0" w:color="auto" w:val="none"/>
                                        <w:bottom w:space="0" w:sz="0" w:color="auto" w:val="none"/>
                                        <w:right w:space="0" w:sz="0" w:color="auto" w:val="none"/>
                                      </w:divBdr>
                                      <w:divsChild>
                                        <w:div w:id="1410425323">
                                          <w:marLeft w:val="0"/>
                                          <w:marRight w:val="0"/>
                                          <w:marTop w:val="0"/>
                                          <w:marBottom w:val="0"/>
                                          <w:divBdr>
                                            <w:top w:space="0" w:sz="0" w:color="auto" w:val="none"/>
                                            <w:left w:space="0" w:sz="0" w:color="auto" w:val="none"/>
                                            <w:bottom w:space="0" w:sz="0" w:color="auto" w:val="none"/>
                                            <w:right w:space="0" w:sz="0" w:color="auto" w:val="none"/>
                                          </w:divBdr>
                                          <w:divsChild>
                                            <w:div w:id="15304841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195233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studenog 2017.</izvorni_sadrzaj>
    <derivirana_varijabla naziv="DomainObject.DatumDonosenjaOdluke_1">9.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533</izvorni_sadrzaj>
    <derivirana_varijabla naziv="DomainObject.Predmet.Broj_1">533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svibnja 2013.</izvorni_sadrzaj>
    <derivirana_varijabla naziv="DomainObject.Predmet.DatumOsnivanja_1">6.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St-533/2013</izvorni_sadrzaj>
    <derivirana_varijabla naziv="DomainObject.Predmet.OznakaBroj_1">St-533/2013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O.G.I. OPATIJA d.o.o.  Matulji</izvorni_sadrzaj>
    <derivirana_varijabla naziv="DomainObject.Predmet.ProtustrankaFormated_1">  O.G.I. OPATIJA d.o.o.  Matulji</derivirana_varijabla>
  </DomainObject.Predmet.ProtustrankaFormated>
  <DomainObject.Predmet.ProtustrankaFormatedOIB>
    <izvorni_sadrzaj>  O.G.I. OPATIJA d.o.o.  Matulji, OIB 48611792764</izvorni_sadrzaj>
    <derivirana_varijabla naziv="DomainObject.Predmet.ProtustrankaFormatedOIB_1">  O.G.I. OPATIJA d.o.o.  Matulji, OIB 48611792764</derivirana_varijabla>
  </DomainObject.Predmet.ProtustrankaFormatedOIB>
  <DomainObject.Predmet.ProtustrankaFormatedWithAdress>
    <izvorni_sadrzaj> O.G.I. OPATIJA d.o.o.  Matulji, Evićev put 11, 51 211 Matulji</izvorni_sadrzaj>
    <derivirana_varijabla naziv="DomainObject.Predmet.ProtustrankaFormatedWithAdress_1"> O.G.I. OPATIJA d.o.o.  Matulji, Evićev put 11, 51 211 Matulji</derivirana_varijabla>
  </DomainObject.Predmet.ProtustrankaFormatedWithAdress>
  <DomainObject.Predmet.ProtustrankaFormatedWithAdressOIB>
    <izvorni_sadrzaj> O.G.I. OPATIJA d.o.o.  Matulji, OIB 48611792764, Evićev put 11, 51 211 Matulji</izvorni_sadrzaj>
    <derivirana_varijabla naziv="DomainObject.Predmet.ProtustrankaFormatedWithAdressOIB_1"> O.G.I. OPATIJA d.o.o.  Matulji, OIB 48611792764, Evićev put 11, 51 211 Matulji</derivirana_varijabla>
  </DomainObject.Predmet.ProtustrankaFormatedWithAdressOIB>
  <DomainObject.Predmet.ProtustrankaWithAdress>
    <izvorni_sadrzaj>O.G.I. OPATIJA d.o.o.  Matulji Evićev put 11, 51 211 Matulji</izvorni_sadrzaj>
    <derivirana_varijabla naziv="DomainObject.Predmet.ProtustrankaWithAdress_1">O.G.I. OPATIJA d.o.o.  Matulji Evićev put 11, 51 211 Matulji</derivirana_varijabla>
  </DomainObject.Predmet.ProtustrankaWithAdress>
  <DomainObject.Predmet.ProtustrankaWithAdressOIB>
    <izvorni_sadrzaj>O.G.I. OPATIJA d.o.o.  Matulji, OIB 48611792764, Evićev put 11, 51 211 Matulji</izvorni_sadrzaj>
    <derivirana_varijabla naziv="DomainObject.Predmet.ProtustrankaWithAdressOIB_1">O.G.I. OPATIJA d.o.o.  Matulji, OIB 48611792764, Evićev put 11, 51 211 Matulji</derivirana_varijabla>
  </DomainObject.Predmet.ProtustrankaWithAdressOIB>
  <DomainObject.Predmet.ProtustrankaNazivFormated>
    <izvorni_sadrzaj>O.G.I. OPATIJA d.o.o.  Matulji</izvorni_sadrzaj>
    <derivirana_varijabla naziv="DomainObject.Predmet.ProtustrankaNazivFormated_1">O.G.I. OPATIJA d.o.o.  Matulji</derivirana_varijabla>
  </DomainObject.Predmet.ProtustrankaNazivFormated>
  <DomainObject.Predmet.ProtustrankaNazivFormatedOIB>
    <izvorni_sadrzaj>O.G.I. OPATIJA d.o.o.  Matulji, OIB 48611792764</izvorni_sadrzaj>
    <derivirana_varijabla naziv="DomainObject.Predmet.ProtustrankaNazivFormatedOIB_1">O.G.I. OPATIJA d.o.o.  Matulji, OIB 48611792764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51 000 Rijeka</izvorni_sadrzaj>
    <derivirana_varijabla naziv="DomainObject.Predmet.StrankaFormatedWithAdress_1"> FINA  Rijeka, Frana Kurelca 8, 51 000 Rijeka</derivirana_varijabla>
  </DomainObject.Predmet.StrankaFormatedWithAdress>
  <DomainObject.Predmet.StrankaFormatedWithAdressOIB>
    <izvorni_sadrzaj> FINA  Rijeka, OIB 85821130368, Frana Kurelca 8, 51 000 Rijeka</izvorni_sadrzaj>
    <derivirana_varijabla naziv="DomainObject.Predmet.StrankaFormatedWithAdressOIB_1"> FINA  Rijeka, OIB 85821130368, Frana Kurelca 8, 51 000 Rijeka</derivirana_varijabla>
  </DomainObject.Predmet.StrankaFormatedWithAdressOIB>
  <DomainObject.Predmet.StrankaWithAdress>
    <izvorni_sadrzaj>FINA  Rijeka Frana Kurelca 8,51 000 Rijeka</izvorni_sadrzaj>
    <derivirana_varijabla naziv="DomainObject.Predmet.StrankaWithAdress_1">FINA  Rijeka Frana Kurelca 8,51 000 Rijeka</derivirana_varijabla>
  </DomainObject.Predmet.StrankaWithAdress>
  <DomainObject.Predmet.StrankaWithAdressOIB>
    <izvorni_sadrzaj>FINA  Rijeka, OIB 85821130368, Frana Kurelca 8,51 000 Rijeka</izvorni_sadrzaj>
    <derivirana_varijabla naziv="DomainObject.Predmet.StrankaWithAdressOIB_1">FINA  Rijeka, OIB 85821130368, Frana Kurelca 8,51 000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51 000 Rijeka</item>
    </izvorni_sadrzaj>
    <derivirana_varijabla naziv="DomainObject.Predmet.StrankaListFormatedWithAdress_1">
      <item>FINA  Rijeka, Frana Kurelca 8, 51 000 Rijeka</item>
    </derivirana_varijabla>
  </DomainObject.Predmet.StrankaListFormatedWithAdress>
  <DomainObject.Predmet.StrankaListFormatedWithAdressOIB>
    <izvorni_sadrzaj>
      <item>FINA  Rijeka, OIB 85821130368, Frana Kurelca 8, 51 000 Rijeka</item>
    </izvorni_sadrzaj>
    <derivirana_varijabla naziv="DomainObject.Predmet.StrankaListFormatedWithAdressOIB_1">
      <item>FINA  Rijeka, OIB 85821130368, Frana Kurelca 8, 51 000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O.G.I. OPATIJA d.o.o.  Matulji</item>
    </izvorni_sadrzaj>
    <derivirana_varijabla naziv="DomainObject.Predmet.ProtuStrankaListFormated_1">
      <item>O.G.I. OPATIJA d.o.o.  Matulji</item>
    </derivirana_varijabla>
  </DomainObject.Predmet.ProtuStrankaListFormated>
  <DomainObject.Predmet.ProtuStrankaListFormatedOIB>
    <izvorni_sadrzaj>
      <item>O.G.I. OPATIJA d.o.o.  Matulji, OIB 48611792764</item>
    </izvorni_sadrzaj>
    <derivirana_varijabla naziv="DomainObject.Predmet.ProtuStrankaListFormatedOIB_1">
      <item>O.G.I. OPATIJA d.o.o.  Matulji, OIB 48611792764</item>
    </derivirana_varijabla>
  </DomainObject.Predmet.ProtuStrankaListFormatedOIB>
  <DomainObject.Predmet.ProtuStrankaListFormatedWithAdress>
    <izvorni_sadrzaj>
      <item>O.G.I. OPATIJA d.o.o.  Matulji, Evićev put 11, 51 211 Matulji</item>
    </izvorni_sadrzaj>
    <derivirana_varijabla naziv="DomainObject.Predmet.ProtuStrankaListFormatedWithAdress_1">
      <item>O.G.I. OPATIJA d.o.o.  Matulji, Evićev put 11, 51 211 Matulji</item>
    </derivirana_varijabla>
  </DomainObject.Predmet.ProtuStrankaListFormatedWithAdress>
  <DomainObject.Predmet.ProtuStrankaListFormatedWithAdressOIB>
    <izvorni_sadrzaj>
      <item>O.G.I. OPATIJA d.o.o.  Matulji, OIB 48611792764, Evićev put 11, 51 211 Matulji</item>
    </izvorni_sadrzaj>
    <derivirana_varijabla naziv="DomainObject.Predmet.ProtuStrankaListFormatedWithAdressOIB_1">
      <item>O.G.I. OPATIJA d.o.o.  Matulji, OIB 48611792764, Evićev put 11, 51 211 Matulji</item>
    </derivirana_varijabla>
  </DomainObject.Predmet.ProtuStrankaListFormatedWithAdressOIB>
  <DomainObject.Predmet.ProtuStrankaListNazivFormated>
    <izvorni_sadrzaj>
      <item>O.G.I. OPATIJA d.o.o.  Matulji</item>
    </izvorni_sadrzaj>
    <derivirana_varijabla naziv="DomainObject.Predmet.ProtuStrankaListNazivFormated_1">
      <item>O.G.I. OPATIJA d.o.o.  Matulji</item>
    </derivirana_varijabla>
  </DomainObject.Predmet.ProtuStrankaListNazivFormated>
  <DomainObject.Predmet.ProtuStrankaListNazivFormatedOIB>
    <izvorni_sadrzaj>
      <item>O.G.I. OPATIJA d.o.o.  Matulji, OIB 48611792764</item>
    </izvorni_sadrzaj>
    <derivirana_varijabla naziv="DomainObject.Predmet.ProtuStrankaListNazivFormatedOIB_1">
      <item>O.G.I. OPATIJA d.o.o.  Matulji, OIB 48611792764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2017.</izvorni_sadrzaj>
    <derivirana_varijabla naziv="DomainObject.Datum_1">9. studenog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O.G.I. OPATIJA d.o.o.  Matulji</izvorni_sadrzaj>
    <derivirana_varijabla naziv="DomainObject.Predmet.ProtustrankaIDrugi_1">O.G.I. OPATIJA d.o.o.  Matulji</derivirana_varijabla>
  </DomainObject.Predmet.ProtustrankaIDrugi>
  <DomainObject.Predmet.StrankaIDrugiAdressOIB>
    <izvorni_sadrzaj>FINA  Rijeka, OIB 85821130368, Frana Kurelca 8, 51 000 Rijeka</izvorni_sadrzaj>
    <derivirana_varijabla naziv="DomainObject.Predmet.StrankaIDrugiAdressOIB_1">FINA  Rijeka, OIB 85821130368, Frana Kurelca 8, 51 000 Rijeka</derivirana_varijabla>
  </DomainObject.Predmet.StrankaIDrugiAdressOIB>
  <DomainObject.Predmet.ProtustrankaIDrugiAdressOIB>
    <izvorni_sadrzaj>O.G.I. OPATIJA d.o.o.  Matulji, OIB 48611792764, Evićev put 11, 51 211 Matulji</izvorni_sadrzaj>
    <derivirana_varijabla naziv="DomainObject.Predmet.ProtustrankaIDrugiAdressOIB_1">O.G.I. OPATIJA d.o.o.  Matulji, OIB 48611792764, Evićev put 11, 51 211 Matulji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O.G.I. OPATIJA d.o.o.  Matulji</item>
    </izvorni_sadrzaj>
    <derivirana_varijabla naziv="DomainObject.Predmet.SudioniciListNaziv_1">
      <item>FINA  Rijeka</item>
      <item>O.G.I. OPATIJA d.o.o.  Matulji</item>
    </derivirana_varijabla>
  </DomainObject.Predmet.SudioniciListNaziv>
  <DomainObject.Predmet.SudioniciListAdressOIB>
    <izvorni_sadrzaj>
      <item>FINA  Rijeka, OIB 85821130368, Frana Kurelca 8,51 000 Rijeka</item>
      <item>O.G.I. OPATIJA d.o.o.  Matulji, OIB 48611792764, Evićev put 11,51 211 Matulji</item>
    </izvorni_sadrzaj>
    <derivirana_varijabla naziv="DomainObject.Predmet.SudioniciListAdressOIB_1">
      <item>FINA  Rijeka, OIB 85821130368, Frana Kurelca 8,51 000 Rijeka</item>
      <item>O.G.I. OPATIJA d.o.o.  Matulji, OIB 48611792764, Evićev put 11,51 211 Matulji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48611792764</item>
    </izvorni_sadrzaj>
    <derivirana_varijabla naziv="DomainObject.Predmet.SudioniciListNazivOIB_1">
      <item>, OIB 85821130368</item>
      <item>, OIB 48611792764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Ružić, OIB 78501117495, Vrh Čavje 9, 51219 Čavle</item>
    </izvorni_sadrzaj>
    <derivirana_varijabla naziv="DomainObject.Predmet.StecajniUpraviteljiListAddressOIB_1">
      <item>Zdravko Ružić, OIB 78501117495,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3</properties:Pages>
  <properties:Words>1462</properties:Words>
  <properties:Characters>8005</properties:Characters>
  <properties:Lines>147</properties:Lines>
  <properties:Paragraphs>30</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lpstr>
    </vt:vector>
  </properties:TitlesOfParts>
  <properties:LinksUpToDate>false</properties:LinksUpToDate>
  <properties:CharactersWithSpaces>9695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2017-11-09T11:48:00Z</dcterms:created>
  <dc:creator>korlevicd</dc:creator>
  <cp:lastModifiedBy>Danijela Fumić</cp:lastModifiedBy>
  <cp:lastPrinted>2017-11-09T11:47:00Z</cp:lastPrinted>
  <dcterms:modified xmlns:xsi="http://www.w3.org/2001/XMLSchema-instance" xsi:type="dcterms:W3CDTF">2017-11-09T11:49:00Z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