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d514" w14:paraId="1bbd514" w:rsidRDefault="000C0B03" w:rsidP="000C0B03" w:rsidR="000C0B03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C0B03" w:rsidP="000C0B03" w:rsidR="000C0B03">
      <w:pPr>
        <w:jc w:val="both"/>
      </w:pPr>
      <w:r>
        <w:t xml:space="preserve">       REPUBLIKA HRVATSKA</w:t>
      </w:r>
    </w:p>
    <w:p w:rsidRDefault="000C0B03" w:rsidP="000C0B03" w:rsidR="000C0B0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C0B03" w:rsidP="000C0B03" w:rsidR="000C0B03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C0B03" w:rsidP="000C0B03" w:rsidR="000C0B03">
      <w:pPr>
        <w:rPr>
          <w:bCs/>
        </w:rPr>
      </w:pPr>
    </w:p>
    <w:p w:rsidRDefault="000C0B03" w:rsidP="000C0B03" w:rsidR="000C0B03">
      <w:pPr>
        <w:rPr>
          <w:b/>
        </w:rPr>
      </w:pPr>
      <w:r>
        <w:rPr>
          <w:b/>
        </w:rPr>
        <w:t xml:space="preserve">                   </w:t>
      </w:r>
    </w:p>
    <w:p w:rsidRDefault="000C0B03" w:rsidP="000C0B03" w:rsidR="000C0B03">
      <w:pPr>
        <w:ind w:left="5664"/>
      </w:pPr>
      <w:r>
        <w:t>Poslovni broj: 3 St-993/16-7</w:t>
      </w:r>
    </w:p>
    <w:p w:rsidRDefault="000C0B03" w:rsidP="000C0B03" w:rsidR="000C0B03">
      <w:pPr>
        <w:ind w:left="5664"/>
      </w:pPr>
    </w:p>
    <w:p w:rsidRDefault="000C0B03" w:rsidP="000C0B03" w:rsidR="000C0B03">
      <w:pPr>
        <w:ind w:left="5664"/>
      </w:pPr>
    </w:p>
    <w:p w:rsidRDefault="000C0B03" w:rsidP="000C0B03" w:rsidR="000C0B03">
      <w:pPr>
        <w:ind w:left="5664"/>
      </w:pPr>
    </w:p>
    <w:p w:rsidRDefault="000C0B03" w:rsidP="000C0B03" w:rsidR="000C0B03">
      <w:pPr>
        <w:jc w:val="center"/>
      </w:pPr>
      <w:r>
        <w:t>R E P U B L I K A   H R V A T S K A</w:t>
      </w:r>
    </w:p>
    <w:p w:rsidRDefault="000C0B03" w:rsidP="000C0B03" w:rsidR="000C0B03">
      <w:pPr>
        <w:rPr>
          <w:b/>
        </w:rPr>
      </w:pPr>
    </w:p>
    <w:p w:rsidRDefault="000C0B03" w:rsidP="000C0B03" w:rsidR="000C0B03">
      <w:pPr>
        <w:jc w:val="center"/>
      </w:pPr>
      <w:r>
        <w:t>R J E Š E N J E</w:t>
      </w:r>
    </w:p>
    <w:p w:rsidRDefault="000C0B03" w:rsidP="000C0B03" w:rsidR="000C0B03">
      <w:pPr>
        <w:jc w:val="center"/>
      </w:pPr>
    </w:p>
    <w:p w:rsidRDefault="000C0B03" w:rsidP="000C0B03" w:rsidR="000C0B03">
      <w:pPr>
        <w:jc w:val="center"/>
      </w:pPr>
    </w:p>
    <w:p w:rsidRDefault="000A46F4" w:rsidP="000C0B03" w:rsidR="000C0B03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VES društvo s ograničenom odgovornošću za trgovinu i usluge, skraćena tvrtka VES d.o.o. Čakovec, Tome Bratkovića 1, MBS: 070008865, OIB: 72601252790, radi otvaranja stečajnog postupka nad dužnikom, dana </w:t>
      </w:r>
      <w:r>
        <w:t>08. studenog</w:t>
      </w:r>
      <w:r>
        <w:t xml:space="preserve"> 2016. godine</w:t>
      </w:r>
      <w:r w:rsidR="000C0B03">
        <w:t xml:space="preserve">, </w:t>
      </w: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</w:p>
    <w:p w:rsidRDefault="000C0B03" w:rsidP="000C0B03" w:rsidR="000C0B03">
      <w:pPr>
        <w:jc w:val="center"/>
      </w:pPr>
      <w:r>
        <w:t xml:space="preserve">r i j e š i o    j e </w:t>
      </w:r>
    </w:p>
    <w:p w:rsidRDefault="000C0B03" w:rsidP="000C0B03" w:rsidR="000C0B03">
      <w:pPr>
        <w:jc w:val="center"/>
      </w:pPr>
    </w:p>
    <w:p w:rsidRDefault="000C0B03" w:rsidP="000C0B03" w:rsidR="000C0B03"/>
    <w:p w:rsidRDefault="000C0B03" w:rsidP="000C0B03" w:rsidR="000C0B03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0A46F4">
        <w:t>VES društvo s ograničenom odgovornošću za trgovinu i usluge, skraćena tvrtka VES d.o.o. Čakovec, Tome Bratkovića 1, MBS: 070008865, OIB: 72601252790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0C0B03" w:rsidP="000C0B03" w:rsidR="000C0B03">
      <w:pPr>
        <w:jc w:val="both"/>
      </w:pPr>
    </w:p>
    <w:p w:rsidRDefault="000C0B03" w:rsidP="000C0B03" w:rsidR="000C0B03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0C0B03" w:rsidP="000C0B03" w:rsidR="000C0B03">
      <w:pPr>
        <w:jc w:val="both"/>
      </w:pPr>
    </w:p>
    <w:p w:rsidRDefault="000C0B03" w:rsidP="000C0B03" w:rsidR="000C0B03">
      <w:pPr>
        <w:jc w:val="center"/>
      </w:pPr>
      <w:r>
        <w:t>Obrazloženje</w:t>
      </w:r>
    </w:p>
    <w:p w:rsidRDefault="000C0B03" w:rsidP="000C0B03" w:rsidR="000C0B03">
      <w:pPr>
        <w:jc w:val="center"/>
      </w:pPr>
    </w:p>
    <w:p w:rsidRDefault="000C0B03" w:rsidP="000C0B03" w:rsidR="000C0B03">
      <w:pPr>
        <w:jc w:val="center"/>
      </w:pPr>
    </w:p>
    <w:p w:rsidRDefault="000C0B03" w:rsidP="000C0B03" w:rsidR="000C0B03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0C0B03" w:rsidP="000C0B03" w:rsidR="000C0B03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</w:p>
    <w:p w:rsidRDefault="000C0B03" w:rsidP="000C0B03" w:rsidR="000C0B03">
      <w:pPr>
        <w:jc w:val="center"/>
      </w:pPr>
      <w:r>
        <w:t>U Varaždinu, 08. studenog 2016. godine</w:t>
      </w:r>
    </w:p>
    <w:p w:rsidRDefault="000C0B03" w:rsidP="000C0B03" w:rsidR="000C0B03">
      <w:pPr>
        <w:jc w:val="center"/>
      </w:pPr>
    </w:p>
    <w:p w:rsidRDefault="000C0B03" w:rsidP="000C0B03" w:rsidR="000C0B03">
      <w:pPr>
        <w:jc w:val="center"/>
      </w:pPr>
    </w:p>
    <w:p w:rsidRDefault="000C0B03" w:rsidP="000C0B03" w:rsidR="000C0B03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  <w:r>
        <w:t>UPUTA O PRAVNOM LIJEKU:</w:t>
      </w:r>
    </w:p>
    <w:p w:rsidRDefault="000C0B03" w:rsidP="000C0B03" w:rsidR="000C0B03">
      <w:pPr>
        <w:jc w:val="both"/>
      </w:pPr>
      <w:r>
        <w:t xml:space="preserve">Protiv ovog rješenja posebna žalba nije dopuštena. </w:t>
      </w:r>
    </w:p>
    <w:p w:rsidRDefault="000C0B03" w:rsidP="000C0B03" w:rsidR="000C0B03">
      <w:pPr>
        <w:jc w:val="both"/>
      </w:pPr>
    </w:p>
    <w:p w:rsidRDefault="000C0B03" w:rsidP="000C0B03" w:rsidR="000C0B03">
      <w:pPr>
        <w:jc w:val="both"/>
      </w:pPr>
      <w:r>
        <w:t xml:space="preserve">DNA: 1. Direktor dužnika Ivan Karol, Zagreb, A. </w:t>
      </w:r>
      <w:proofErr w:type="spellStart"/>
      <w:r>
        <w:t>Von</w:t>
      </w:r>
      <w:proofErr w:type="spellEnd"/>
      <w:r>
        <w:t xml:space="preserve"> </w:t>
      </w:r>
      <w:proofErr w:type="spellStart"/>
      <w:r>
        <w:t>Humboldta</w:t>
      </w:r>
      <w:proofErr w:type="spellEnd"/>
      <w:r>
        <w:t xml:space="preserve"> 8</w:t>
      </w:r>
    </w:p>
    <w:p w:rsidRDefault="000C0B03" w:rsidP="000C0B03" w:rsidR="000C0B03">
      <w:pPr>
        <w:jc w:val="both"/>
      </w:pPr>
      <w:r>
        <w:t xml:space="preserve">           2. e-Oglasna ploča ovog suda </w:t>
      </w:r>
    </w:p>
    <w:p w:rsidRDefault="00DA0242" w:rsidP="000C0B03" w:rsidR="00DA0242" w:rsidRPr="000C0B03"/>
    <w:sectPr w:rsidSect="0032366B" w:rsidR="00DA0242" w:rsidRPr="000C0B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6F4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B03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6D2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315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C0B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C0B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070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St-993/2016-7</izvorni_sadrzaj>
    <derivirana_varijabla naziv="DomainObject.Oznaka_1">St-993/2016-7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 društvo s ograničenom odgovornošću za trgovinu i usluge.</izvorni_sadrzaj>
    <derivirana_varijabla naziv="DomainObject.Predmet.ProtustrankaFormated_1">  VES društvo s ograničenom odgovornošću za trgovinu i usluge.</derivirana_varijabla>
  </DomainObject.Predmet.ProtustrankaFormated>
  <DomainObject.Predmet.ProtustrankaFormatedOIB>
    <izvorni_sadrzaj>  VES društvo s ograničenom odgovornošću za trgovinu i usluge., OIB 72601252790</izvorni_sadrzaj>
    <derivirana_varijabla naziv="DomainObject.Predmet.ProtustrankaFormatedOIB_1">  VES društvo s ograničenom odgovornošću za trgovinu i usluge., OIB 72601252790</derivirana_varijabla>
  </DomainObject.Predmet.ProtustrankaFormatedOIB>
  <DomainObject.Predmet.ProtustrankaFormatedWithAdress>
    <izvorni_sadrzaj> VES društvo s ograničenom odgovornošću za trgovinu i usluge., Tome Bratkovića 1, 40000 Čakovec</izvorni_sadrzaj>
    <derivirana_varijabla naziv="DomainObject.Predmet.ProtustrankaFormatedWithAdress_1"> VES društvo s ograničenom odgovornošću za trgovinu i usluge., Tome Bratkovića 1, 40000 Čakovec</derivirana_varijabla>
  </DomainObject.Predmet.ProtustrankaFormatedWithAdress>
  <DomainObject.Predmet.ProtustrankaFormatedWithAdressOIB>
    <izvorni_sadrzaj> VES društvo s ograničenom odgovornošću za trgovinu i usluge., OIB 72601252790, Tome Bratkovića 1, 40000 Čakovec</izvorni_sadrzaj>
    <derivirana_varijabla naziv="DomainObject.Predmet.ProtustrankaFormatedWithAdressOIB_1"> VES društvo s ograničenom odgovornošću za trgovinu i usluge., OIB 72601252790, Tome Bratkovića 1, 40000 Čakovec</derivirana_varijabla>
  </DomainObject.Predmet.ProtustrankaFormatedWithAdressOIB>
  <DomainObject.Predmet.ProtustrankaWithAdress>
    <izvorni_sadrzaj>VES društvo s ograničenom odgovornošću za trgovinu i usluge. Tome Bratkovića 1, 40000 Čakovec</izvorni_sadrzaj>
    <derivirana_varijabla naziv="DomainObject.Predmet.ProtustrankaWithAdress_1">VES društvo s ograničenom odgovornošću za trgovinu i usluge. Tome Bratkovića 1, 40000 Čakovec</derivirana_varijabla>
  </DomainObject.Predmet.ProtustrankaWithAdress>
  <DomainObject.Predmet.ProtustrankaWithAdressOIB>
    <izvorni_sadrzaj>VES društvo s ograničenom odgovornošću za trgovinu i usluge., OIB 72601252790, Tome Bratkovića 1, 40000 Čakovec</izvorni_sadrzaj>
    <derivirana_varijabla naziv="DomainObject.Predmet.ProtustrankaWithAdressOIB_1">VES društvo s ograničenom odgovornošću za trgovinu i usluge., OIB 72601252790, Tome Bratkovića 1, 40000 Čakovec</derivirana_varijabla>
  </DomainObject.Predmet.ProtustrankaWithAdressOIB>
  <DomainObject.Predmet.ProtustrankaNazivFormated>
    <izvorni_sadrzaj>VES društvo s ograničenom odgovornošću za trgovinu i usluge.</izvorni_sadrzaj>
    <derivirana_varijabla naziv="DomainObject.Predmet.ProtustrankaNazivFormated_1">VES društvo s ograničenom odgovornošću za trgovinu i usluge.</derivirana_varijabla>
  </DomainObject.Predmet.ProtustrankaNazivFormated>
  <DomainObject.Predmet.ProtustrankaNazivFormatedOIB>
    <izvorni_sadrzaj>VES društvo s ograničenom odgovornošću za trgovinu i usluge., OIB 72601252790</izvorni_sadrzaj>
    <derivirana_varijabla naziv="DomainObject.Predmet.ProtustrankaNazivFormatedOIB_1">VES društvo s ograničenom odgovornošću za trgovinu i usluge., OIB 72601252790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39829.14</izvorni_sadrzaj>
    <derivirana_varijabla naziv="DomainObject.Predmet.TrenutnaVrijednost_1">39829.14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VES društvo s ograničenom odgovornošću za trgovinu i usluge.</item>
    </izvorni_sadrzaj>
    <derivirana_varijabla naziv="DomainObject.Predmet.ProtuStrankaListFormated_1">
      <item>VES društvo s ograničenom odgovornošću za trgovinu i usluge.</item>
    </derivirana_varijabla>
  </DomainObject.Predmet.ProtuStrankaListFormated>
  <DomainObject.Predmet.ProtuStrankaListFormatedOIB>
    <izvorni_sadrzaj>
      <item>VES društvo s ograničenom odgovornošću za trgovinu i usluge., OIB 72601252790</item>
    </izvorni_sadrzaj>
    <derivirana_varijabla naziv="DomainObject.Predmet.ProtuStrankaListFormatedOIB_1">
      <item>VES društvo s ograničenom odgovornošću za trgovinu i usluge., OIB 72601252790</item>
    </derivirana_varijabla>
  </DomainObject.Predmet.ProtuStrankaListFormatedOIB>
  <DomainObject.Predmet.ProtuStrankaListFormatedWithAdress>
    <izvorni_sadrzaj>
      <item>VES društvo s ograničenom odgovornošću za trgovinu i usluge., Tome Bratkovića 1, 40000 Čakovec</item>
    </izvorni_sadrzaj>
    <derivirana_varijabla naziv="DomainObject.Predmet.ProtuStrankaListFormatedWithAdress_1">
      <item>VES društvo s ograničenom odgovornošću za trgovinu i usluge., Tome Bratkovića 1, 40000 Čakovec</item>
    </derivirana_varijabla>
  </DomainObject.Predmet.ProtuStrankaListFormatedWithAdress>
  <DomainObject.Predmet.ProtuStrankaListFormatedWithAdressOIB>
    <izvorni_sadrzaj>
      <item>VES društvo s ograničenom odgovornošću za trgovinu i usluge., OIB 72601252790, Tome Bratkovića 1, 40000 Čakovec</item>
    </izvorni_sadrzaj>
    <derivirana_varijabla naziv="DomainObject.Predmet.ProtuStrankaListFormatedWithAdressOIB_1">
      <item>VES društvo s ograničenom odgovornošću za trgovinu i usluge., OIB 72601252790, Tome Bratkovića 1, 40000 Čakovec</item>
    </derivirana_varijabla>
  </DomainObject.Predmet.ProtuStrankaListFormatedWithAdressOIB>
  <DomainObject.Predmet.ProtuStrankaListNazivFormated>
    <izvorni_sadrzaj>
      <item>VES društvo s ograničenom odgovornošću za trgovinu i usluge.</item>
    </izvorni_sadrzaj>
    <derivirana_varijabla naziv="DomainObject.Predmet.ProtuStrankaListNazivFormated_1">
      <item>VES društvo s ograničenom odgovornošću za trgovinu i usluge.</item>
    </derivirana_varijabla>
  </DomainObject.Predmet.ProtuStrankaListNazivFormated>
  <DomainObject.Predmet.ProtuStrankaListNazivFormatedOIB>
    <izvorni_sadrzaj>
      <item>VES društvo s ograničenom odgovornošću za trgovinu i usluge., OIB 72601252790</item>
    </izvorni_sadrzaj>
    <derivirana_varijabla naziv="DomainObject.Predmet.ProtuStrankaListNazivFormatedOIB_1">
      <item>VES društvo s ograničenom odgovornošću za trgovinu i usluge., OIB 72601252790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St-993/2016-7</izvorni_sadrzaj>
    <derivirana_varijabla naziv="DomainObject.PoslovniBrojDokumenta_1">St-993/2016-7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VES društvo s ograničenom odgovornošću za trgovinu i usluge.</izvorni_sadrzaj>
    <derivirana_varijabla naziv="DomainObject.Predmet.ProtustrankaIDrugi_1">VES društvo s ograničenom odgovornošću za trgovinu i usluge.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VES društvo s ograničenom odgovornošću za trgovinu i usluge., OIB 72601252790, Tome Bratkovića 1, 40000 Čakovec</izvorni_sadrzaj>
    <derivirana_varijabla naziv="DomainObject.Predmet.ProtustrankaIDrugiAdressOIB_1">VES društvo s ograničenom odgovornošću za trgovinu i usluge., OIB 72601252790,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VES društvo s ograničenom odgovornošću za trgovinu i usluge.</item>
      <item>e-Oglasna</item>
      <item>Sudski registar</item>
    </izvorni_sadrzaj>
    <derivirana_varijabla naziv="DomainObject.Predmet.SudioniciListNaziv_1">
      <item>Financijska agencija</item>
      <item>VES društvo s ograničenom odgovornošću za trgovinu i usluge.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VES društvo s ograničenom odgovornošću za trgovinu i usluge., OIB 72601252790, Tome Bratkovića 1,40000 Čakovec</item>
      <item>e-Oglasna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VES društvo s ograničenom odgovornošću za trgovinu i usluge., OIB 72601252790, Tome Bratkovića 1,40000 Čakovec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D9A01-CA84-445C-982A-61C6AD3BB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1793</properties:Characters>
  <properties:Lines>69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2016-11-08T07:43:00Z</cp:lastPrinted>
  <dcterms:modified xmlns:xsi="http://www.w3.org/2001/XMLSchema-instance" xsi:type="dcterms:W3CDTF">2016-11-08T07:43:00Z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St-993/2016-7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