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f9cf" w14:paraId="2cff9cf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D871C3">
        <w:t>91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A3590E" w:rsidR="00A359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ED5775">
        <w:t>2</w:t>
      </w:r>
      <w:r w:rsidR="00D871C3">
        <w:t>8</w:t>
      </w:r>
      <w:r>
        <w:t xml:space="preserve">. </w:t>
      </w:r>
      <w:r w:rsidR="00D871C3">
        <w:t>studenog</w:t>
      </w:r>
      <w:r>
        <w:t xml:space="preserve"> 201</w:t>
      </w:r>
      <w:r w:rsidR="00967EEF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D871C3">
        <w:t>četvrt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D871C3">
        <w:t>18.859.982,40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C7DAB" w:rsidRPr="00B073BB">
        <w:t>1</w:t>
      </w:r>
      <w:r w:rsidR="00D871C3">
        <w:t>9</w:t>
      </w:r>
      <w:r w:rsidR="00912573" w:rsidRPr="00B073BB">
        <w:t xml:space="preserve">. </w:t>
      </w:r>
      <w:r w:rsidR="00D871C3">
        <w:t>prosinca</w:t>
      </w:r>
      <w:r w:rsidR="0028068F" w:rsidRPr="00B073BB">
        <w:t xml:space="preserve"> </w:t>
      </w:r>
      <w:r w:rsidR="00912573" w:rsidRPr="00B073BB">
        <w:t>201</w:t>
      </w:r>
      <w:r w:rsidR="00B073BB">
        <w:t>6</w:t>
      </w:r>
      <w:r w:rsidR="00912573" w:rsidRPr="00B073BB">
        <w:t>. godine</w:t>
      </w:r>
      <w:r w:rsidRPr="00B073BB">
        <w:t xml:space="preserve"> u </w:t>
      </w:r>
      <w:r w:rsidR="00CB4D01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>Zagrebačka broj 2, soba broj 6 (prizemlje)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C7DAB">
        <w:t>1</w:t>
      </w:r>
      <w:r w:rsidR="00D871C3">
        <w:t>5</w:t>
      </w:r>
      <w:r w:rsidR="00F108E5">
        <w:t>.</w:t>
      </w:r>
      <w:r w:rsidR="001A500C">
        <w:t>1</w:t>
      </w:r>
      <w:r w:rsidR="00D871C3">
        <w:t>2</w:t>
      </w:r>
      <w:r w:rsidR="00C478F5">
        <w:t>.</w:t>
      </w:r>
      <w:r>
        <w:t>201</w:t>
      </w:r>
      <w:r w:rsidR="00061FF5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BD7955" w:rsidP="00703041" w:rsidR="00BD7955"/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CC30FC">
        <w:t>21</w:t>
      </w:r>
      <w:r w:rsidR="001C245B">
        <w:t>.</w:t>
      </w:r>
      <w:r w:rsidR="00CB4D01">
        <w:t xml:space="preserve">, </w:t>
      </w:r>
      <w:r w:rsidR="00CC30FC">
        <w:t>22</w:t>
      </w:r>
      <w:r w:rsidR="00CB4D01">
        <w:t>. i 2</w:t>
      </w:r>
      <w:r w:rsidR="00CC30FC">
        <w:t>4</w:t>
      </w:r>
      <w:r w:rsidR="00CB4D01">
        <w:t>.1</w:t>
      </w:r>
      <w:r w:rsidR="00CC30FC">
        <w:t>1</w:t>
      </w:r>
      <w:r w:rsidR="001C245B">
        <w:t>.201</w:t>
      </w:r>
      <w:r w:rsidR="00CA0770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CB4D01">
        <w:t>2</w:t>
      </w:r>
      <w:r w:rsidR="00CC30FC">
        <w:t>3</w:t>
      </w:r>
      <w:r w:rsidR="00BD7955">
        <w:t>.</w:t>
      </w:r>
      <w:r w:rsidR="00CB4D01">
        <w:t>1</w:t>
      </w:r>
      <w:r w:rsidR="00CC30FC">
        <w:t>1</w:t>
      </w:r>
      <w:r w:rsidR="00BD7955">
        <w:t>.</w:t>
      </w:r>
      <w:r w:rsidR="00C478F5">
        <w:t>201</w:t>
      </w:r>
      <w:r w:rsidR="00CA0770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1C7DAB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CB4D01">
        <w:rPr>
          <w:bCs/>
        </w:rPr>
        <w:t>2</w:t>
      </w:r>
      <w:r w:rsidR="00CC30FC">
        <w:rPr>
          <w:bCs/>
        </w:rPr>
        <w:t>8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CC30FC">
        <w:rPr>
          <w:bCs/>
        </w:rPr>
        <w:t>studenog</w:t>
      </w:r>
      <w:r w:rsidRPr="00F441F5">
        <w:rPr>
          <w:bCs/>
        </w:rPr>
        <w:t xml:space="preserve"> 201</w:t>
      </w:r>
      <w:r w:rsidR="00C67270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C67270" w:rsidP="00703041" w:rsidR="00C67270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061FF5" w:rsidP="00061FF5" w:rsidR="00061FF5">
      <w:pPr>
        <w:numPr>
          <w:ilvl w:val="0"/>
          <w:numId w:val="17"/>
        </w:numPr>
      </w:pPr>
      <w:r>
        <w:t>Općins</w:t>
      </w:r>
      <w:r w:rsidR="00C67270">
        <w:t>ki sud zk odjel Slavonski Brod</w:t>
      </w:r>
    </w:p>
    <w:p w:rsidRDefault="00C67270" w:rsidP="00061FF5" w:rsidR="00061FF5">
      <w:pPr>
        <w:numPr>
          <w:ilvl w:val="0"/>
          <w:numId w:val="17"/>
        </w:numPr>
      </w:pPr>
      <w:r>
        <w:t>Porezna uprava Slavonski Brod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061FF5" w:rsidR="00061FF5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5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D871C3">
      <w:t>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252E"/>
    <w:rsid w:val="000112D4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7977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75043"/>
    <w:rsid w:val="00492D72"/>
    <w:rsid w:val="00493E0B"/>
    <w:rsid w:val="004A5601"/>
    <w:rsid w:val="004B001F"/>
    <w:rsid w:val="005443B1"/>
    <w:rsid w:val="00565B8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D39A0"/>
    <w:rsid w:val="009065C0"/>
    <w:rsid w:val="00912573"/>
    <w:rsid w:val="009370DB"/>
    <w:rsid w:val="00967EEF"/>
    <w:rsid w:val="00980AFB"/>
    <w:rsid w:val="00992075"/>
    <w:rsid w:val="00993F5F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ED5775"/>
    <w:rsid w:val="00F108E5"/>
    <w:rsid w:val="00F1269B"/>
    <w:rsid w:val="00F218F0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stavljen u kal. 19.08.2016.
u ovršnu pisarnicu</izvorni_sadrzaj>
    <derivirana_varijabla naziv="DomainObject.Predmet.PrimjedbaSuca_1">OVR-88/12. stavljen u kal. 19.08.2016.
u ovršnu pisarnicu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614</properties:Words>
  <properties:Characters>3210</properties:Characters>
  <properties:Lines>112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2016-11-28T08:30:00Z</dcterms:created>
  <dc:creator>Željko</dc:creator>
  <cp:lastModifiedBy>Elizabeta Đeke</cp:lastModifiedBy>
  <cp:lastPrinted>2016-09-15T10:20:00Z</cp:lastPrinted>
  <dcterms:modified xmlns:xsi="http://www.w3.org/2001/XMLSchema-instance" xsi:type="dcterms:W3CDTF">2016-11-28T12:17:00Z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