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9371" w14:paraId="64d9371" w:rsidRDefault="007545CE" w:rsidP="003E5C7A" w:rsidR="007545CE" w:rsidRPr="009214A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9214A4">
      <w:pPr>
        <w:jc w:val="right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4 St-</w:t>
      </w:r>
      <w:r w:rsidR="00A52D69" w:rsidRPr="009214A4">
        <w:rPr>
          <w:rFonts w:hAnsi="Times New Roman" w:ascii="Times New Roman"/>
          <w:szCs w:val="24"/>
          <w:lang w:val="hr-HR"/>
        </w:rPr>
        <w:t>648</w:t>
      </w:r>
      <w:r w:rsidR="0020012A" w:rsidRPr="009214A4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9214A4">
      <w:pPr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9214A4">
        <w:rPr>
          <w:rFonts w:hAnsi="Times New Roman" w:ascii="Times New Roman"/>
          <w:szCs w:val="24"/>
          <w:lang w:val="hr-HR"/>
        </w:rPr>
        <w:t>A</w:t>
      </w:r>
      <w:r w:rsidRPr="009214A4">
        <w:rPr>
          <w:rFonts w:hAnsi="Times New Roman" w:ascii="Times New Roman"/>
          <w:szCs w:val="24"/>
          <w:lang w:val="hr-HR"/>
        </w:rPr>
        <w:t xml:space="preserve"> </w:t>
      </w:r>
      <w:r w:rsidR="003437CC" w:rsidRPr="009214A4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9214A4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9214A4">
      <w:pPr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214A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ab/>
      </w:r>
      <w:r w:rsidR="003E5C7A" w:rsidRPr="009214A4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9214A4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A52D69" w:rsidRPr="009214A4">
        <w:rPr>
          <w:rFonts w:hAnsi="Times New Roman" w:ascii="Times New Roman"/>
          <w:szCs w:val="24"/>
          <w:lang w:val="hr-HR"/>
        </w:rPr>
        <w:t xml:space="preserve"> IMPACT DISTRIBUTION d.o.o., Zagreb (Grad Zagreb), Britanski trg 12, OIB: 59267988898</w:t>
      </w:r>
      <w:r w:rsidR="0020012A" w:rsidRPr="009214A4">
        <w:rPr>
          <w:rFonts w:hAnsi="Times New Roman" w:ascii="Times New Roman"/>
          <w:szCs w:val="24"/>
        </w:rPr>
        <w:t xml:space="preserve">, dana </w:t>
      </w:r>
      <w:r w:rsidR="003D10F5" w:rsidRPr="009214A4">
        <w:rPr>
          <w:rFonts w:hAnsi="Times New Roman" w:ascii="Times New Roman"/>
          <w:szCs w:val="24"/>
        </w:rPr>
        <w:t>10</w:t>
      </w:r>
      <w:r w:rsidR="0020012A" w:rsidRPr="009214A4">
        <w:rPr>
          <w:rFonts w:hAnsi="Times New Roman" w:ascii="Times New Roman"/>
          <w:szCs w:val="24"/>
        </w:rPr>
        <w:t>. lipnja 2019.</w:t>
      </w:r>
    </w:p>
    <w:p w:rsidRDefault="007545CE" w:rsidP="005C0BA0" w:rsidR="007545CE" w:rsidRPr="009214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9214A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9214A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I</w:t>
      </w:r>
      <w:r w:rsidRPr="009214A4">
        <w:rPr>
          <w:rFonts w:hAnsi="Times New Roman" w:ascii="Times New Roman"/>
          <w:szCs w:val="24"/>
          <w:lang w:val="hr-HR"/>
        </w:rPr>
        <w:tab/>
      </w:r>
      <w:r w:rsidR="007545CE" w:rsidRPr="009214A4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A96020" w:rsidRPr="009214A4">
        <w:rPr>
          <w:rFonts w:hAnsi="Times New Roman" w:ascii="Times New Roman"/>
          <w:szCs w:val="24"/>
          <w:lang w:val="hr-HR"/>
        </w:rPr>
        <w:t xml:space="preserve"> </w:t>
      </w:r>
      <w:r w:rsidR="00A52D69" w:rsidRPr="009214A4">
        <w:rPr>
          <w:rFonts w:hAnsi="Times New Roman" w:ascii="Times New Roman"/>
          <w:szCs w:val="24"/>
          <w:lang w:val="hr-HR"/>
        </w:rPr>
        <w:t>Gordani Jedvaj, Zagreb, Srednjak 80, OIB: 22170727801</w:t>
      </w:r>
      <w:r w:rsidRPr="009214A4">
        <w:rPr>
          <w:rFonts w:hAnsi="Times New Roman" w:ascii="Times New Roman"/>
          <w:szCs w:val="24"/>
          <w:lang w:val="hr-HR"/>
        </w:rPr>
        <w:t xml:space="preserve">, </w:t>
      </w:r>
      <w:r w:rsidR="007545CE" w:rsidRPr="009214A4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921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A52D69" w:rsidRPr="009214A4">
        <w:rPr>
          <w:rFonts w:hAnsi="Times New Roman" w:ascii="Times New Roman"/>
          <w:szCs w:val="24"/>
          <w:lang w:val="hr-HR"/>
        </w:rPr>
        <w:t>648</w:t>
      </w:r>
      <w:r w:rsidRPr="009214A4">
        <w:rPr>
          <w:rFonts w:hAnsi="Times New Roman" w:ascii="Times New Roman"/>
          <w:szCs w:val="24"/>
          <w:lang w:val="hr-HR"/>
        </w:rPr>
        <w:t>-201</w:t>
      </w:r>
      <w:r w:rsidR="0020012A" w:rsidRPr="009214A4">
        <w:rPr>
          <w:rFonts w:hAnsi="Times New Roman" w:ascii="Times New Roman"/>
          <w:szCs w:val="24"/>
          <w:lang w:val="hr-HR"/>
        </w:rPr>
        <w:t>8</w:t>
      </w:r>
      <w:r w:rsidRPr="009214A4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9214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II </w:t>
      </w:r>
      <w:r w:rsidRPr="009214A4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III</w:t>
      </w:r>
      <w:r w:rsidRPr="009214A4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A96020" w:rsidRPr="009214A4">
        <w:rPr>
          <w:rFonts w:hAnsi="Times New Roman" w:ascii="Times New Roman"/>
          <w:szCs w:val="24"/>
          <w:lang w:val="hr-HR"/>
        </w:rPr>
        <w:t xml:space="preserve"> </w:t>
      </w:r>
      <w:r w:rsidR="00A52D69" w:rsidRPr="009214A4">
        <w:rPr>
          <w:rFonts w:hAnsi="Times New Roman" w:ascii="Times New Roman"/>
          <w:szCs w:val="24"/>
          <w:lang w:val="hr-HR"/>
        </w:rPr>
        <w:t>22170727801</w:t>
      </w:r>
      <w:r w:rsidRPr="009214A4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IV</w:t>
      </w:r>
      <w:r w:rsidRPr="009214A4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A52D69" w:rsidRPr="009214A4">
        <w:rPr>
          <w:rFonts w:hAnsi="Times New Roman" w:ascii="Times New Roman"/>
          <w:szCs w:val="24"/>
          <w:lang w:val="hr-HR"/>
        </w:rPr>
        <w:t>648</w:t>
      </w:r>
      <w:r w:rsidRPr="009214A4">
        <w:rPr>
          <w:rFonts w:hAnsi="Times New Roman" w:ascii="Times New Roman"/>
          <w:szCs w:val="24"/>
          <w:lang w:val="hr-HR"/>
        </w:rPr>
        <w:t>-1</w:t>
      </w:r>
      <w:r w:rsidR="0020012A" w:rsidRPr="009214A4">
        <w:rPr>
          <w:rFonts w:hAnsi="Times New Roman" w:ascii="Times New Roman"/>
          <w:szCs w:val="24"/>
          <w:lang w:val="hr-HR"/>
        </w:rPr>
        <w:t>8</w:t>
      </w:r>
      <w:r w:rsidRPr="009214A4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V.</w:t>
      </w:r>
      <w:r w:rsidRPr="009214A4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9214A4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9214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9214A4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921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9214A4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9214A4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921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921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921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9214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9214A4">
      <w:pPr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U Zagrebu</w:t>
      </w:r>
      <w:r w:rsidR="001140BC" w:rsidRPr="009214A4">
        <w:rPr>
          <w:rFonts w:hAnsi="Times New Roman" w:ascii="Times New Roman"/>
          <w:szCs w:val="24"/>
          <w:lang w:val="hr-HR"/>
        </w:rPr>
        <w:t xml:space="preserve"> </w:t>
      </w:r>
      <w:r w:rsidR="003D10F5" w:rsidRPr="009214A4">
        <w:rPr>
          <w:rFonts w:hAnsi="Times New Roman" w:ascii="Times New Roman"/>
          <w:szCs w:val="24"/>
          <w:lang w:val="hr-HR"/>
        </w:rPr>
        <w:t>10</w:t>
      </w:r>
      <w:r w:rsidR="0020012A" w:rsidRPr="009214A4">
        <w:rPr>
          <w:rFonts w:hAnsi="Times New Roman" w:ascii="Times New Roman"/>
          <w:szCs w:val="24"/>
          <w:lang w:val="hr-HR"/>
        </w:rPr>
        <w:t>. lipnja</w:t>
      </w:r>
      <w:r w:rsidR="005C0BA0" w:rsidRPr="009214A4">
        <w:rPr>
          <w:rFonts w:hAnsi="Times New Roman" w:ascii="Times New Roman"/>
          <w:szCs w:val="24"/>
          <w:lang w:val="hr-HR"/>
        </w:rPr>
        <w:t xml:space="preserve"> 201</w:t>
      </w:r>
      <w:r w:rsidR="0020012A" w:rsidRPr="009214A4">
        <w:rPr>
          <w:rFonts w:hAnsi="Times New Roman" w:ascii="Times New Roman"/>
          <w:szCs w:val="24"/>
          <w:lang w:val="hr-HR"/>
        </w:rPr>
        <w:t>9</w:t>
      </w:r>
      <w:r w:rsidR="005C0BA0" w:rsidRPr="009214A4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9214A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9214A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9214A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JASENKA RUNDEK</w:t>
      </w:r>
      <w:r w:rsidR="001140BC" w:rsidRPr="009214A4">
        <w:rPr>
          <w:rFonts w:hAnsi="Times New Roman" w:ascii="Times New Roman"/>
          <w:szCs w:val="24"/>
          <w:lang w:val="hr-HR"/>
        </w:rPr>
        <w:t>, v.r.</w:t>
      </w:r>
    </w:p>
    <w:p w:rsidRDefault="00A96020" w:rsidP="005C0BA0" w:rsidR="00A96020" w:rsidRPr="009214A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214A4">
        <w:rPr>
          <w:rFonts w:hAnsi="Times New Roman" w:ascii="Times New Roman"/>
          <w:szCs w:val="24"/>
          <w:lang w:val="hr-HR"/>
        </w:rPr>
        <w:t xml:space="preserve">rješenja </w:t>
      </w:r>
      <w:r w:rsidRPr="009214A4">
        <w:rPr>
          <w:rFonts w:hAnsi="Times New Roman" w:ascii="Times New Roman"/>
          <w:szCs w:val="24"/>
          <w:lang w:val="hr-HR"/>
        </w:rPr>
        <w:t>dopuštena</w:t>
      </w:r>
      <w:r w:rsidR="00182088" w:rsidRPr="009214A4">
        <w:rPr>
          <w:rFonts w:hAnsi="Times New Roman" w:ascii="Times New Roman"/>
          <w:szCs w:val="24"/>
          <w:lang w:val="hr-HR"/>
        </w:rPr>
        <w:t xml:space="preserve"> je </w:t>
      </w:r>
      <w:r w:rsidRPr="009214A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214A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214A4">
        <w:rPr>
          <w:rFonts w:hAnsi="Times New Roman" w:ascii="Times New Roman"/>
          <w:szCs w:val="24"/>
          <w:lang w:val="hr-HR"/>
        </w:rPr>
        <w:t xml:space="preserve">, </w:t>
      </w:r>
      <w:r w:rsidR="00182088" w:rsidRPr="009214A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214A4">
        <w:rPr>
          <w:rFonts w:hAnsi="Times New Roman" w:ascii="Times New Roman"/>
          <w:szCs w:val="24"/>
          <w:lang w:val="hr-HR"/>
        </w:rPr>
        <w:t xml:space="preserve"> </w:t>
      </w:r>
    </w:p>
    <w:p w:rsidRDefault="00A96020" w:rsidR="00A96020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1140BC" w:rsidP="001140BC" w:rsidR="001140BC" w:rsidRPr="009214A4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A96020" w:rsidR="005B7AE8" w:rsidRPr="009214A4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23530" w:rsidR="00D23530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9214A4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9214A4">
      <w:p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lastRenderedPageBreak/>
        <w:t>DNA</w:t>
      </w:r>
      <w:r w:rsidR="00D44D4F" w:rsidRPr="009214A4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9214A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FINA</w:t>
      </w:r>
    </w:p>
    <w:p w:rsidRDefault="003D10F5" w:rsidP="007579B5" w:rsidR="00867F16" w:rsidRPr="009214A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d</w:t>
      </w:r>
      <w:r w:rsidR="00532B71" w:rsidRPr="009214A4">
        <w:rPr>
          <w:rFonts w:hAnsi="Times New Roman" w:ascii="Times New Roman"/>
          <w:szCs w:val="24"/>
          <w:lang w:val="hr-HR"/>
        </w:rPr>
        <w:t>užnik</w:t>
      </w:r>
      <w:r w:rsidR="005B7AE8" w:rsidRPr="009214A4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9214A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9214A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9214A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9214A4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9214A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14A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A52D69">
      <w:rPr>
        <w:rFonts w:hAnsi="Times New Roman" w:ascii="Times New Roman"/>
        <w:szCs w:val="24"/>
        <w:lang w:val="hr-HR"/>
      </w:rPr>
      <w:t>648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012A"/>
    <w:rsid w:val="003437CC"/>
    <w:rsid w:val="003D10F5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214A4"/>
    <w:rsid w:val="00997BA9"/>
    <w:rsid w:val="009F5765"/>
    <w:rsid w:val="00A52D69"/>
    <w:rsid w:val="00A95334"/>
    <w:rsid w:val="00A96020"/>
    <w:rsid w:val="00AB7883"/>
    <w:rsid w:val="00AF40B4"/>
    <w:rsid w:val="00B03169"/>
    <w:rsid w:val="00C140E3"/>
    <w:rsid w:val="00C35DEC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1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4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4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4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4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1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4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4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4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4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IMPACT DISTRIBUTION d.o.o. zastupanog po punomoćniku Gordana Jedvaj</izvorni_sadrzaj>
    <derivirana_varijabla naziv="DomainObject.Predmet.ProtustrankaFormated_1">  IMPACT DISTRIBUTION d.o.o. zastupanog po punomoćniku Gordana Jedvaj</derivirana_varijabla>
  </DomainObject.Predmet.ProtustrankaFormated>
  <DomainObject.Predmet.ProtustrankaFormatedOIB>
    <izvorni_sadrzaj>  IMPACT DISTRIBUTION d.o.o., OIB 59267988898 zastupanog po punomoćniku Gordana Jedvaj</izvorni_sadrzaj>
    <derivirana_varijabla naziv="DomainObject.Predmet.ProtustrankaFormatedOIB_1">  IMPACT DISTRIBUTION d.o.o., OIB 59267988898 zastupanog po punomoćniku Gordana Jedvaj</derivirana_varijabla>
  </DomainObject.Predmet.ProtustrankaFormatedOIB>
  <DomainObject.Predmet.ProtustrankaFormatedWithAdress>
    <izvorni_sadrzaj> IMPACT DISTRIBUTION d.o.o., Britanski trg 12, 10000 Zagreb zastupanog po punomoćniku Gordana Jedvaj</izvorni_sadrzaj>
    <derivirana_varijabla naziv="DomainObject.Predmet.ProtustrankaFormatedWithAdress_1"> IMPACT DISTRIBUTION d.o.o., Britanski trg 12, 10000 Zagreb zastupanog po punomoćniku Gordana Jedvaj</derivirana_varijabla>
  </DomainObject.Predmet.ProtustrankaFormatedWithAdress>
  <DomainObject.Predmet.ProtustrankaFormatedWithAdressOIB>
    <izvorni_sadrzaj> IMPACT DISTRIBUTION d.o.o., OIB 59267988898, Britanski trg 12, 10000 Zagreb zastupanog po punomoćniku Gordana Jedvaj</izvorni_sadrzaj>
    <derivirana_varijabla naziv="DomainObject.Predmet.ProtustrankaFormatedWithAdressOIB_1"> IMPACT DISTRIBUTION d.o.o., OIB 59267988898, Britanski trg 12, 10000 Zagreb zastupanog po punomoćniku Gordana Jedvaj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IMPACT DISTRIBUTION d.o.o. zastupanog po punomoćniku Gordana Jedvaj</item>
    </izvorni_sadrzaj>
    <derivirana_varijabla naziv="DomainObject.Predmet.ProtuStrankaListFormated_1">
      <item>IMPACT DISTRIBUTION d.o.o. zastupanog po punomoćniku Gordana Jedvaj</item>
    </derivirana_varijabla>
  </DomainObject.Predmet.ProtuStrankaListFormated>
  <DomainObject.Predmet.ProtuStrankaListFormatedOIB>
    <izvorni_sadrzaj>
      <item>IMPACT DISTRIBUTION d.o.o., OIB 59267988898 zastupanog po punomoćniku Gordana Jedvaj</item>
    </izvorni_sadrzaj>
    <derivirana_varijabla naziv="DomainObject.Predmet.ProtuStrankaListFormatedOIB_1">
      <item>IMPACT DISTRIBUTION d.o.o., OIB 59267988898 zastupanog po punomoćniku Gordana Jedvaj</item>
    </derivirana_varijabla>
  </DomainObject.Predmet.ProtuStrankaListFormatedOIB>
  <DomainObject.Predmet.ProtuStrankaListFormatedWithAdress>
    <izvorni_sadrzaj>
      <item>IMPACT DISTRIBUTION d.o.o., Britanski trg 12, 10000 Zagreb zastupanog po punomoćniku Gordana Jedvaj</item>
    </izvorni_sadrzaj>
    <derivirana_varijabla naziv="DomainObject.Predmet.ProtuStrankaListFormatedWithAdress_1">
      <item>IMPACT DISTRIBUTION d.o.o., Britanski trg 12, 10000 Zagreb zastupanog po punomoćniku Gordana Jedvaj</item>
    </derivirana_varijabla>
  </DomainObject.Predmet.ProtuStrankaListFormatedWithAdress>
  <DomainObject.Predmet.ProtuStrankaListFormatedWithAdressOIB>
    <izvorni_sadrzaj>
      <item>IMPACT DISTRIBUTION d.o.o., OIB 59267988898, Britanski trg 12, 10000 Zagreb zastupanog po punomoćniku Gordana Jedvaj</item>
    </izvorni_sadrzaj>
    <derivirana_varijabla naziv="DomainObject.Predmet.ProtuStrankaListFormatedWithAdressOIB_1">
      <item>IMPACT DISTRIBUTION d.o.o., OIB 59267988898, Britanski trg 12, 10000 Zagreb zastupanog po punomoćniku Gordana Jedvaj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>
      <item>Gordana Jedvaj punomoćnica sudionika u postupku IMPACT DISTRIBUTION d.o.o.</item>
    </izvorni_sadrzaj>
    <derivirana_varijabla naziv="DomainObject.Predmet.OstaliListFormated_1">
      <item>Gordana Jedvaj punomoćnica sudionika u postupku IMPACT DISTRIBUTION d.o.o.</item>
    </derivirana_varijabla>
  </DomainObject.Predmet.OstaliListFormated>
  <DomainObject.Predmet.OstaliListFormatedOIB>
    <izvorni_sadrzaj>
      <item>Gordana Jedvaj, OIB 22170727801 punomoćnica sudionika u postupku IMPACT DISTRIBUTION d.o.o.</item>
    </izvorni_sadrzaj>
    <derivirana_varijabla naziv="DomainObject.Predmet.OstaliListFormatedOIB_1">
      <item>Gordana Jedvaj, OIB 22170727801 punomoćnica sudionika u postupku IMPACT DISTRIBUTION d.o.o.</item>
    </derivirana_varijabla>
  </DomainObject.Predmet.OstaliListFormatedOIB>
  <DomainObject.Predmet.OstaliListFormatedWithAdress>
    <izvorni_sadrzaj>
      <item>Gordana Jedvaj, Srednjak 80, 10000 Zagreb punomoćnica sudionika u postupku IMPACT DISTRIBUTION d.o.o.</item>
    </izvorni_sadrzaj>
    <derivirana_varijabla naziv="DomainObject.Predmet.OstaliListFormatedWithAdress_1">
      <item>Gordana Jedvaj, Srednjak 80, 10000 Zagreb punomoćnica sudionika u postupku IMPACT DISTRIBUTION d.o.o.</item>
    </derivirana_varijabla>
  </DomainObject.Predmet.OstaliListFormatedWithAdress>
  <DomainObject.Predmet.OstaliListFormatedWithAdressOIB>
    <izvorni_sadrzaj>
      <item>Gordana Jedvaj, OIB 22170727801, Srednjak 80, 10000 Zagreb punomoćnica sudionika u postupku IMPACT DISTRIBUTION d.o.o.</item>
    </izvorni_sadrzaj>
    <derivirana_varijabla naziv="DomainObject.Predmet.OstaliListFormatedWithAdressOIB_1">
      <item>Gordana Jedvaj, OIB 22170727801, Srednjak 80, 10000 Zagreb punomoćnica sudionika u postupku IMPACT DISTRIBUTION d.o.o.</item>
    </derivirana_varijabla>
  </DomainObject.Predmet.OstaliListFormatedWithAdressOIB>
  <DomainObject.Predmet.OstaliListNazivFormated>
    <izvorni_sadrzaj>
      <item>Gordana Jedvaj</item>
    </izvorni_sadrzaj>
    <derivirana_varijabla naziv="DomainObject.Predmet.OstaliListNazivFormated_1">
      <item>Gordana Jedvaj</item>
    </derivirana_varijabla>
  </DomainObject.Predmet.OstaliListNazivFormated>
  <DomainObject.Predmet.OstaliListNazivFormatedOIB>
    <izvorni_sadrzaj>
      <item>Gordana Jedvaj, OIB 22170727801</item>
    </izvorni_sadrzaj>
    <derivirana_varijabla naziv="DomainObject.Predmet.OstaliListNazivFormatedOIB_1">
      <item>Gordana Jedvaj, OIB 22170727801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IMPACT DISTRIBUTION d.o.o.</item>
      <item>Gordana Jedvaj</item>
    </izvorni_sadrzaj>
    <derivirana_varijabla naziv="DomainObject.Predmet.SudioniciListNaziv_1">
      <item>FINA Regionalni centar Zagreb</item>
      <item>IMPACT DISTRIBUTION d.o.o.</item>
      <item>Gordana Jedvaj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IMPACT DISTRIBUTION d.o.o., OIB 59267988898, Britanski trg 12,10000 Zagreb</item>
      <item>Gordana Jedvaj, OIB 22170727801, Srednjak 80,10000 Zagreb</item>
    </izvorni_sadrzaj>
    <derivirana_varijabla naziv="DomainObject.Predmet.SudioniciListAdressOIB_1">
      <item>FINA Regionalni centar Zagreb, OIB 85821130368, Trg svibanjskih žrtava 1995. br. 1,10000 Zagreb</item>
      <item>IMPACT DISTRIBUTION d.o.o., OIB 59267988898, Britanski trg 12,10000 Zagreb</item>
      <item>Gordana Jedvaj, OIB 22170727801, Srednjak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59267988898</item>
      <item>, OIB 22170727801</item>
    </izvorni_sadrzaj>
    <derivirana_varijabla naziv="DomainObject.Predmet.SudioniciListNazivOIB_1">
      <item>, OIB 85821130368</item>
      <item>, OIB 59267988898</item>
      <item>, OIB 22170727801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St-648/2018-6</izvorni_sadrzaj>
    <derivirana_varijabla naziv="DomainObject.PredzadnjaOdlukaIzPredmeta.Oznaka_1">St-648/2018-6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811</properties:Words>
  <properties:Characters>4452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2019-06-10T07:39:00Z</dcterms:created>
  <dc:creator>Sudsko vijeæe</dc:creator>
  <cp:lastModifiedBy>Katarina Babić</cp:lastModifiedBy>
  <cp:lastPrinted>2017-04-26T08:17:00Z</cp:lastPrinted>
  <dcterms:modified xmlns:xsi="http://www.w3.org/2001/XMLSchema-instance" xsi:type="dcterms:W3CDTF">2019-06-10T07:40:00Z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(648-18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