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10a4" w14:paraId="c1c10a4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B13125">
        <w:t>81/11-327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583D0B">
        <w:t xml:space="preserve"> </w:t>
      </w:r>
      <w:r w:rsidR="00B13125">
        <w:t xml:space="preserve">22. siječnja 2018. 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B13125" w:rsidP="00BA73AA" w:rsidR="00BA73AA">
      <w:pPr>
        <w:jc w:val="right"/>
      </w:pPr>
      <w:r>
        <w:t>13 St-81/11-327</w:t>
      </w:r>
    </w:p>
    <w:p w:rsidRDefault="00857A34" w:rsidP="000E63ED" w:rsidR="00857A34">
      <w:pPr>
        <w:jc w:val="both"/>
      </w:pPr>
    </w:p>
    <w:p w:rsidRDefault="00BA140B" w:rsidP="000E63ED" w:rsidR="00BA140B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421C4E" w:rsidP="00D21286" w:rsidR="004E2193">
      <w:pPr>
        <w:ind w:firstLine="708"/>
        <w:jc w:val="both"/>
      </w:pPr>
      <w:r>
        <w:t xml:space="preserve">I 1. (a+b+c) </w:t>
      </w:r>
      <w:r w:rsidR="00B13125">
        <w:t xml:space="preserve">376.324,01 </w:t>
      </w:r>
      <w:r w:rsidR="004E2193">
        <w:t>kn</w:t>
      </w:r>
    </w:p>
    <w:p w:rsidRDefault="004E2193" w:rsidP="004E2193" w:rsidR="004E2193">
      <w:pPr>
        <w:ind w:firstLine="708"/>
        <w:jc w:val="both"/>
      </w:pPr>
      <w:r>
        <w:t>I 2. a)</w:t>
      </w:r>
      <w:r w:rsidR="00B13125">
        <w:t xml:space="preserve"> 77.130.16</w:t>
      </w:r>
      <w:r>
        <w:t xml:space="preserve"> kn</w:t>
      </w:r>
    </w:p>
    <w:p w:rsidRDefault="004E2193" w:rsidP="004E2193" w:rsidR="004E2193">
      <w:pPr>
        <w:ind w:firstLine="708"/>
        <w:jc w:val="both"/>
      </w:pPr>
      <w:r>
        <w:t xml:space="preserve">I 2. b)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c)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d)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e)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f)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g) </w:t>
      </w:r>
      <w:r w:rsidR="00B13125">
        <w:t>77.130.16 kn</w:t>
      </w:r>
    </w:p>
    <w:p w:rsidRDefault="004E2193" w:rsidP="004E2193" w:rsidR="004E2193">
      <w:pPr>
        <w:ind w:firstLine="708"/>
        <w:jc w:val="both"/>
      </w:pPr>
      <w:r>
        <w:t xml:space="preserve">I 2. h) </w:t>
      </w:r>
      <w:r w:rsidR="00B13125">
        <w:t>68.640,39</w:t>
      </w:r>
      <w:r>
        <w:t xml:space="preserve"> kn</w:t>
      </w:r>
    </w:p>
    <w:p w:rsidRDefault="00BA140B" w:rsidP="004E2193" w:rsidR="004E2193">
      <w:pPr>
        <w:ind w:firstLine="708"/>
        <w:jc w:val="both"/>
      </w:pPr>
      <w:r>
        <w:t xml:space="preserve">I 2. i)  </w:t>
      </w:r>
      <w:r w:rsidR="00B13125">
        <w:t>68.640,39</w:t>
      </w:r>
      <w:r>
        <w:t xml:space="preserve"> kn </w:t>
      </w:r>
    </w:p>
    <w:p w:rsidRDefault="00BA140B" w:rsidP="004E2193" w:rsidR="004E2193">
      <w:pPr>
        <w:ind w:firstLine="708"/>
        <w:jc w:val="both"/>
      </w:pPr>
      <w:r>
        <w:t xml:space="preserve">I 2. j)  </w:t>
      </w:r>
      <w:r w:rsidR="00B13125">
        <w:t>68.640,39</w:t>
      </w:r>
      <w:r>
        <w:t xml:space="preserve"> kn</w:t>
      </w:r>
      <w:r w:rsidR="004E2193">
        <w:t>.</w:t>
      </w:r>
    </w:p>
    <w:bookmarkEnd w:id="1"/>
    <w:p w:rsidRDefault="00857A34" w:rsidP="004E2193" w:rsidR="00857A34" w:rsidRPr="00BB6932">
      <w:pPr>
        <w:jc w:val="both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B13125">
        <w:t>pet</w:t>
      </w:r>
      <w:r w:rsidR="004E2193">
        <w:t>n</w:t>
      </w:r>
      <w:r w:rsidR="00D21286">
        <w:t>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</w:t>
      </w:r>
      <w:r w:rsidR="00F73A8E">
        <w:t>2</w:t>
      </w:r>
      <w:r w:rsidR="00F87A04">
        <w:t>2. veljače 2018.</w:t>
      </w:r>
      <w:r w:rsidR="005703C6">
        <w:t xml:space="preserve"> </w:t>
      </w:r>
      <w:r w:rsidR="00DC5363">
        <w:t xml:space="preserve"> godine u 1</w:t>
      </w:r>
      <w:r w:rsidR="00F87A04">
        <w:t>1,00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583D0B">
        <w:t>četrn</w:t>
      </w:r>
      <w:r w:rsidR="003F2250">
        <w:t xml:space="preserve">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</w:t>
      </w:r>
      <w:r w:rsidR="00BB6932">
        <w:t xml:space="preserve">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583D0B">
        <w:t>četr</w:t>
      </w:r>
      <w:r w:rsidR="003F2250">
        <w:t>naestom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2D290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</w:t>
      </w: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ind w:left="705"/>
        <w:jc w:val="center"/>
      </w:pPr>
      <w:r>
        <w:lastRenderedPageBreak/>
        <w:t>3</w:t>
      </w:r>
    </w:p>
    <w:p w:rsidRDefault="00F87A04" w:rsidP="002D2904" w:rsidR="002D2904">
      <w:pPr>
        <w:jc w:val="right"/>
      </w:pPr>
      <w:r>
        <w:t>13 St-81/11-327</w:t>
      </w:r>
    </w:p>
    <w:p w:rsidRDefault="002D2904" w:rsidP="002D2904" w:rsidR="002D2904">
      <w:pPr>
        <w:ind w:left="705"/>
        <w:jc w:val="center"/>
      </w:pP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jc w:val="both"/>
      </w:pPr>
    </w:p>
    <w:p w:rsidRDefault="007D077D" w:rsidP="000E63ED" w:rsidR="00016E44">
      <w:pPr>
        <w:ind w:left="705"/>
        <w:jc w:val="both"/>
      </w:pPr>
      <w:r>
        <w:t xml:space="preserve">Osijeku broj </w:t>
      </w:r>
      <w:r w:rsidR="001539EB">
        <w:t xml:space="preserve">HR31 </w:t>
      </w:r>
      <w:r>
        <w:t>2390</w:t>
      </w:r>
      <w:r w:rsidR="001539EB">
        <w:t xml:space="preserve"> 001</w:t>
      </w:r>
      <w:r>
        <w:t>1</w:t>
      </w:r>
      <w:r w:rsidR="001539EB">
        <w:t xml:space="preserve"> </w:t>
      </w:r>
      <w:r>
        <w:t>3000</w:t>
      </w:r>
      <w:r w:rsidR="001539EB">
        <w:t xml:space="preserve"> </w:t>
      </w:r>
      <w:r>
        <w:t>0020</w:t>
      </w:r>
      <w:r w:rsidR="001539EB">
        <w:t xml:space="preserve"> </w:t>
      </w: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A3DF4">
        <w:t>81-2011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E3202" w:rsidP="00857A34" w:rsidR="00EE3202" w:rsidRPr="00857A34">
      <w:pPr>
        <w:ind w:left="1788"/>
        <w:jc w:val="both"/>
        <w:rPr>
          <w:sz w:val="20"/>
          <w:szCs w:val="20"/>
        </w:rPr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EE3202" w:rsidP="00904741" w:rsidR="00EE3202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D2904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</w:t>
      </w:r>
    </w:p>
    <w:p w:rsidRDefault="002D2904" w:rsidP="0081139D" w:rsidR="002D2904">
      <w:pPr>
        <w:pStyle w:val="Tijeloteksta"/>
        <w:rPr>
          <w:bCs/>
        </w:rPr>
      </w:pPr>
    </w:p>
    <w:p w:rsidRDefault="002D2904" w:rsidP="002D2904" w:rsidR="002D2904">
      <w:pPr>
        <w:pStyle w:val="Tijeloteksta"/>
        <w:jc w:val="center"/>
        <w:rPr>
          <w:bCs/>
        </w:rPr>
      </w:pPr>
      <w:r>
        <w:rPr>
          <w:bCs/>
        </w:rPr>
        <w:t>4</w:t>
      </w:r>
    </w:p>
    <w:p w:rsidRDefault="00F87A04" w:rsidP="002D2904" w:rsidR="002D2904">
      <w:pPr>
        <w:jc w:val="right"/>
      </w:pPr>
      <w:r>
        <w:t>13 St-81/11-327</w:t>
      </w:r>
    </w:p>
    <w:p w:rsidRDefault="002D2904" w:rsidP="002D2904" w:rsidR="002D2904">
      <w:pPr>
        <w:pStyle w:val="Tijeloteksta"/>
        <w:jc w:val="center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4411CF" w:rsidP="0081139D" w:rsidR="00297AAA">
      <w:pPr>
        <w:pStyle w:val="Tijeloteksta"/>
        <w:rPr>
          <w:bCs/>
        </w:rPr>
      </w:pPr>
      <w:r>
        <w:rPr>
          <w:bCs/>
        </w:rPr>
        <w:t>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>Nakon održane</w:t>
      </w:r>
      <w:r w:rsidR="00BA140B">
        <w:rPr>
          <w:bCs/>
        </w:rPr>
        <w:t xml:space="preserve"> </w:t>
      </w:r>
      <w:r w:rsidR="00F87A04">
        <w:rPr>
          <w:bCs/>
        </w:rPr>
        <w:t>četrn</w:t>
      </w:r>
      <w:r w:rsidR="00EE3202">
        <w:rPr>
          <w:bCs/>
        </w:rPr>
        <w:t>ae</w:t>
      </w:r>
      <w:r w:rsidR="003F2250">
        <w:rPr>
          <w:bCs/>
        </w:rPr>
        <w:t>s</w:t>
      </w:r>
      <w:r w:rsidR="00C44A00">
        <w:rPr>
          <w:bCs/>
        </w:rPr>
        <w:t xml:space="preserve">te </w:t>
      </w:r>
      <w:r w:rsidR="005703C6">
        <w:rPr>
          <w:bCs/>
        </w:rPr>
        <w:t>jav</w:t>
      </w:r>
      <w:r>
        <w:rPr>
          <w:bCs/>
        </w:rPr>
        <w:t>ne dražbe na kojoj nije bilo zainteresiranih ponuditelja početna cijena na</w:t>
      </w:r>
      <w:r w:rsidR="00F87A04">
        <w:rPr>
          <w:bCs/>
        </w:rPr>
        <w:t xml:space="preserve"> pet</w:t>
      </w:r>
      <w:r w:rsidR="00F73A8E">
        <w:rPr>
          <w:bCs/>
        </w:rPr>
        <w:t>n</w:t>
      </w:r>
      <w:r w:rsidR="003F2250">
        <w:rPr>
          <w:bCs/>
        </w:rPr>
        <w:t>aestoj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F87A04">
        <w:t xml:space="preserve"> 22. siječanj 2018. </w:t>
      </w:r>
      <w:r w:rsidR="005703C6">
        <w:t xml:space="preserve">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F87A04">
        <w:t>22/2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2904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C4E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83D0B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13125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140B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039"/>
    <w:rsid w:val="00D07D3E"/>
    <w:rsid w:val="00D21286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73A8E"/>
    <w:rsid w:val="00F82537"/>
    <w:rsid w:val="00F83779"/>
    <w:rsid w:val="00F8611A"/>
    <w:rsid w:val="00F87A04"/>
    <w:rsid w:val="00FA7E74"/>
    <w:rsid w:val="00FB24CF"/>
    <w:rsid w:val="00FB4ACD"/>
    <w:rsid w:val="00FC173E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2306A-C444-486C-9CDB-B2F37D367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1311</properties:Words>
  <properties:Characters>6720</properties:Characters>
  <properties:Lines>193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8156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2018-01-22T10:48:00Z</dcterms:created>
  <dc:creator>Korisnik</dc:creator>
  <cp:lastModifiedBy>Maja Kocijan</cp:lastModifiedBy>
  <cp:lastPrinted>2018-01-22T10:48:00Z</cp:lastPrinted>
  <dcterms:modified xmlns:xsi="http://www.w3.org/2001/XMLSchema-instance" xsi:type="dcterms:W3CDTF">2018-01-22T11:00:00Z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