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312b" w14:paraId="5b5312b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743537">
        <w:rPr>
          <w:szCs w:val="24"/>
        </w:rPr>
        <w:t>844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743537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743537">
        <w:t xml:space="preserve"> BRAM</w:t>
      </w:r>
      <w:r w:rsidR="00035844">
        <w:t>A</w:t>
      </w:r>
      <w:r w:rsidR="00743537">
        <w:t>VEL d.o.o., Koprivnica, Taraščice 18</w:t>
      </w:r>
      <w:r w:rsidR="000F77CF">
        <w:t>, OIB:</w:t>
      </w:r>
      <w:r w:rsidR="00743537">
        <w:t xml:space="preserve"> 31658833785</w:t>
      </w:r>
      <w:r w:rsidR="007D3B29">
        <w:t xml:space="preserve">, dana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743537" w:rsidRPr="00743537">
        <w:t xml:space="preserve"> </w:t>
      </w:r>
      <w:r w:rsidR="00743537">
        <w:t>BRAM</w:t>
      </w:r>
      <w:r w:rsidR="00035844">
        <w:t>A</w:t>
      </w:r>
      <w:r w:rsidR="00743537">
        <w:t>VEL d.o.o., Koprivnica, Taraščice 18, OIB: 31658833785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743537">
        <w:rPr>
          <w:szCs w:val="24"/>
        </w:rPr>
        <w:t>14</w:t>
      </w:r>
      <w:r w:rsidR="00525C45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32B2A" w:rsidP="00CE3446" w:rsidR="000F77CF">
      <w:pPr>
        <w:jc w:val="both"/>
      </w:pPr>
      <w:r>
        <w:rPr>
          <w:szCs w:val="24"/>
        </w:rPr>
        <w:t xml:space="preserve">        </w:t>
      </w:r>
      <w:r w:rsidR="00C8663E">
        <w:rPr>
          <w:szCs w:val="24"/>
        </w:rPr>
        <w:tab/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 xml:space="preserve"> BRAM</w:t>
      </w:r>
      <w:r w:rsidR="00035844">
        <w:t>A</w:t>
      </w:r>
      <w:r>
        <w:t>VEL d.o.o., Koprivnica, Taraščice 18, OIB: 31658833785.</w:t>
      </w:r>
    </w:p>
    <w:p w:rsidRDefault="00D32B2A" w:rsidP="00CE3446" w:rsidR="00D32B2A">
      <w:pPr>
        <w:jc w:val="both"/>
      </w:pPr>
    </w:p>
    <w:p w:rsidRDefault="00DF4B3F" w:rsidP="00BE6F91" w:rsidR="003E49A3">
      <w:pPr>
        <w:ind w:firstLine="708"/>
        <w:jc w:val="both"/>
      </w:pPr>
      <w:r w:rsidRPr="00962A57">
        <w:t xml:space="preserve">III Za stečajnog upravitelja imenuje se </w:t>
      </w:r>
      <w:r w:rsidR="00560CCD">
        <w:t>Miljenko Marinić, Lopudska 1 a, Zagreb, OIB: 34668485052.</w:t>
      </w:r>
    </w:p>
    <w:p w:rsidRDefault="003E49A3" w:rsidP="003E49A3" w:rsidR="003E49A3">
      <w:pPr>
        <w:jc w:val="both"/>
      </w:pPr>
    </w:p>
    <w:p w:rsidRDefault="007A75CE" w:rsidP="00BE6F91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743537" w:rsidRPr="00743537">
        <w:t xml:space="preserve"> </w:t>
      </w:r>
      <w:r w:rsidR="00743537">
        <w:t>BRAM</w:t>
      </w:r>
      <w:r w:rsidR="00035844">
        <w:t>A</w:t>
      </w:r>
      <w:r w:rsidR="00743537">
        <w:t>VEL d.o.o., Koprivnica, Taraščice 18, OIB: 31658833785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D32B2A">
        <w:rPr>
          <w:szCs w:val="24"/>
        </w:rPr>
        <w:t>18.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43537" w:rsidR="00492BE3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D32B2A">
        <w:t>BRAM</w:t>
      </w:r>
      <w:r w:rsidR="00035844">
        <w:t>A</w:t>
      </w:r>
      <w:r w:rsidR="00D32B2A">
        <w:t>VEL d.o.o., Koprivnica, Taraščice 18</w:t>
      </w:r>
    </w:p>
    <w:p w:rsidRDefault="007D3B29" w:rsidP="00D32B2A" w:rsidR="00743537" w:rsidRPr="00D32B2A">
      <w:pPr>
        <w:numPr>
          <w:ilvl w:val="0"/>
          <w:numId w:val="1"/>
        </w:numPr>
      </w:pPr>
      <w:r w:rsidRPr="00743537">
        <w:rPr>
          <w:szCs w:val="24"/>
        </w:rPr>
        <w:t>Osoba ovlaštena</w:t>
      </w:r>
      <w:r w:rsidR="00C06E09" w:rsidRPr="00743537">
        <w:rPr>
          <w:szCs w:val="24"/>
        </w:rPr>
        <w:t xml:space="preserve"> za zastupanje dužnika</w:t>
      </w:r>
      <w:r w:rsidRPr="00743537">
        <w:rPr>
          <w:szCs w:val="24"/>
        </w:rPr>
        <w:t xml:space="preserve"> </w:t>
      </w:r>
      <w:r w:rsidR="00D32B2A">
        <w:rPr>
          <w:szCs w:val="24"/>
        </w:rPr>
        <w:t xml:space="preserve">Branislav Skenderija, </w:t>
      </w:r>
      <w:r w:rsidR="00D32B2A">
        <w:t>Koprivnica, Taraščice 18</w:t>
      </w:r>
    </w:p>
    <w:p w:rsidRDefault="00964C7D" w:rsidP="00DF4B3F" w:rsidR="00B375FC" w:rsidRPr="00743537">
      <w:pPr>
        <w:numPr>
          <w:ilvl w:val="0"/>
          <w:numId w:val="1"/>
        </w:numPr>
        <w:rPr>
          <w:szCs w:val="24"/>
        </w:rPr>
      </w:pPr>
      <w:r w:rsidRPr="00743537">
        <w:rPr>
          <w:szCs w:val="24"/>
        </w:rPr>
        <w:t>S</w:t>
      </w:r>
      <w:r w:rsidR="007A75CE" w:rsidRPr="00743537">
        <w:rPr>
          <w:szCs w:val="24"/>
        </w:rPr>
        <w:t>udski registar ovog suda radi zabilježbe (odmah</w:t>
      </w:r>
      <w:r w:rsidR="00836343" w:rsidRPr="00743537">
        <w:rPr>
          <w:szCs w:val="24"/>
        </w:rPr>
        <w:t xml:space="preserve"> i nakon pravomoćnosti</w:t>
      </w:r>
      <w:r w:rsidR="007A75CE" w:rsidRPr="00743537">
        <w:rPr>
          <w:szCs w:val="24"/>
        </w:rPr>
        <w:t>)</w:t>
      </w:r>
      <w:r w:rsidR="00DF4B3F" w:rsidRPr="0074353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32B2A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60CCD">
        <w:t>Miljenko Marinić, Lopudska 1 a,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492BE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4B8" w:rsidP="007A75CE" w:rsidR="000E04B8">
      <w:r>
        <w:separator/>
      </w:r>
    </w:p>
  </w:endnote>
  <w:endnote w:id="0" w:type="continuationSeparator">
    <w:p w:rsidRDefault="000E04B8" w:rsidP="007A75CE" w:rsidR="000E0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4B8" w:rsidP="007A75CE" w:rsidR="000E04B8">
      <w:r>
        <w:separator/>
      </w:r>
    </w:p>
  </w:footnote>
  <w:footnote w:id="0" w:type="continuationSeparator">
    <w:p w:rsidRDefault="000E04B8" w:rsidP="007A75CE" w:rsidR="000E0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5D33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743537">
      <w:t>844</w:t>
    </w:r>
    <w:r w:rsidR="00B8373D">
      <w:t>/201</w:t>
    </w:r>
    <w:r w:rsidR="00467EEF">
      <w:t>5</w:t>
    </w:r>
    <w:r w:rsidR="00B8373D">
      <w:t>-</w:t>
    </w:r>
    <w:r w:rsidR="00743537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5844"/>
    <w:rsid w:val="000571E3"/>
    <w:rsid w:val="00064E14"/>
    <w:rsid w:val="00066F97"/>
    <w:rsid w:val="000B15A6"/>
    <w:rsid w:val="000E04B8"/>
    <w:rsid w:val="000E1119"/>
    <w:rsid w:val="000E658F"/>
    <w:rsid w:val="000F77CF"/>
    <w:rsid w:val="00182D43"/>
    <w:rsid w:val="001E69F5"/>
    <w:rsid w:val="00255595"/>
    <w:rsid w:val="0028731D"/>
    <w:rsid w:val="002A6059"/>
    <w:rsid w:val="002B657B"/>
    <w:rsid w:val="002D464C"/>
    <w:rsid w:val="00375932"/>
    <w:rsid w:val="003770E9"/>
    <w:rsid w:val="0037785D"/>
    <w:rsid w:val="003B5155"/>
    <w:rsid w:val="003E2AE0"/>
    <w:rsid w:val="003E34B8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60CCD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1AAA"/>
    <w:rsid w:val="006F25A8"/>
    <w:rsid w:val="00704110"/>
    <w:rsid w:val="007247FE"/>
    <w:rsid w:val="00735822"/>
    <w:rsid w:val="00736EF3"/>
    <w:rsid w:val="00741660"/>
    <w:rsid w:val="00743537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779FC"/>
    <w:rsid w:val="00897C06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A12DAD"/>
    <w:rsid w:val="00A56BA2"/>
    <w:rsid w:val="00A92369"/>
    <w:rsid w:val="00AC5AD3"/>
    <w:rsid w:val="00AE3548"/>
    <w:rsid w:val="00B34567"/>
    <w:rsid w:val="00B375FC"/>
    <w:rsid w:val="00B7038C"/>
    <w:rsid w:val="00B81C47"/>
    <w:rsid w:val="00B8373D"/>
    <w:rsid w:val="00BE6F91"/>
    <w:rsid w:val="00BF401D"/>
    <w:rsid w:val="00BF5CAE"/>
    <w:rsid w:val="00C06E09"/>
    <w:rsid w:val="00C7158A"/>
    <w:rsid w:val="00C80BBE"/>
    <w:rsid w:val="00C83918"/>
    <w:rsid w:val="00C8663E"/>
    <w:rsid w:val="00CA719C"/>
    <w:rsid w:val="00CB6ECB"/>
    <w:rsid w:val="00CE3446"/>
    <w:rsid w:val="00CF63B6"/>
    <w:rsid w:val="00D0242F"/>
    <w:rsid w:val="00D32B2A"/>
    <w:rsid w:val="00D508D6"/>
    <w:rsid w:val="00D65D0F"/>
    <w:rsid w:val="00D65D33"/>
    <w:rsid w:val="00D7256A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D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D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D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D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D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D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D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D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BRAMAVEL d.o.o. za trgovinu i turizam</izvorni_sadrzaj>
    <derivirana_varijabla naziv="DomainObject.Predmet.ProtustrankaFormated_1">  BRAMAVEL d.o.o. za trgovinu i turizam</derivirana_varijabla>
  </DomainObject.Predmet.ProtustrankaFormated>
  <DomainObject.Predmet.ProtustrankaFormatedOIB>
    <izvorni_sadrzaj>  BRAMAVEL d.o.o. za trgovinu i turizam, OIB 31658833785</izvorni_sadrzaj>
    <derivirana_varijabla naziv="DomainObject.Predmet.ProtustrankaFormatedOIB_1">  BRAMAVEL d.o.o. za trgovinu i turizam, OIB 31658833785</derivirana_varijabla>
  </DomainObject.Predmet.ProtustrankaFormatedOIB>
  <DomainObject.Predmet.ProtustrankaFormatedWithAdress>
    <izvorni_sadrzaj> BRAMAVEL d.o.o. za trgovinu i turizam, Taraščice 18, 48000 Koprivnica</izvorni_sadrzaj>
    <derivirana_varijabla naziv="DomainObject.Predmet.ProtustrankaFormatedWithAdress_1"> BRAMAVEL d.o.o. za trgovinu i turizam, Taraščice 18, 48000 Koprivnica</derivirana_varijabla>
  </DomainObject.Predmet.ProtustrankaFormatedWithAdress>
  <DomainObject.Predmet.ProtustrankaFormatedWithAdressOIB>
    <izvorni_sadrzaj> BRAMAVEL d.o.o. za trgovinu i turizam, OIB 31658833785, Taraščice 18, 48000 Koprivnica</izvorni_sadrzaj>
    <derivirana_varijabla naziv="DomainObject.Predmet.ProtustrankaFormatedWithAdressOIB_1"> BRAMAVEL d.o.o. za trgovinu i turizam, OIB 31658833785, Taraščice 18, 48000 Koprivnica</derivirana_varijabla>
  </DomainObject.Predmet.ProtustrankaFormatedWithAdressOIB>
  <DomainObject.Predmet.ProtustrankaWithAdress>
    <izvorni_sadrzaj>BRAMAVEL d.o.o. za trgovinu i turizam Taraščice 18, 48000 Koprivnica</izvorni_sadrzaj>
    <derivirana_varijabla naziv="DomainObject.Predmet.ProtustrankaWithAdress_1">BRAMAVEL d.o.o. za trgovinu i turizam Taraščice 18, 48000 Koprivnica</derivirana_varijabla>
  </DomainObject.Predmet.ProtustrankaWithAdress>
  <DomainObject.Predmet.ProtustrankaWithAdressOIB>
    <izvorni_sadrzaj>BRAMAVEL d.o.o. za trgovinu i turizam, OIB 31658833785, Taraščice 18, 48000 Koprivnica</izvorni_sadrzaj>
    <derivirana_varijabla naziv="DomainObject.Predmet.ProtustrankaWithAdressOIB_1">BRAMAVEL d.o.o. za trgovinu i turizam, OIB 31658833785, Taraščice 18, 48000 Koprivnica</derivirana_varijabla>
  </DomainObject.Predmet.ProtustrankaWithAdressOIB>
  <DomainObject.Predmet.ProtustrankaNazivFormated>
    <izvorni_sadrzaj>BRAMAVEL d.o.o. za trgovinu i turizam</izvorni_sadrzaj>
    <derivirana_varijabla naziv="DomainObject.Predmet.ProtustrankaNazivFormated_1">BRAMAVEL d.o.o. za trgovinu i turizam</derivirana_varijabla>
  </DomainObject.Predmet.ProtustrankaNazivFormated>
  <DomainObject.Predmet.ProtustrankaNazivFormatedOIB>
    <izvorni_sadrzaj>BRAMAVEL d.o.o. za trgovinu i turizam, OIB 31658833785</izvorni_sadrzaj>
    <derivirana_varijabla naziv="DomainObject.Predmet.ProtustrankaNazivFormatedOIB_1">BRAMAVEL d.o.o. za trgovinu i turizam, OIB 31658833785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6794.28</izvorni_sadrzaj>
    <derivirana_varijabla naziv="DomainObject.Predmet.TrenutnaVrijednost_1">6794.28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BRAMAVEL d.o.o. za trgovinu i turizam</item>
    </izvorni_sadrzaj>
    <derivirana_varijabla naziv="DomainObject.Predmet.ProtuStrankaListFormated_1">
      <item>BRAMAVEL d.o.o. za trgovinu i turizam</item>
    </derivirana_varijabla>
  </DomainObject.Predmet.ProtuStrankaListFormated>
  <DomainObject.Predmet.ProtuStrankaListFormatedOIB>
    <izvorni_sadrzaj>
      <item>BRAMAVEL d.o.o. za trgovinu i turizam, OIB 31658833785</item>
    </izvorni_sadrzaj>
    <derivirana_varijabla naziv="DomainObject.Predmet.ProtuStrankaListFormatedOIB_1">
      <item>BRAMAVEL d.o.o. za trgovinu i turizam, OIB 31658833785</item>
    </derivirana_varijabla>
  </DomainObject.Predmet.ProtuStrankaListFormatedOIB>
  <DomainObject.Predmet.ProtuStrankaListFormatedWithAdress>
    <izvorni_sadrzaj>
      <item>BRAMAVEL d.o.o. za trgovinu i turizam, Taraščice 18, 48000 Koprivnica</item>
    </izvorni_sadrzaj>
    <derivirana_varijabla naziv="DomainObject.Predmet.ProtuStrankaListFormatedWithAdress_1">
      <item>BRAMAVEL d.o.o. za trgovinu i turizam, Taraščice 18, 48000 Koprivnica</item>
    </derivirana_varijabla>
  </DomainObject.Predmet.ProtuStrankaListFormatedWithAdress>
  <DomainObject.Predmet.ProtuStrankaListFormatedWithAdressOIB>
    <izvorni_sadrzaj>
      <item>BRAMAVEL d.o.o. za trgovinu i turizam, OIB 31658833785, Taraščice 18, 48000 Koprivnica</item>
    </izvorni_sadrzaj>
    <derivirana_varijabla naziv="DomainObject.Predmet.ProtuStrankaListFormatedWithAdressOIB_1">
      <item>BRAMAVEL d.o.o. za trgovinu i turizam, OIB 31658833785, Taraščice 18, 48000 Koprivnica</item>
    </derivirana_varijabla>
  </DomainObject.Predmet.ProtuStrankaListFormatedWithAdressOIB>
  <DomainObject.Predmet.ProtuStrankaListNazivFormated>
    <izvorni_sadrzaj>
      <item>BRAMAVEL d.o.o. za trgovinu i turizam</item>
    </izvorni_sadrzaj>
    <derivirana_varijabla naziv="DomainObject.Predmet.ProtuStrankaListNazivFormated_1">
      <item>BRAMAVEL d.o.o. za trgovinu i turizam</item>
    </derivirana_varijabla>
  </DomainObject.Predmet.ProtuStrankaListNazivFormated>
  <DomainObject.Predmet.ProtuStrankaListNazivFormatedOIB>
    <izvorni_sadrzaj>
      <item>BRAMAVEL d.o.o. za trgovinu i turizam, OIB 31658833785</item>
    </izvorni_sadrzaj>
    <derivirana_varijabla naziv="DomainObject.Predmet.ProtuStrankaListNazivFormatedOIB_1">
      <item>BRAMAVEL d.o.o. za trgovinu i turizam, OIB 31658833785</item>
    </derivirana_varijabla>
  </DomainObject.Predmet.ProtuStrankaListNazivFormatedOIB>
  <DomainObject.Predmet.OstaliListFormated>
    <izvorni_sadrzaj>
      <item>e-Oglasna ploča</item>
      <item>Sudski registar</item>
      <item>Branislav Skenderija</item>
    </izvorni_sadrzaj>
    <derivirana_varijabla naziv="DomainObject.Predmet.OstaliListFormated_1">
      <item>e-Oglasna ploča</item>
      <item>Sudski registar</item>
      <item>Branislav Skenderija</item>
    </derivirana_varijabla>
  </DomainObject.Predmet.OstaliListFormated>
  <DomainObject.Predmet.OstaliListFormatedOIB>
    <izvorni_sadrzaj>
      <item>e-Oglasna ploča</item>
      <item>Sudski registar</item>
      <item>Branislav Skenderija, OIB 08754278783</item>
    </izvorni_sadrzaj>
    <derivirana_varijabla naziv="DomainObject.Predmet.OstaliListFormatedOIB_1">
      <item>e-Oglasna ploča</item>
      <item>Sudski registar</item>
      <item>Branislav Skenderija, OIB 08754278783</item>
    </derivirana_varijabla>
  </DomainObject.Predmet.OstaliListFormatedOIB>
  <DomainObject.Predmet.OstaliListFormatedWithAdress>
    <izvorni_sadrzaj>
      <item>e-Oglasna ploča</item>
      <item>Sudski registar</item>
      <item>Branislav Skenderija, Ulica Taraščice 18, 48000 Koprivnica</item>
    </izvorni_sadrzaj>
    <derivirana_varijabla naziv="DomainObject.Predmet.OstaliListFormatedWithAdress_1">
      <item>e-Oglasna ploča</item>
      <item>Sudski registar</item>
      <item>Branislav Skenderija, Ulica Taraščice 18, 48000 Koprivnica</item>
    </derivirana_varijabla>
  </DomainObject.Predmet.OstaliListFormatedWithAdress>
  <DomainObject.Predmet.OstaliListFormatedWithAdressOIB>
    <izvorni_sadrzaj>
      <item>e-Oglasna ploča</item>
      <item>Sudski registar</item>
      <item>Branislav Skenderija, OIB 08754278783, Ulica Taraščice 18, 48000 Koprivnica</item>
    </izvorni_sadrzaj>
    <derivirana_varijabla naziv="DomainObject.Predmet.OstaliListFormatedWithAdressOIB_1">
      <item>e-Oglasna ploča</item>
      <item>Sudski registar</item>
      <item>Branislav Skenderija, OIB 08754278783, Ulica Taraščice 18, 48000 Koprivnica</item>
    </derivirana_varijabla>
  </DomainObject.Predmet.OstaliListFormatedWithAdressOIB>
  <DomainObject.Predmet.OstaliListNazivFormated>
    <izvorni_sadrzaj>
      <item>e-Oglasna ploča</item>
      <item>Sudski registar</item>
      <item>Branislav Skenderija</item>
    </izvorni_sadrzaj>
    <derivirana_varijabla naziv="DomainObject.Predmet.OstaliListNazivFormated_1">
      <item>e-Oglasna ploča</item>
      <item>Sudski registar</item>
      <item>Branislav Skenderija</item>
    </derivirana_varijabla>
  </DomainObject.Predmet.OstaliListNazivFormated>
  <DomainObject.Predmet.OstaliListNazivFormatedOIB>
    <izvorni_sadrzaj>
      <item>e-Oglasna ploča</item>
      <item>Sudski registar</item>
      <item>Branislav Skenderija, OIB 08754278783</item>
    </izvorni_sadrzaj>
    <derivirana_varijabla naziv="DomainObject.Predmet.OstaliListNazivFormatedOIB_1">
      <item>e-Oglasna ploča</item>
      <item>Sudski registar</item>
      <item>Branislav Skenderija, OIB 08754278783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BRAMAVEL d.o.o. za trgovinu i turizam</izvorni_sadrzaj>
    <derivirana_varijabla naziv="DomainObject.Predmet.ProtustrankaIDrugi_1">BRAMAVEL d.o.o. za trgovinu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BRAMAVEL d.o.o. za trgovinu i turizam, OIB 31658833785, Taraščice 18, 48000 Koprivnica</izvorni_sadrzaj>
    <derivirana_varijabla naziv="DomainObject.Predmet.ProtustrankaIDrugiAdressOIB_1">BRAMAVEL d.o.o. za trgovinu i turizam, OIB 31658833785, Taraščice 18,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BRAMAVEL d.o.o. za trgovinu i turizam</item>
      <item>e-Oglasna ploča</item>
      <item>Sudski registar</item>
      <item>Branislav Skenderija</item>
    </izvorni_sadrzaj>
    <derivirana_varijabla naziv="DomainObject.Predmet.SudioniciListNaziv_1">
      <item>Financijska agencija</item>
      <item>BRAMAVEL d.o.o. za trgovinu i turizam</item>
      <item>e-Oglasna ploča</item>
      <item>Sudski registar</item>
      <item>Branislav Skenderija</item>
    </derivirana_varijabla>
  </DomainObject.Predmet.SudioniciListNaziv>
  <DomainObject.Predmet.SudioniciListAdressOIB>
    <izvorni_sadrzaj>
      <item>Financijska agencija, OIB 85821130368, A. Cesarca 2,42000 Varaždin</item>
      <item>BRAMAVEL d.o.o. za trgovinu i turizam, OIB 31658833785, Taraščice 18,48000 Koprivnica</item>
      <item>e-Oglasna ploča</item>
      <item>Sudski registar</item>
      <item>Branislav Skenderija, OIB 08754278783, Ulica Taraščice 18,48000 Koprivnica</item>
    </izvorni_sadrzaj>
    <derivirana_varijabla naziv="DomainObject.Predmet.SudioniciListAdressOIB_1">
      <item>Financijska agencija, OIB 85821130368, A. Cesarca 2,42000 Varaždin</item>
      <item>BRAMAVEL d.o.o. za trgovinu i turizam, OIB 31658833785, Taraščice 18,48000 Koprivnica</item>
      <item>e-Oglasna ploča</item>
      <item>Sudski registar</item>
      <item>Branislav Skenderija, OIB 08754278783, Ulica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31658833785</item>
      <item>, OIB null</item>
      <item>, OIB null</item>
      <item>, OIB 08754278783</item>
    </izvorni_sadrzaj>
    <derivirana_varijabla naziv="DomainObject.Predmet.SudioniciListNazivOIB_1">
      <item>, OIB 85821130368</item>
      <item>, OIB 31658833785</item>
      <item>, OIB null</item>
      <item>, OIB null</item>
      <item>, OIB 08754278783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2696</properties:Characters>
  <properties:Lines>86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2016-01-29T10:58:00Z</dcterms:created>
  <dc:creator>Ljubica Makovec</dc:creator>
  <cp:lastModifiedBy>Maja Marčec</cp:lastModifiedBy>
  <cp:lastPrinted>2016-01-29T11:42:00Z</cp:lastPrinted>
  <dcterms:modified xmlns:xsi="http://www.w3.org/2001/XMLSchema-instance" xsi:type="dcterms:W3CDTF">2016-01-29T11:56:00Z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