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ace8" w14:paraId="52cace8" w:rsidRDefault="00037B20" w:rsidP="00037B20" w:rsidR="00037B20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037B20" w:rsidP="00037B20" w:rsidR="00037B20">
      <w:pPr>
        <w:jc w:val="both"/>
      </w:pPr>
      <w:r>
        <w:t>                                                           </w:t>
      </w:r>
    </w:p>
    <w:p w:rsidRDefault="00037B20" w:rsidP="00037B20" w:rsidR="00037B20">
      <w:pPr>
        <w:jc w:val="both"/>
      </w:pPr>
      <w:r>
        <w:t>REPUBLIKA HRVATSKA</w:t>
      </w:r>
    </w:p>
    <w:p w:rsidRDefault="00037B20" w:rsidP="00037B20" w:rsidR="00037B20">
      <w:pPr>
        <w:jc w:val="both"/>
      </w:pPr>
      <w:r>
        <w:t>TRGOVAČKI SUD U OSIJEKU</w:t>
      </w:r>
    </w:p>
    <w:p w:rsidRDefault="00037B20" w:rsidP="00037B20" w:rsidR="00037B20">
      <w:pPr>
        <w:jc w:val="both"/>
      </w:pPr>
      <w:r>
        <w:t>STALNA SLUŽBA  U SLAVONSKOM BRODU</w:t>
      </w:r>
    </w:p>
    <w:p w:rsidRDefault="00037B20" w:rsidP="00037B20" w:rsidR="00037B20">
      <w:pPr>
        <w:jc w:val="both"/>
      </w:pPr>
      <w:r>
        <w:t>Trg pobjede 13</w:t>
      </w:r>
    </w:p>
    <w:p w:rsidRDefault="00037B20" w:rsidP="00037B20" w:rsidR="00037B20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037B20" w:rsidP="00037B20" w:rsidR="00037B20">
      <w:pPr>
        <w:jc w:val="both"/>
      </w:pPr>
    </w:p>
    <w:p w:rsidRDefault="00037B20" w:rsidP="00037B20" w:rsidR="00037B20">
      <w:pPr>
        <w:ind w:left="6372"/>
        <w:jc w:val="both"/>
      </w:pPr>
      <w:r>
        <w:t xml:space="preserve">   3/St-953/2013-155     </w:t>
      </w:r>
    </w:p>
    <w:p w:rsidRDefault="00037B20" w:rsidP="00037B20" w:rsidR="00037B20">
      <w:pPr>
        <w:jc w:val="both"/>
      </w:pPr>
    </w:p>
    <w:p w:rsidRDefault="00037B20" w:rsidP="00037B20" w:rsidR="00037B2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037B20" w:rsidP="00037B20" w:rsidR="00037B20">
      <w:pPr>
        <w:jc w:val="both"/>
      </w:pPr>
    </w:p>
    <w:p w:rsidRDefault="00037B20" w:rsidP="00037B20" w:rsidR="00037B20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 9. siječnja 2017.</w:t>
      </w:r>
    </w:p>
    <w:p w:rsidRDefault="00037B20" w:rsidP="00037B20" w:rsidR="00037B20">
      <w:pPr>
        <w:jc w:val="both"/>
      </w:pPr>
    </w:p>
    <w:p w:rsidRDefault="00037B20" w:rsidP="00037B20" w:rsidR="00037B20">
      <w:pPr>
        <w:jc w:val="center"/>
      </w:pPr>
      <w:r>
        <w:t>z a k l j u č i o   j e</w:t>
      </w:r>
    </w:p>
    <w:p w:rsidRDefault="00037B20" w:rsidP="00037B20" w:rsidR="00037B20">
      <w:pPr>
        <w:jc w:val="both"/>
      </w:pPr>
    </w:p>
    <w:p w:rsidRDefault="00037B20" w:rsidP="00037B20" w:rsidR="00037B20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>
        <w:rPr>
          <w:b/>
          <w:u w:val="single"/>
        </w:rPr>
        <w:t xml:space="preserve">dan </w:t>
      </w:r>
      <w:r w:rsidRPr="00037B20">
        <w:rPr>
          <w:b/>
          <w:u w:val="single"/>
        </w:rPr>
        <w:t>9.</w:t>
      </w:r>
      <w:r>
        <w:rPr>
          <w:b/>
          <w:bCs/>
          <w:u w:val="single"/>
        </w:rPr>
        <w:t xml:space="preserve"> veljače 2017. u 9,30 sati soba br. 73/III, Trg pobjede 13, Slavonski Brod</w:t>
      </w:r>
      <w:r>
        <w:t xml:space="preserve"> nekretnina dosuđenih temeljem rješenja o ovrsi Općinskog suda u Požegi broj: Ovr-1097/14 od 21.travnja2016. i to slijedećih nekretnina: </w:t>
      </w: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- upisanim u zemljišnoknjižnom ulošku broj 7501 k.o. Požega, i to na 5. suvlasničkom dijelu 3331/10000 ETAŽNO VLASNIŠTVO (E-1), koji se sastoji od STANA 1 u prizemlju građevine, ukupne korisne površine od 66,06 m2 koji se sastoje od hodnika od 6,51 m2, kupaonice od 5,25 m2, dnevnog boravka, kuhinje i trpezarije od 27,61 m2, ostave od 1,94 m2, sobe od 11,18 m2, sobe od 12,46 m2 i balkona od 1,11 m2 (4,44 x 0,25); 6. suvlasničkom dijelu: 3338/10000 ETAŽNO VLASNIŠTVO (E-2) koje se sastoji od stana 2 koji se nalazi na prvom katu građevine, ukupne korisne površine od 66,18 m2 koji se sastoje od hodnika od 6,53 m2, kupaonice od 5,23 m2, dnevnog boravka, kuhinje i trpezarije od 27,69 m2, ostave od 1,93 m2, sobe od 11,23 m2, sobe od 12,46 m2 i balkona od 1,11 m2 (4,44 x 0,25);s koima je neodvojivo povezano suvlasništvo na zajedničkim dijelovima i uređajima zgrade i zemljišta upisanih na k. č. br.3411/13 stambena zgrada br. 1A 92 m2 i dvorište 769 m2. </w:t>
      </w: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jc w:val="both"/>
      </w:pPr>
    </w:p>
    <w:p w:rsidRDefault="00037B20" w:rsidP="00037B20" w:rsidR="00037B20">
      <w:pPr>
        <w:ind w:firstLine="708"/>
        <w:jc w:val="both"/>
      </w:pPr>
      <w:r>
        <w:t xml:space="preserve">II - Na ročište se pozivaju </w:t>
      </w:r>
      <w:r>
        <w:rPr>
          <w:b/>
          <w:bCs/>
        </w:rPr>
        <w:t>stečajni upravitelj, ovrhovoditelji- razlučni vjerovnici: Vindija dd. Varaždin zastupana po odvjetnici  Sanji Mihalić iz Varaždina, Atlantic trade d. o. o. Zagreb, zastupan po odvjetnicima iz odvjetničkog društva Mateša i Kapitan iz Zagreba  </w:t>
      </w:r>
      <w:r>
        <w:t xml:space="preserve"> te </w:t>
      </w:r>
      <w:r>
        <w:rPr>
          <w:b/>
          <w:bCs/>
        </w:rPr>
        <w:t>ŽDO</w:t>
      </w:r>
      <w:r>
        <w:t xml:space="preserve"> za RH, koji se pozivaju dostaviti obračun visine tražbine za potrebe namirivanja iz ostvarenih kupovnina, račune na koje treba vršiti isplatu,  te se izjasniti o tome da li su suglasni s obračunom stečajnog upravitelja vezano za troškove stečajnog postupka u odnosu na navedene nekretnine. koji  obračun se stečajni upravitelj poziva dostaviti u roku od 8 dana, nakon čega će isti biti objavljen na E oglasnoj ploči.</w:t>
      </w: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ind w:firstLine="708"/>
        <w:jc w:val="both"/>
      </w:pPr>
    </w:p>
    <w:p w:rsidRDefault="00037B20" w:rsidP="00037B20" w:rsidR="00037B20">
      <w:pPr>
        <w:ind w:firstLine="708"/>
        <w:jc w:val="both"/>
      </w:pPr>
      <w:r>
        <w:t xml:space="preserve">Upozoravaju se razlučni vjerovnici, da će se namirivanje vršiti temeljem podatka u zemljišnim knjigama, ako ne dostave obračun tražbine. </w:t>
      </w:r>
    </w:p>
    <w:p w:rsidRDefault="00037B20" w:rsidP="00037B20" w:rsidR="00037B20">
      <w:pPr>
        <w:jc w:val="both"/>
      </w:pPr>
      <w:r>
        <w:t>           </w:t>
      </w:r>
    </w:p>
    <w:p w:rsidRDefault="00037B20" w:rsidP="00037B20" w:rsidR="00037B20">
      <w:pPr>
        <w:ind w:firstLine="708"/>
        <w:jc w:val="both"/>
      </w:pPr>
      <w:r>
        <w:t xml:space="preserve">U Slavonskom Brodu 9. siječnja 2017. </w:t>
      </w:r>
    </w:p>
    <w:p w:rsidRDefault="00037B20" w:rsidP="00037B20" w:rsidR="00037B20">
      <w:pPr>
        <w:jc w:val="both"/>
      </w:pPr>
    </w:p>
    <w:p w:rsidRDefault="00037B20" w:rsidP="00037B20" w:rsidR="00037B20">
      <w:pPr>
        <w:jc w:val="both"/>
      </w:pPr>
    </w:p>
    <w:p w:rsidRDefault="00037B20" w:rsidP="00037B20" w:rsidR="00037B20">
      <w:pPr>
        <w:ind w:firstLine="708" w:left="6372"/>
        <w:jc w:val="both"/>
      </w:pPr>
      <w:r>
        <w:t>Sutkinja:</w:t>
      </w:r>
    </w:p>
    <w:p w:rsidRDefault="00037B20" w:rsidP="00037B20" w:rsidR="00037B20">
      <w:pPr>
        <w:ind w:left="6372"/>
        <w:jc w:val="both"/>
      </w:pPr>
    </w:p>
    <w:p w:rsidRDefault="00037B20" w:rsidP="00037B20" w:rsidR="00037B20">
      <w:pPr>
        <w:ind w:left="6372"/>
        <w:jc w:val="both"/>
      </w:pPr>
      <w:r>
        <w:t>Daniela Martini Maoduš</w:t>
      </w:r>
    </w:p>
    <w:p w:rsidRDefault="00037B20" w:rsidP="00037B20" w:rsidR="00037B20">
      <w:pPr>
        <w:jc w:val="both"/>
      </w:pPr>
    </w:p>
    <w:p w:rsidRDefault="00037B20" w:rsidP="00037B20" w:rsidR="00037B20">
      <w:pPr>
        <w:jc w:val="both"/>
      </w:pPr>
    </w:p>
    <w:p w:rsidRDefault="00037B20" w:rsidP="00037B20" w:rsidR="00037B20">
      <w:pPr>
        <w:jc w:val="both"/>
      </w:pPr>
    </w:p>
    <w:p w:rsidRDefault="00037B20" w:rsidP="00037B20" w:rsidR="00037B20">
      <w:pPr>
        <w:jc w:val="both"/>
      </w:pPr>
    </w:p>
    <w:p w:rsidRDefault="00037B20" w:rsidP="00037B20" w:rsidR="00037B20">
      <w:pPr>
        <w:jc w:val="both"/>
      </w:pPr>
      <w:r>
        <w:t>Dostaviti:</w:t>
      </w:r>
    </w:p>
    <w:p w:rsidRDefault="00037B20" w:rsidP="00037B20" w:rsidR="00037B20">
      <w:pPr>
        <w:jc w:val="both"/>
      </w:pPr>
      <w:r>
        <w:t>- navedeno u tekstu zaključka</w:t>
      </w:r>
    </w:p>
    <w:p w:rsidRDefault="00037B20" w:rsidP="00037B20" w:rsidR="00037B20">
      <w:pPr>
        <w:jc w:val="both"/>
      </w:pPr>
      <w:r>
        <w:t>- eOglasna ploča suda</w:t>
      </w:r>
    </w:p>
    <w:p w:rsidRDefault="00037B20" w:rsidP="00037B20" w:rsidR="00037B20">
      <w:pPr>
        <w:jc w:val="both"/>
        <w:rPr>
          <w:rFonts w:hAnsi="Calibri" w:ascii="Calibri"/>
          <w:sz w:val="22"/>
          <w:szCs w:val="22"/>
        </w:rPr>
      </w:pPr>
    </w:p>
    <w:p w:rsidRDefault="007A7E71" w:rsidP="00037B20" w:rsidR="007A7E71">
      <w:pPr>
        <w:jc w:val="both"/>
      </w:pPr>
    </w:p>
    <w:sectPr w:rsidR="007A7E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B20"/>
    <w:rsid w:val="00037B20"/>
    <w:rsid w:val="002E74A4"/>
    <w:rsid w:val="007A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20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7B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7B20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20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7B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7B20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664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A.556FE5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zadnja soba ormar, III  i IV dio  u 23.9.</izvorni_sadrzaj>
    <derivirana_varijabla naziv="DomainObject.Predmet.PrimjedbaSuca_1">I ,  II dio zadnja soba ormar, III  i IV dio  u 23.9.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432</properties:Words>
  <properties:Characters>2197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2017-01-09T12:10:00Z</dcterms:created>
  <dc:creator>wsadmin</dc:creator>
  <cp:lastModifiedBy>wsadmin</cp:lastModifiedBy>
  <cp:lastPrinted>2017-01-09T12:11:00Z</cp:lastPrinted>
  <dcterms:modified xmlns:xsi="http://www.w3.org/2001/XMLSchema-instance" xsi:type="dcterms:W3CDTF">2017-01-09T12:13:00Z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